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C3DFD" w14:textId="77777777" w:rsidR="00E91F20" w:rsidRPr="005B6B8D" w:rsidRDefault="00E91F20" w:rsidP="00E91F20">
      <w:pPr>
        <w:pStyle w:val="Glavatekst"/>
        <w:rPr>
          <w:rFonts w:ascii="Arial" w:hAnsi="Arial" w:cs="Arial"/>
          <w:b/>
          <w:color w:val="365F91"/>
        </w:rPr>
      </w:pPr>
    </w:p>
    <w:p w14:paraId="785306AC" w14:textId="77777777" w:rsidR="00C30322" w:rsidRPr="005B6B8D" w:rsidRDefault="00C30322" w:rsidP="00E91F20">
      <w:pPr>
        <w:pStyle w:val="Glavatekst"/>
        <w:rPr>
          <w:rFonts w:ascii="Arial" w:hAnsi="Arial" w:cs="Arial"/>
          <w:b/>
          <w:color w:val="365F91"/>
        </w:rPr>
      </w:pPr>
    </w:p>
    <w:p w14:paraId="2433E6C1" w14:textId="77777777" w:rsidR="00A01E7D" w:rsidRPr="005B6B8D" w:rsidRDefault="00A01E7D" w:rsidP="00E91F20">
      <w:pPr>
        <w:tabs>
          <w:tab w:val="left" w:pos="7938"/>
        </w:tabs>
        <w:rPr>
          <w:rFonts w:ascii="Arial" w:hAnsi="Arial" w:cs="Arial"/>
          <w:b/>
          <w:sz w:val="22"/>
          <w:szCs w:val="22"/>
        </w:rPr>
      </w:pPr>
    </w:p>
    <w:p w14:paraId="76282DBC" w14:textId="77777777" w:rsidR="00A01E7D" w:rsidRPr="005B6B8D" w:rsidRDefault="00A01E7D" w:rsidP="00E91F20">
      <w:pPr>
        <w:tabs>
          <w:tab w:val="left" w:pos="7938"/>
        </w:tabs>
        <w:rPr>
          <w:rFonts w:ascii="Arial" w:hAnsi="Arial" w:cs="Arial"/>
          <w:b/>
          <w:sz w:val="22"/>
          <w:szCs w:val="22"/>
        </w:rPr>
      </w:pPr>
    </w:p>
    <w:p w14:paraId="7E6F8B44" w14:textId="77777777" w:rsidR="00A01E7D" w:rsidRPr="005B6B8D" w:rsidRDefault="00A01E7D" w:rsidP="00E91F20">
      <w:pPr>
        <w:tabs>
          <w:tab w:val="left" w:pos="7938"/>
        </w:tabs>
        <w:rPr>
          <w:rFonts w:ascii="Arial" w:hAnsi="Arial" w:cs="Arial"/>
          <w:b/>
          <w:sz w:val="22"/>
          <w:szCs w:val="22"/>
        </w:rPr>
      </w:pPr>
    </w:p>
    <w:p w14:paraId="183EA737" w14:textId="77777777" w:rsidR="00A01E7D" w:rsidRPr="005B6B8D" w:rsidRDefault="00A01E7D" w:rsidP="00E91F20">
      <w:pPr>
        <w:tabs>
          <w:tab w:val="left" w:pos="7938"/>
        </w:tabs>
        <w:rPr>
          <w:rFonts w:ascii="Arial" w:hAnsi="Arial" w:cs="Arial"/>
          <w:b/>
          <w:sz w:val="22"/>
          <w:szCs w:val="22"/>
        </w:rPr>
      </w:pPr>
    </w:p>
    <w:p w14:paraId="36A1B808" w14:textId="77777777" w:rsidR="003B1CF7" w:rsidRPr="005B6B8D" w:rsidRDefault="003B1CF7" w:rsidP="003B1CF7">
      <w:pPr>
        <w:rPr>
          <w:rFonts w:ascii="Arial Narrow" w:hAnsi="Arial Narrow"/>
          <w:b/>
        </w:rPr>
      </w:pPr>
    </w:p>
    <w:p w14:paraId="751DD695" w14:textId="77777777" w:rsidR="003B1CF7" w:rsidRPr="005B6B8D" w:rsidRDefault="003B1CF7" w:rsidP="003B1CF7">
      <w:pPr>
        <w:rPr>
          <w:rFonts w:ascii="Arial Narrow" w:hAnsi="Arial Narrow"/>
          <w:b/>
        </w:rPr>
      </w:pPr>
    </w:p>
    <w:p w14:paraId="14BDFD81" w14:textId="77777777" w:rsidR="003B1CF7" w:rsidRPr="005B6B8D" w:rsidRDefault="003B1CF7" w:rsidP="003B1CF7">
      <w:pPr>
        <w:rPr>
          <w:rFonts w:ascii="Arial Narrow" w:hAnsi="Arial Narrow"/>
          <w:b/>
        </w:rPr>
      </w:pPr>
    </w:p>
    <w:p w14:paraId="57B2FC94" w14:textId="77777777" w:rsidR="003B1CF7" w:rsidRPr="005B6B8D" w:rsidRDefault="003B1CF7" w:rsidP="003B1CF7">
      <w:pPr>
        <w:rPr>
          <w:rFonts w:ascii="Arial Narrow" w:hAnsi="Arial Narrow"/>
          <w:b/>
        </w:rPr>
      </w:pPr>
    </w:p>
    <w:p w14:paraId="089094E2" w14:textId="77777777" w:rsidR="003B1CF7" w:rsidRPr="005B6B8D" w:rsidRDefault="003B1CF7" w:rsidP="003B1CF7">
      <w:pPr>
        <w:rPr>
          <w:rFonts w:ascii="Arial Narrow" w:hAnsi="Arial Narrow"/>
          <w:b/>
        </w:rPr>
      </w:pPr>
    </w:p>
    <w:p w14:paraId="2DAC50C9" w14:textId="77777777" w:rsidR="00057813" w:rsidRPr="005B6B8D" w:rsidRDefault="00057813" w:rsidP="00B20576">
      <w:pPr>
        <w:jc w:val="center"/>
        <w:rPr>
          <w:rFonts w:ascii="Arial Narrow" w:hAnsi="Arial Narrow"/>
          <w:b/>
        </w:rPr>
      </w:pPr>
    </w:p>
    <w:p w14:paraId="46A3E8B7" w14:textId="77777777" w:rsidR="00057813" w:rsidRPr="005B6B8D" w:rsidRDefault="00057813" w:rsidP="00B20576">
      <w:pPr>
        <w:jc w:val="center"/>
        <w:rPr>
          <w:rFonts w:ascii="Arial Narrow" w:hAnsi="Arial Narrow"/>
          <w:b/>
        </w:rPr>
      </w:pPr>
    </w:p>
    <w:p w14:paraId="19238914" w14:textId="77777777" w:rsidR="00057813" w:rsidRPr="005B6B8D" w:rsidRDefault="00057813" w:rsidP="00B20576">
      <w:pPr>
        <w:jc w:val="center"/>
        <w:rPr>
          <w:rFonts w:ascii="Arial Narrow" w:hAnsi="Arial Narrow"/>
          <w:b/>
        </w:rPr>
      </w:pPr>
    </w:p>
    <w:p w14:paraId="034E7A85" w14:textId="77777777" w:rsidR="00057813" w:rsidRPr="005B6B8D" w:rsidRDefault="00057813" w:rsidP="00B20576">
      <w:pPr>
        <w:jc w:val="center"/>
        <w:rPr>
          <w:rFonts w:ascii="Arial Narrow" w:hAnsi="Arial Narrow"/>
          <w:b/>
        </w:rPr>
      </w:pPr>
    </w:p>
    <w:p w14:paraId="74BEE0E8" w14:textId="77777777" w:rsidR="00057813" w:rsidRPr="005B6B8D" w:rsidRDefault="00057813" w:rsidP="00B20576">
      <w:pPr>
        <w:jc w:val="center"/>
        <w:rPr>
          <w:rFonts w:ascii="Arial Narrow" w:hAnsi="Arial Narrow"/>
          <w:b/>
        </w:rPr>
      </w:pPr>
    </w:p>
    <w:p w14:paraId="59C72502" w14:textId="77777777" w:rsidR="00057813" w:rsidRPr="006B584E" w:rsidRDefault="00057813" w:rsidP="00B20576">
      <w:pPr>
        <w:jc w:val="center"/>
        <w:rPr>
          <w:b/>
        </w:rPr>
      </w:pPr>
    </w:p>
    <w:p w14:paraId="47E3B0E4" w14:textId="77777777" w:rsidR="00057813" w:rsidRPr="006B584E" w:rsidRDefault="00057813" w:rsidP="00B20576">
      <w:pPr>
        <w:jc w:val="center"/>
        <w:rPr>
          <w:b/>
        </w:rPr>
      </w:pPr>
    </w:p>
    <w:p w14:paraId="0505FBA4" w14:textId="77777777" w:rsidR="00B20576" w:rsidRPr="00FC18F9" w:rsidRDefault="00B20576" w:rsidP="00E129D1">
      <w:pPr>
        <w:jc w:val="center"/>
        <w:rPr>
          <w:rFonts w:ascii="Arial Narrow" w:hAnsi="Arial Narrow"/>
          <w:b/>
        </w:rPr>
      </w:pPr>
      <w:r w:rsidRPr="00FC18F9">
        <w:rPr>
          <w:rFonts w:ascii="Arial Narrow" w:hAnsi="Arial Narrow"/>
          <w:b/>
        </w:rPr>
        <w:t>RAZPISNA DOKUMENTACIJA ZA JAVNO NAROČILO</w:t>
      </w:r>
    </w:p>
    <w:p w14:paraId="519369C4" w14:textId="77777777" w:rsidR="00D03DB7" w:rsidRPr="00FC18F9" w:rsidRDefault="00D03DB7" w:rsidP="00E129D1">
      <w:pPr>
        <w:jc w:val="center"/>
        <w:rPr>
          <w:rFonts w:ascii="Arial Narrow" w:hAnsi="Arial Narrow"/>
          <w:b/>
          <w:sz w:val="22"/>
          <w:szCs w:val="22"/>
        </w:rPr>
      </w:pPr>
    </w:p>
    <w:p w14:paraId="1F4D5DF8" w14:textId="53BF4B33" w:rsidR="006B5A40" w:rsidRDefault="009A6C20" w:rsidP="004B2276">
      <w:pPr>
        <w:jc w:val="center"/>
        <w:rPr>
          <w:rFonts w:ascii="Arial Narrow" w:hAnsi="Arial Narrow"/>
          <w:b/>
          <w:sz w:val="28"/>
          <w:szCs w:val="28"/>
        </w:rPr>
      </w:pPr>
      <w:r w:rsidRPr="000652F0">
        <w:rPr>
          <w:rFonts w:ascii="Arial Narrow" w:hAnsi="Arial Narrow"/>
          <w:b/>
          <w:sz w:val="28"/>
          <w:szCs w:val="28"/>
        </w:rPr>
        <w:t xml:space="preserve">NAKUP </w:t>
      </w:r>
      <w:r w:rsidR="009C097F">
        <w:rPr>
          <w:rFonts w:ascii="Arial Narrow" w:hAnsi="Arial Narrow"/>
          <w:b/>
          <w:sz w:val="28"/>
          <w:szCs w:val="28"/>
        </w:rPr>
        <w:t>ŠTIRIH (4) REŠEVALNIH VOZIL ZA POTREBE REŠEVALNE POSTAJE</w:t>
      </w:r>
      <w:r w:rsidR="0079595A">
        <w:rPr>
          <w:rFonts w:ascii="Arial Narrow" w:hAnsi="Arial Narrow"/>
          <w:b/>
          <w:sz w:val="28"/>
          <w:szCs w:val="28"/>
        </w:rPr>
        <w:t xml:space="preserve"> </w:t>
      </w:r>
    </w:p>
    <w:p w14:paraId="761ABDCB" w14:textId="77777777" w:rsidR="003B1CF7" w:rsidRDefault="003B1CF7" w:rsidP="00E129D1">
      <w:pPr>
        <w:jc w:val="center"/>
        <w:rPr>
          <w:rFonts w:ascii="Arial Narrow" w:hAnsi="Arial Narrow"/>
          <w:b/>
        </w:rPr>
      </w:pPr>
    </w:p>
    <w:p w14:paraId="7AF0189E" w14:textId="77777777" w:rsidR="00EC4A5A" w:rsidRDefault="00EC4A5A" w:rsidP="00E129D1">
      <w:pPr>
        <w:jc w:val="center"/>
        <w:rPr>
          <w:rFonts w:ascii="Arial Narrow" w:hAnsi="Arial Narrow"/>
          <w:b/>
        </w:rPr>
      </w:pPr>
    </w:p>
    <w:p w14:paraId="67ED599C" w14:textId="77777777" w:rsidR="00EC4A5A" w:rsidRPr="00FC18F9" w:rsidRDefault="00EC4A5A" w:rsidP="00E129D1">
      <w:pPr>
        <w:jc w:val="center"/>
        <w:rPr>
          <w:rFonts w:ascii="Arial Narrow" w:hAnsi="Arial Narrow"/>
          <w:b/>
        </w:rPr>
      </w:pPr>
    </w:p>
    <w:p w14:paraId="1793AB63" w14:textId="77777777" w:rsidR="003B1CF7" w:rsidRPr="00FC18F9" w:rsidRDefault="003B1CF7" w:rsidP="00E129D1">
      <w:pPr>
        <w:jc w:val="center"/>
        <w:rPr>
          <w:rFonts w:ascii="Arial Narrow" w:hAnsi="Arial Narrow"/>
          <w:b/>
        </w:rPr>
      </w:pPr>
    </w:p>
    <w:p w14:paraId="1722B628" w14:textId="77777777" w:rsidR="003B1CF7" w:rsidRPr="00FC18F9" w:rsidRDefault="003B1CF7" w:rsidP="00E129D1">
      <w:pPr>
        <w:jc w:val="center"/>
        <w:rPr>
          <w:rFonts w:ascii="Arial Narrow" w:hAnsi="Arial Narrow"/>
          <w:b/>
        </w:rPr>
      </w:pPr>
    </w:p>
    <w:p w14:paraId="29B2D10F" w14:textId="77777777" w:rsidR="003B1CF7" w:rsidRPr="00FC18F9" w:rsidRDefault="003B1CF7" w:rsidP="003B1CF7">
      <w:pPr>
        <w:rPr>
          <w:rFonts w:ascii="Arial Narrow" w:hAnsi="Arial Narrow"/>
          <w:b/>
        </w:rPr>
      </w:pPr>
    </w:p>
    <w:p w14:paraId="4C0AEC96" w14:textId="77777777" w:rsidR="003B1CF7" w:rsidRPr="00FC18F9" w:rsidRDefault="003B1CF7" w:rsidP="003B1CF7">
      <w:pPr>
        <w:rPr>
          <w:rFonts w:ascii="Arial Narrow" w:hAnsi="Arial Narrow"/>
          <w:b/>
        </w:rPr>
      </w:pPr>
    </w:p>
    <w:p w14:paraId="5A2322EA" w14:textId="77777777" w:rsidR="003B1CF7" w:rsidRPr="00FC18F9" w:rsidRDefault="003B1CF7" w:rsidP="003B1CF7">
      <w:pPr>
        <w:rPr>
          <w:rFonts w:ascii="Arial Narrow" w:hAnsi="Arial Narrow"/>
          <w:b/>
        </w:rPr>
      </w:pPr>
    </w:p>
    <w:p w14:paraId="10FF3E7B" w14:textId="77777777" w:rsidR="003B1CF7" w:rsidRPr="00FC18F9" w:rsidRDefault="003B1CF7" w:rsidP="003B1CF7">
      <w:pPr>
        <w:rPr>
          <w:rFonts w:ascii="Arial Narrow" w:hAnsi="Arial Narrow"/>
          <w:b/>
        </w:rPr>
      </w:pPr>
    </w:p>
    <w:p w14:paraId="2B0CB580" w14:textId="77777777" w:rsidR="003B1CF7" w:rsidRPr="00FC18F9" w:rsidRDefault="003B1CF7" w:rsidP="003B1CF7">
      <w:pPr>
        <w:rPr>
          <w:rFonts w:ascii="Arial Narrow" w:hAnsi="Arial Narrow"/>
          <w:b/>
        </w:rPr>
      </w:pPr>
    </w:p>
    <w:p w14:paraId="219BA78C" w14:textId="77777777" w:rsidR="003B1CF7" w:rsidRPr="00FC18F9" w:rsidRDefault="003B1CF7" w:rsidP="003B1CF7">
      <w:pPr>
        <w:rPr>
          <w:rFonts w:ascii="Arial Narrow" w:hAnsi="Arial Narrow"/>
          <w:b/>
        </w:rPr>
      </w:pPr>
    </w:p>
    <w:p w14:paraId="6B777A9A" w14:textId="77777777" w:rsidR="003B1CF7" w:rsidRPr="00FC18F9" w:rsidRDefault="003B1CF7" w:rsidP="003B1CF7">
      <w:pPr>
        <w:rPr>
          <w:rFonts w:ascii="Arial Narrow" w:hAnsi="Arial Narrow"/>
          <w:b/>
        </w:rPr>
      </w:pPr>
    </w:p>
    <w:p w14:paraId="61A7507E" w14:textId="77777777" w:rsidR="00B20576" w:rsidRPr="00FC18F9" w:rsidRDefault="00B20576" w:rsidP="003B1CF7">
      <w:pPr>
        <w:rPr>
          <w:rFonts w:ascii="Arial Narrow" w:hAnsi="Arial Narrow"/>
          <w:b/>
        </w:rPr>
      </w:pPr>
    </w:p>
    <w:p w14:paraId="6AC7D700" w14:textId="77777777" w:rsidR="00B20576" w:rsidRPr="00FC18F9" w:rsidRDefault="00B20576" w:rsidP="003B1CF7">
      <w:pPr>
        <w:rPr>
          <w:rFonts w:ascii="Arial Narrow" w:hAnsi="Arial Narrow"/>
          <w:b/>
        </w:rPr>
      </w:pPr>
    </w:p>
    <w:p w14:paraId="0F90040E" w14:textId="77777777" w:rsidR="00B20576" w:rsidRPr="00FC18F9" w:rsidRDefault="00B20576" w:rsidP="003B1CF7">
      <w:pPr>
        <w:rPr>
          <w:rFonts w:ascii="Arial Narrow" w:hAnsi="Arial Narrow"/>
          <w:b/>
        </w:rPr>
      </w:pPr>
    </w:p>
    <w:p w14:paraId="22F833AD" w14:textId="77777777" w:rsidR="00B20576" w:rsidRPr="00FC18F9" w:rsidRDefault="00B20576" w:rsidP="003B1CF7">
      <w:pPr>
        <w:rPr>
          <w:rFonts w:ascii="Arial Narrow" w:hAnsi="Arial Narrow"/>
          <w:b/>
        </w:rPr>
      </w:pPr>
    </w:p>
    <w:p w14:paraId="26E33C3B" w14:textId="77777777" w:rsidR="00B20576" w:rsidRPr="00FC18F9" w:rsidRDefault="00B20576" w:rsidP="003B1CF7">
      <w:pPr>
        <w:rPr>
          <w:rFonts w:ascii="Arial Narrow" w:hAnsi="Arial Narrow"/>
          <w:b/>
        </w:rPr>
      </w:pPr>
    </w:p>
    <w:p w14:paraId="768A68BD" w14:textId="77777777" w:rsidR="00B20576" w:rsidRPr="00FC18F9" w:rsidRDefault="00B20576" w:rsidP="003B1CF7">
      <w:pPr>
        <w:rPr>
          <w:rFonts w:ascii="Arial Narrow" w:hAnsi="Arial Narrow"/>
          <w:b/>
        </w:rPr>
      </w:pPr>
    </w:p>
    <w:p w14:paraId="36E11B8A" w14:textId="77777777" w:rsidR="00B20576" w:rsidRPr="00FC18F9" w:rsidRDefault="00B20576" w:rsidP="003B1CF7">
      <w:pPr>
        <w:rPr>
          <w:rFonts w:ascii="Arial Narrow" w:hAnsi="Arial Narrow"/>
          <w:b/>
        </w:rPr>
      </w:pPr>
    </w:p>
    <w:p w14:paraId="74EA40CA" w14:textId="77777777" w:rsidR="003B1CF7" w:rsidRPr="00FC18F9" w:rsidRDefault="003B1CF7" w:rsidP="003B1CF7">
      <w:pPr>
        <w:rPr>
          <w:rFonts w:ascii="Arial Narrow" w:hAnsi="Arial Narrow"/>
          <w:b/>
        </w:rPr>
      </w:pPr>
    </w:p>
    <w:p w14:paraId="59C48668" w14:textId="77777777" w:rsidR="00057813" w:rsidRPr="00FC18F9" w:rsidRDefault="00057813" w:rsidP="003B1CF7">
      <w:pPr>
        <w:rPr>
          <w:rFonts w:ascii="Arial Narrow" w:hAnsi="Arial Narrow"/>
          <w:b/>
        </w:rPr>
      </w:pPr>
    </w:p>
    <w:p w14:paraId="63653BE4" w14:textId="77777777" w:rsidR="003B1CF7" w:rsidRPr="00FC18F9" w:rsidRDefault="003B1CF7" w:rsidP="003B1CF7">
      <w:pPr>
        <w:rPr>
          <w:rFonts w:ascii="Arial Narrow" w:hAnsi="Arial Narrow"/>
          <w:b/>
        </w:rPr>
      </w:pPr>
    </w:p>
    <w:p w14:paraId="3DB77A30" w14:textId="77777777" w:rsidR="003B1CF7" w:rsidRPr="00FC18F9" w:rsidRDefault="003B1CF7" w:rsidP="003B1CF7">
      <w:pPr>
        <w:rPr>
          <w:rFonts w:ascii="Arial Narrow" w:hAnsi="Arial Narrow"/>
          <w:b/>
        </w:rPr>
      </w:pPr>
    </w:p>
    <w:p w14:paraId="42D74D8B" w14:textId="77777777" w:rsidR="00E63C60" w:rsidRDefault="00E63C60" w:rsidP="007450B5">
      <w:pPr>
        <w:jc w:val="center"/>
        <w:rPr>
          <w:rFonts w:ascii="Arial Narrow" w:hAnsi="Arial Narrow"/>
          <w:b/>
          <w:sz w:val="22"/>
          <w:szCs w:val="22"/>
        </w:rPr>
      </w:pPr>
    </w:p>
    <w:p w14:paraId="07068075" w14:textId="77777777" w:rsidR="0004230D" w:rsidRDefault="0004230D" w:rsidP="007450B5">
      <w:pPr>
        <w:jc w:val="center"/>
        <w:rPr>
          <w:rFonts w:ascii="Arial Narrow" w:hAnsi="Arial Narrow"/>
          <w:b/>
          <w:sz w:val="22"/>
          <w:szCs w:val="22"/>
        </w:rPr>
      </w:pPr>
    </w:p>
    <w:p w14:paraId="1F7AAAC0" w14:textId="77777777" w:rsidR="0004230D" w:rsidRDefault="0004230D" w:rsidP="007450B5">
      <w:pPr>
        <w:jc w:val="center"/>
        <w:rPr>
          <w:rFonts w:ascii="Arial Narrow" w:hAnsi="Arial Narrow"/>
          <w:b/>
          <w:sz w:val="22"/>
          <w:szCs w:val="22"/>
        </w:rPr>
      </w:pPr>
    </w:p>
    <w:p w14:paraId="3FF53B9A" w14:textId="77777777" w:rsidR="0004230D" w:rsidRDefault="0004230D" w:rsidP="007450B5">
      <w:pPr>
        <w:jc w:val="center"/>
        <w:rPr>
          <w:rFonts w:ascii="Arial Narrow" w:hAnsi="Arial Narrow"/>
          <w:b/>
          <w:sz w:val="22"/>
          <w:szCs w:val="22"/>
        </w:rPr>
      </w:pPr>
    </w:p>
    <w:p w14:paraId="3DFC5119" w14:textId="77777777" w:rsidR="0004230D" w:rsidRDefault="0004230D" w:rsidP="007450B5">
      <w:pPr>
        <w:jc w:val="center"/>
        <w:rPr>
          <w:rFonts w:ascii="Arial Narrow" w:hAnsi="Arial Narrow"/>
          <w:b/>
          <w:sz w:val="22"/>
          <w:szCs w:val="22"/>
        </w:rPr>
      </w:pPr>
    </w:p>
    <w:p w14:paraId="58C6999F" w14:textId="77777777" w:rsidR="00E63C60" w:rsidRDefault="00E63C60" w:rsidP="007450B5">
      <w:pPr>
        <w:jc w:val="center"/>
        <w:rPr>
          <w:rFonts w:ascii="Arial Narrow" w:hAnsi="Arial Narrow"/>
          <w:b/>
          <w:sz w:val="22"/>
          <w:szCs w:val="22"/>
        </w:rPr>
      </w:pPr>
    </w:p>
    <w:p w14:paraId="418233BE" w14:textId="13BFF0DF" w:rsidR="00643497" w:rsidRPr="00200EB9" w:rsidRDefault="00B75422" w:rsidP="00200EB9">
      <w:pPr>
        <w:jc w:val="center"/>
        <w:rPr>
          <w:rFonts w:ascii="Arial Narrow" w:hAnsi="Arial Narrow"/>
          <w:b/>
          <w:sz w:val="22"/>
          <w:szCs w:val="22"/>
        </w:rPr>
      </w:pPr>
      <w:r>
        <w:rPr>
          <w:b/>
          <w:noProof/>
          <w:sz w:val="22"/>
          <w:szCs w:val="22"/>
        </w:rPr>
        <w:lastRenderedPageBreak/>
        <w:drawing>
          <wp:anchor distT="0" distB="0" distL="114300" distR="114300" simplePos="0" relativeHeight="251653120" behindDoc="0" locked="0" layoutInCell="1" allowOverlap="1" wp14:anchorId="634E3122" wp14:editId="49BFD7FE">
            <wp:simplePos x="0" y="0"/>
            <wp:positionH relativeFrom="margin">
              <wp:posOffset>358140</wp:posOffset>
            </wp:positionH>
            <wp:positionV relativeFrom="margin">
              <wp:posOffset>9779000</wp:posOffset>
            </wp:positionV>
            <wp:extent cx="2696845" cy="803275"/>
            <wp:effectExtent l="0" t="0" r="0" b="0"/>
            <wp:wrapSquare wrapText="bothSides"/>
            <wp:docPr id="10" name="Slika 10"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tfikati za v dopisni lis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6845" cy="803275"/>
                    </a:xfrm>
                    <a:prstGeom prst="rect">
                      <a:avLst/>
                    </a:prstGeom>
                    <a:noFill/>
                    <a:ln>
                      <a:noFill/>
                    </a:ln>
                  </pic:spPr>
                </pic:pic>
              </a:graphicData>
            </a:graphic>
            <wp14:sizeRelH relativeFrom="page">
              <wp14:pctWidth>0</wp14:pctWidth>
            </wp14:sizeRelH>
            <wp14:sizeRelV relativeFrom="page">
              <wp14:pctHeight>0</wp14:pctHeight>
            </wp14:sizeRelV>
          </wp:anchor>
        </w:drawing>
      </w:r>
      <w:r w:rsidR="00482D9B">
        <w:rPr>
          <w:b/>
          <w:noProof/>
          <w:sz w:val="22"/>
          <w:szCs w:val="22"/>
        </w:rPr>
        <w:drawing>
          <wp:anchor distT="0" distB="0" distL="114300" distR="114300" simplePos="0" relativeHeight="251636736" behindDoc="0" locked="0" layoutInCell="1" allowOverlap="1" wp14:anchorId="5FCE01AA" wp14:editId="7D22C127">
            <wp:simplePos x="0" y="0"/>
            <wp:positionH relativeFrom="margin">
              <wp:posOffset>358140</wp:posOffset>
            </wp:positionH>
            <wp:positionV relativeFrom="margin">
              <wp:posOffset>9779000</wp:posOffset>
            </wp:positionV>
            <wp:extent cx="2696845" cy="803275"/>
            <wp:effectExtent l="0" t="0" r="0" b="0"/>
            <wp:wrapSquare wrapText="bothSides"/>
            <wp:docPr id="7" name="Slika 7"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tfikati za v dopisni lis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6845" cy="803275"/>
                    </a:xfrm>
                    <a:prstGeom prst="rect">
                      <a:avLst/>
                    </a:prstGeom>
                    <a:noFill/>
                    <a:ln>
                      <a:noFill/>
                    </a:ln>
                  </pic:spPr>
                </pic:pic>
              </a:graphicData>
            </a:graphic>
            <wp14:sizeRelH relativeFrom="page">
              <wp14:pctWidth>0</wp14:pctWidth>
            </wp14:sizeRelH>
            <wp14:sizeRelV relativeFrom="page">
              <wp14:pctHeight>0</wp14:pctHeight>
            </wp14:sizeRelV>
          </wp:anchor>
        </w:drawing>
      </w:r>
      <w:r w:rsidR="00482D9B">
        <w:rPr>
          <w:b/>
          <w:noProof/>
          <w:sz w:val="22"/>
          <w:szCs w:val="22"/>
        </w:rPr>
        <w:drawing>
          <wp:anchor distT="0" distB="0" distL="114300" distR="114300" simplePos="0" relativeHeight="251633664" behindDoc="0" locked="0" layoutInCell="1" allowOverlap="1" wp14:anchorId="3958F2AC" wp14:editId="246293EB">
            <wp:simplePos x="0" y="0"/>
            <wp:positionH relativeFrom="margin">
              <wp:posOffset>358140</wp:posOffset>
            </wp:positionH>
            <wp:positionV relativeFrom="margin">
              <wp:posOffset>9779000</wp:posOffset>
            </wp:positionV>
            <wp:extent cx="2696845" cy="803275"/>
            <wp:effectExtent l="0" t="0" r="0" b="0"/>
            <wp:wrapSquare wrapText="bothSides"/>
            <wp:docPr id="4" name="Slika 4"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tfikati za v dopisni lis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6845" cy="803275"/>
                    </a:xfrm>
                    <a:prstGeom prst="rect">
                      <a:avLst/>
                    </a:prstGeom>
                    <a:noFill/>
                    <a:ln>
                      <a:noFill/>
                    </a:ln>
                  </pic:spPr>
                </pic:pic>
              </a:graphicData>
            </a:graphic>
            <wp14:sizeRelH relativeFrom="page">
              <wp14:pctWidth>0</wp14:pctWidth>
            </wp14:sizeRelH>
            <wp14:sizeRelV relativeFrom="page">
              <wp14:pctHeight>0</wp14:pctHeight>
            </wp14:sizeRelV>
          </wp:anchor>
        </w:drawing>
      </w:r>
      <w:r w:rsidR="00482D9B">
        <w:rPr>
          <w:b/>
          <w:noProof/>
          <w:sz w:val="22"/>
          <w:szCs w:val="22"/>
        </w:rPr>
        <w:drawing>
          <wp:anchor distT="0" distB="0" distL="114300" distR="114300" simplePos="0" relativeHeight="251632640" behindDoc="0" locked="0" layoutInCell="1" allowOverlap="1" wp14:anchorId="74D15344" wp14:editId="1D74610D">
            <wp:simplePos x="0" y="0"/>
            <wp:positionH relativeFrom="margin">
              <wp:posOffset>358140</wp:posOffset>
            </wp:positionH>
            <wp:positionV relativeFrom="margin">
              <wp:posOffset>9779000</wp:posOffset>
            </wp:positionV>
            <wp:extent cx="2696845" cy="803275"/>
            <wp:effectExtent l="0" t="0" r="0" b="0"/>
            <wp:wrapSquare wrapText="bothSides"/>
            <wp:docPr id="1" name="Slika 1"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tfikati za v dopisni lis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6845" cy="803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7E374" w14:textId="77777777" w:rsidR="00643497" w:rsidRDefault="00643497">
      <w:pPr>
        <w:jc w:val="center"/>
        <w:rPr>
          <w:rFonts w:ascii="Arial Narrow" w:hAnsi="Arial Narrow"/>
          <w:b/>
          <w:caps/>
        </w:rPr>
      </w:pPr>
      <w:r w:rsidRPr="00FC18F9">
        <w:rPr>
          <w:rFonts w:ascii="Arial Narrow" w:hAnsi="Arial Narrow"/>
          <w:b/>
          <w:caps/>
        </w:rPr>
        <w:t xml:space="preserve">Povabilo k oddaji ponudb </w:t>
      </w:r>
    </w:p>
    <w:p w14:paraId="104DB03C" w14:textId="77777777" w:rsidR="0004230D" w:rsidRDefault="0004230D">
      <w:pPr>
        <w:jc w:val="center"/>
        <w:rPr>
          <w:rFonts w:ascii="Arial Narrow" w:hAnsi="Arial Narrow"/>
          <w:b/>
          <w:caps/>
        </w:rPr>
      </w:pPr>
    </w:p>
    <w:p w14:paraId="38ADB467" w14:textId="77777777" w:rsidR="008341C7" w:rsidRDefault="008341C7" w:rsidP="008341C7">
      <w:pPr>
        <w:rPr>
          <w:rFonts w:ascii="Arial Narrow" w:hAnsi="Arial Narrow"/>
        </w:rPr>
      </w:pPr>
    </w:p>
    <w:p w14:paraId="7AEEB665" w14:textId="458844BF" w:rsidR="008341C7" w:rsidRDefault="008341C7" w:rsidP="008341C7">
      <w:pPr>
        <w:rPr>
          <w:rFonts w:ascii="Arial Narrow" w:hAnsi="Arial Narrow"/>
          <w:b/>
        </w:rPr>
      </w:pPr>
      <w:r>
        <w:rPr>
          <w:rFonts w:ascii="Arial Narrow" w:hAnsi="Arial Narrow"/>
        </w:rPr>
        <w:t>Identifikacija javnega naročil</w:t>
      </w:r>
      <w:r w:rsidR="00A257C3">
        <w:rPr>
          <w:rFonts w:ascii="Arial Narrow" w:hAnsi="Arial Narrow"/>
        </w:rPr>
        <w:t xml:space="preserve">a: </w:t>
      </w:r>
      <w:r w:rsidR="009C097F">
        <w:rPr>
          <w:rFonts w:ascii="Arial Narrow" w:hAnsi="Arial Narrow"/>
        </w:rPr>
        <w:t>845080105-150-21</w:t>
      </w:r>
      <w:r w:rsidR="0004230D">
        <w:rPr>
          <w:rFonts w:ascii="Arial Narrow" w:hAnsi="Arial Narrow"/>
        </w:rPr>
        <w:t>/3</w:t>
      </w:r>
    </w:p>
    <w:p w14:paraId="32D83EDF" w14:textId="77777777" w:rsidR="008341C7" w:rsidRDefault="008341C7" w:rsidP="008341C7">
      <w:pPr>
        <w:rPr>
          <w:rFonts w:ascii="Arial Narrow" w:hAnsi="Arial Narrow"/>
        </w:rPr>
      </w:pPr>
    </w:p>
    <w:p w14:paraId="2CF0C65B" w14:textId="5ABA1D8A" w:rsidR="008341C7" w:rsidRPr="00A257C3" w:rsidRDefault="008341C7" w:rsidP="008341C7">
      <w:pPr>
        <w:tabs>
          <w:tab w:val="left" w:pos="2865"/>
        </w:tabs>
        <w:rPr>
          <w:rFonts w:ascii="Arial Narrow" w:hAnsi="Arial Narrow"/>
        </w:rPr>
      </w:pPr>
      <w:r w:rsidRPr="000652F0">
        <w:rPr>
          <w:rFonts w:ascii="Arial Narrow" w:hAnsi="Arial Narrow"/>
        </w:rPr>
        <w:t>Datum:</w:t>
      </w:r>
      <w:r w:rsidR="00103CDD">
        <w:rPr>
          <w:rFonts w:ascii="Arial Narrow" w:hAnsi="Arial Narrow"/>
        </w:rPr>
        <w:t xml:space="preserve"> 24. 02. 2022</w:t>
      </w:r>
    </w:p>
    <w:p w14:paraId="2BF666A1" w14:textId="77777777" w:rsidR="008341C7" w:rsidRDefault="008341C7" w:rsidP="008341C7">
      <w:pPr>
        <w:tabs>
          <w:tab w:val="left" w:pos="2865"/>
        </w:tabs>
        <w:rPr>
          <w:rFonts w:ascii="Arial Narrow" w:hAnsi="Arial Narrow"/>
          <w:b/>
          <w:u w:val="single"/>
        </w:rPr>
      </w:pPr>
    </w:p>
    <w:p w14:paraId="26CBF29A" w14:textId="77777777" w:rsidR="008341C7" w:rsidRDefault="008341C7" w:rsidP="008341C7">
      <w:pPr>
        <w:tabs>
          <w:tab w:val="left" w:pos="2865"/>
        </w:tabs>
        <w:rPr>
          <w:rFonts w:ascii="Arial Narrow" w:hAnsi="Arial Narrow"/>
          <w:b/>
          <w:u w:val="single"/>
        </w:rPr>
      </w:pPr>
    </w:p>
    <w:p w14:paraId="7926B5B0" w14:textId="77777777" w:rsidR="008341C7" w:rsidRDefault="008341C7" w:rsidP="008341C7">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14:paraId="5D152688" w14:textId="77777777" w:rsidR="008341C7" w:rsidRDefault="008341C7" w:rsidP="008341C7">
      <w:pPr>
        <w:pStyle w:val="Noga"/>
        <w:rPr>
          <w:rFonts w:ascii="Arial Narrow" w:hAnsi="Arial Narrow"/>
        </w:rPr>
      </w:pPr>
    </w:p>
    <w:p w14:paraId="0F742A84" w14:textId="77777777" w:rsidR="008341C7" w:rsidRDefault="008341C7" w:rsidP="008341C7">
      <w:pPr>
        <w:rPr>
          <w:rFonts w:ascii="Arial Narrow" w:hAnsi="Arial Narrow"/>
        </w:rPr>
      </w:pPr>
    </w:p>
    <w:p w14:paraId="768FCE23" w14:textId="77777777" w:rsidR="008341C7" w:rsidRDefault="008341C7" w:rsidP="008341C7">
      <w:pPr>
        <w:rPr>
          <w:rFonts w:ascii="Arial Narrow" w:hAnsi="Arial Narrow"/>
        </w:rPr>
      </w:pPr>
      <w:r>
        <w:rPr>
          <w:rFonts w:ascii="Arial Narrow" w:hAnsi="Arial Narrow"/>
        </w:rPr>
        <w:t xml:space="preserve">Naročnik: </w:t>
      </w:r>
      <w:r>
        <w:rPr>
          <w:rFonts w:ascii="Arial Narrow" w:hAnsi="Arial Narrow"/>
          <w:b/>
          <w:u w:val="single"/>
        </w:rPr>
        <w:t xml:space="preserve">Univerzitetni klinični center </w:t>
      </w:r>
      <w:r w:rsidR="004337E3">
        <w:rPr>
          <w:rFonts w:ascii="Arial Narrow" w:hAnsi="Arial Narrow"/>
          <w:b/>
          <w:u w:val="single"/>
        </w:rPr>
        <w:t>Ljubljana, Zaloška cesta 2, 1000</w:t>
      </w:r>
      <w:r>
        <w:rPr>
          <w:rFonts w:ascii="Arial Narrow" w:hAnsi="Arial Narrow"/>
          <w:b/>
          <w:u w:val="single"/>
        </w:rPr>
        <w:t xml:space="preserve">  LJUBLJANA</w:t>
      </w:r>
    </w:p>
    <w:p w14:paraId="05E3F9CC" w14:textId="77777777" w:rsidR="008341C7" w:rsidRDefault="008341C7" w:rsidP="008341C7">
      <w:pPr>
        <w:rPr>
          <w:rFonts w:ascii="Arial Narrow" w:hAnsi="Arial Narrow"/>
        </w:rPr>
      </w:pPr>
      <w:r>
        <w:rPr>
          <w:rFonts w:ascii="Arial Narrow" w:hAnsi="Arial Narrow"/>
        </w:rPr>
        <w:tab/>
      </w:r>
    </w:p>
    <w:p w14:paraId="15F2BBF0" w14:textId="77777777" w:rsidR="008341C7" w:rsidRDefault="00B12289" w:rsidP="008341C7">
      <w:pPr>
        <w:rPr>
          <w:rFonts w:ascii="Arial Narrow" w:hAnsi="Arial Narrow"/>
        </w:rPr>
      </w:pPr>
      <w:r>
        <w:rPr>
          <w:rFonts w:ascii="Arial Narrow" w:hAnsi="Arial Narrow"/>
        </w:rPr>
        <w:t xml:space="preserve">zbira </w:t>
      </w:r>
      <w:r w:rsidR="008341C7">
        <w:rPr>
          <w:rFonts w:ascii="Arial Narrow" w:hAnsi="Arial Narrow"/>
        </w:rPr>
        <w:t xml:space="preserve">ponudbe po odprtem postopku za: </w:t>
      </w:r>
    </w:p>
    <w:p w14:paraId="1C209BD7" w14:textId="77777777" w:rsidR="008341C7" w:rsidRDefault="008341C7" w:rsidP="008341C7">
      <w:pPr>
        <w:rPr>
          <w:rFonts w:ascii="Arial Narrow" w:hAnsi="Arial Narrow"/>
        </w:rPr>
      </w:pPr>
    </w:p>
    <w:p w14:paraId="1DB65282" w14:textId="77777777" w:rsidR="009C097F" w:rsidRDefault="00A46F1B" w:rsidP="009C097F">
      <w:pPr>
        <w:jc w:val="center"/>
        <w:rPr>
          <w:rFonts w:ascii="Arial Narrow" w:hAnsi="Arial Narrow"/>
          <w:b/>
          <w:sz w:val="28"/>
          <w:szCs w:val="28"/>
        </w:rPr>
      </w:pPr>
      <w:r w:rsidRPr="000652F0">
        <w:rPr>
          <w:rFonts w:ascii="Arial Narrow" w:hAnsi="Arial Narrow"/>
          <w:b/>
          <w:bCs/>
        </w:rPr>
        <w:t xml:space="preserve">NAKUP </w:t>
      </w:r>
      <w:r w:rsidR="009C097F">
        <w:rPr>
          <w:rFonts w:ascii="Arial Narrow" w:hAnsi="Arial Narrow"/>
          <w:b/>
          <w:bCs/>
        </w:rPr>
        <w:t xml:space="preserve"> </w:t>
      </w:r>
      <w:r w:rsidR="009C097F" w:rsidRPr="009C097F">
        <w:rPr>
          <w:rFonts w:ascii="Arial Narrow" w:hAnsi="Arial Narrow"/>
          <w:b/>
        </w:rPr>
        <w:t>ŠTIRIH (4) REŠEVALNIH VOZIL ZA POTREBE REŠEVALNE POSTAJE</w:t>
      </w:r>
      <w:r w:rsidR="009C097F">
        <w:rPr>
          <w:rFonts w:ascii="Arial Narrow" w:hAnsi="Arial Narrow"/>
          <w:b/>
          <w:sz w:val="28"/>
          <w:szCs w:val="28"/>
        </w:rPr>
        <w:t xml:space="preserve"> </w:t>
      </w:r>
    </w:p>
    <w:p w14:paraId="2A073CAE" w14:textId="0E1383DC" w:rsidR="00A46F1B" w:rsidRPr="000652F0" w:rsidRDefault="00A46F1B" w:rsidP="008341C7">
      <w:pPr>
        <w:jc w:val="both"/>
        <w:rPr>
          <w:rFonts w:ascii="Arial Narrow" w:hAnsi="Arial Narrow"/>
          <w:b/>
          <w:bCs/>
        </w:rPr>
      </w:pPr>
    </w:p>
    <w:p w14:paraId="72AFB42D" w14:textId="77777777" w:rsidR="008341C7" w:rsidRDefault="008341C7" w:rsidP="008341C7">
      <w:pPr>
        <w:jc w:val="both"/>
        <w:rPr>
          <w:rFonts w:ascii="Arial Narrow" w:hAnsi="Arial Narrow"/>
          <w:b/>
          <w:caps/>
          <w:u w:val="single"/>
        </w:rPr>
      </w:pPr>
      <w:r w:rsidRPr="000652F0">
        <w:rPr>
          <w:rFonts w:ascii="Arial Narrow" w:hAnsi="Arial Narrow"/>
          <w:b/>
          <w:bCs/>
        </w:rPr>
        <w:t>__________________________________________________________________________________</w:t>
      </w:r>
    </w:p>
    <w:p w14:paraId="59A021CD" w14:textId="77777777" w:rsidR="008341C7" w:rsidRDefault="008341C7" w:rsidP="008341C7">
      <w:pPr>
        <w:rPr>
          <w:rFonts w:ascii="Arial Narrow" w:hAnsi="Arial Narrow"/>
          <w:b/>
          <w:caps/>
          <w:u w:val="single"/>
        </w:rPr>
      </w:pPr>
    </w:p>
    <w:p w14:paraId="6F3D8E43" w14:textId="77777777" w:rsidR="008341C7" w:rsidRDefault="008341C7" w:rsidP="008341C7">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14:paraId="2787838C" w14:textId="77777777" w:rsidR="008341C7" w:rsidRPr="00FA59DD" w:rsidRDefault="008341C7" w:rsidP="008341C7">
      <w:pPr>
        <w:rPr>
          <w:rFonts w:ascii="Arial Narrow" w:hAnsi="Arial Narrow"/>
          <w:u w:val="single"/>
        </w:rPr>
      </w:pPr>
    </w:p>
    <w:p w14:paraId="14CE5838" w14:textId="14A304F9" w:rsidR="008341C7" w:rsidRPr="000652F0" w:rsidRDefault="008341C7" w:rsidP="008341C7">
      <w:pPr>
        <w:jc w:val="both"/>
        <w:rPr>
          <w:rFonts w:ascii="Arial Narrow" w:hAnsi="Arial Narrow"/>
        </w:rPr>
      </w:pPr>
      <w:r w:rsidRPr="00FA59DD">
        <w:rPr>
          <w:rFonts w:ascii="Arial Narrow" w:hAnsi="Arial Narrow" w:cs="Arial"/>
        </w:rPr>
        <w:t xml:space="preserve">Ponudba se šteje za pravočasno oddano, če jo naročnik prejme preko sistema e-JN </w:t>
      </w:r>
      <w:hyperlink r:id="rId9" w:history="1">
        <w:r w:rsidRPr="000652F0">
          <w:rPr>
            <w:rStyle w:val="Hiperpovezava"/>
            <w:rFonts w:ascii="Arial Narrow" w:hAnsi="Arial Narrow" w:cs="Arial"/>
            <w:color w:val="auto"/>
          </w:rPr>
          <w:t>https://ejn.gov.si/eJN2</w:t>
        </w:r>
      </w:hyperlink>
      <w:r w:rsidRPr="000652F0">
        <w:rPr>
          <w:rFonts w:ascii="Arial Narrow" w:hAnsi="Arial Narrow" w:cs="Arial"/>
        </w:rPr>
        <w:t xml:space="preserve"> </w:t>
      </w:r>
      <w:r w:rsidRPr="000652F0">
        <w:rPr>
          <w:rFonts w:ascii="Arial Narrow" w:hAnsi="Arial Narrow" w:cs="Arial"/>
          <w:b/>
        </w:rPr>
        <w:t>najkasneje do</w:t>
      </w:r>
      <w:r w:rsidR="00EE1993">
        <w:rPr>
          <w:rFonts w:ascii="Arial Narrow" w:hAnsi="Arial Narrow" w:cs="Arial"/>
        </w:rPr>
        <w:t xml:space="preserve"> </w:t>
      </w:r>
      <w:r w:rsidR="00EE1993" w:rsidRPr="00EE1993">
        <w:rPr>
          <w:rFonts w:ascii="Arial Narrow" w:hAnsi="Arial Narrow" w:cs="Arial"/>
          <w:b/>
          <w:u w:val="single"/>
        </w:rPr>
        <w:t xml:space="preserve">11. 04. 2022 </w:t>
      </w:r>
      <w:r w:rsidRPr="00EE1993">
        <w:rPr>
          <w:rFonts w:ascii="Arial Narrow" w:hAnsi="Arial Narrow" w:cs="Arial"/>
          <w:b/>
          <w:i/>
          <w:u w:val="single"/>
        </w:rPr>
        <w:t>/</w:t>
      </w:r>
      <w:r w:rsidRPr="000652F0">
        <w:rPr>
          <w:rFonts w:ascii="Arial Narrow" w:hAnsi="Arial Narrow" w:cs="Arial"/>
          <w:i/>
        </w:rPr>
        <w:t xml:space="preserve">datumski rok za predložitev ponudb/ </w:t>
      </w:r>
      <w:r w:rsidRPr="000652F0">
        <w:rPr>
          <w:rFonts w:ascii="Arial Narrow" w:hAnsi="Arial Narrow"/>
          <w:b/>
        </w:rPr>
        <w:t>do</w:t>
      </w:r>
      <w:r w:rsidR="00EE1993">
        <w:rPr>
          <w:rFonts w:ascii="Arial Narrow" w:hAnsi="Arial Narrow"/>
          <w:b/>
        </w:rPr>
        <w:t xml:space="preserve"> </w:t>
      </w:r>
      <w:r w:rsidR="00EE1993" w:rsidRPr="00EE1993">
        <w:rPr>
          <w:rFonts w:ascii="Arial Narrow" w:hAnsi="Arial Narrow"/>
          <w:b/>
          <w:u w:val="single"/>
        </w:rPr>
        <w:t xml:space="preserve">10. 00 </w:t>
      </w:r>
      <w:r w:rsidRPr="00EE1993">
        <w:rPr>
          <w:rFonts w:ascii="Arial Narrow" w:hAnsi="Arial Narrow"/>
          <w:b/>
          <w:u w:val="single"/>
        </w:rPr>
        <w:t>ure</w:t>
      </w:r>
      <w:r w:rsidRPr="000652F0">
        <w:rPr>
          <w:rFonts w:ascii="Arial Narrow" w:hAnsi="Arial Narrow"/>
        </w:rPr>
        <w:t>. Za oddano ponudbo se šteje ponudba, ki je v informacijskem sistemu e-JN označena s statusom »ODDANO«.</w:t>
      </w:r>
    </w:p>
    <w:p w14:paraId="4B1B2553" w14:textId="77777777" w:rsidR="008341C7" w:rsidRPr="000652F0" w:rsidRDefault="008341C7" w:rsidP="008341C7">
      <w:pPr>
        <w:jc w:val="both"/>
        <w:rPr>
          <w:rFonts w:ascii="Arial Narrow" w:hAnsi="Arial Narrow"/>
          <w:b/>
        </w:rPr>
      </w:pPr>
    </w:p>
    <w:p w14:paraId="6B73B7D8" w14:textId="2F4199C7" w:rsidR="008341C7" w:rsidRPr="00B12289" w:rsidRDefault="008341C7" w:rsidP="008341C7">
      <w:pPr>
        <w:jc w:val="both"/>
        <w:rPr>
          <w:rFonts w:ascii="Arial Narrow" w:hAnsi="Arial Narrow" w:cs="Arial"/>
        </w:rPr>
      </w:pPr>
      <w:r w:rsidRPr="000652F0">
        <w:rPr>
          <w:rFonts w:ascii="Arial Narrow" w:hAnsi="Arial Narrow" w:cs="Arial"/>
        </w:rPr>
        <w:t xml:space="preserve">Odpiranje ponudb bo potekalo avtomatično v informacijskem sistemu e-JN dne </w:t>
      </w:r>
      <w:r w:rsidR="00EE1993" w:rsidRPr="00EE1993">
        <w:rPr>
          <w:rFonts w:ascii="Arial Narrow" w:hAnsi="Arial Narrow" w:cs="Arial"/>
          <w:b/>
          <w:u w:val="single"/>
        </w:rPr>
        <w:t>11. 04. 2022</w:t>
      </w:r>
      <w:r w:rsidRPr="000652F0">
        <w:rPr>
          <w:rFonts w:ascii="Arial Narrow" w:hAnsi="Arial Narrow"/>
        </w:rPr>
        <w:t xml:space="preserve"> </w:t>
      </w:r>
      <w:r w:rsidRPr="000652F0">
        <w:rPr>
          <w:rFonts w:ascii="Arial Narrow" w:hAnsi="Arial Narrow" w:cs="Arial"/>
          <w:i/>
        </w:rPr>
        <w:t>/datum odpiranja/</w:t>
      </w:r>
      <w:r w:rsidRPr="000652F0">
        <w:rPr>
          <w:rFonts w:ascii="Arial Narrow" w:hAnsi="Arial Narrow"/>
        </w:rPr>
        <w:t xml:space="preserve"> in se bo začelo </w:t>
      </w:r>
      <w:r w:rsidR="00EE1993" w:rsidRPr="00EE1993">
        <w:rPr>
          <w:rFonts w:ascii="Arial Narrow" w:hAnsi="Arial Narrow"/>
          <w:b/>
          <w:u w:val="single"/>
        </w:rPr>
        <w:t xml:space="preserve">ob 11. 00 </w:t>
      </w:r>
      <w:r w:rsidR="00D02517" w:rsidRPr="00EE1993">
        <w:rPr>
          <w:rFonts w:ascii="Arial Narrow" w:hAnsi="Arial Narrow"/>
          <w:b/>
          <w:u w:val="single"/>
        </w:rPr>
        <w:t>u</w:t>
      </w:r>
      <w:r w:rsidRPr="00EE1993">
        <w:rPr>
          <w:rFonts w:ascii="Arial Narrow" w:hAnsi="Arial Narrow"/>
          <w:b/>
          <w:u w:val="single"/>
        </w:rPr>
        <w:t>ri</w:t>
      </w:r>
      <w:r w:rsidRPr="000652F0">
        <w:rPr>
          <w:rFonts w:ascii="Arial Narrow" w:hAnsi="Arial Narrow"/>
        </w:rPr>
        <w:t xml:space="preserve"> na spletnem naslovu </w:t>
      </w:r>
      <w:hyperlink r:id="rId10" w:history="1">
        <w:r w:rsidRPr="000652F0">
          <w:rPr>
            <w:rStyle w:val="Hiperpovezava"/>
            <w:rFonts w:ascii="Arial Narrow" w:hAnsi="Arial Narrow" w:cs="Arial"/>
            <w:color w:val="auto"/>
          </w:rPr>
          <w:t>https://ejn.gov.si/eJN2</w:t>
        </w:r>
      </w:hyperlink>
      <w:r w:rsidRPr="000652F0">
        <w:rPr>
          <w:rFonts w:ascii="Arial Narrow" w:hAnsi="Arial Narrow" w:cs="Arial"/>
        </w:rPr>
        <w:t>.</w:t>
      </w:r>
      <w:r w:rsidRPr="00B12289">
        <w:rPr>
          <w:rFonts w:ascii="Arial Narrow" w:hAnsi="Arial Narrow" w:cs="Arial"/>
        </w:rPr>
        <w:t xml:space="preserve"> </w:t>
      </w:r>
    </w:p>
    <w:p w14:paraId="5160B960" w14:textId="77777777" w:rsidR="008341C7" w:rsidRPr="00B12289" w:rsidRDefault="008341C7" w:rsidP="008341C7">
      <w:pPr>
        <w:rPr>
          <w:rFonts w:ascii="Arial Narrow" w:hAnsi="Arial Narrow"/>
        </w:rPr>
      </w:pPr>
      <w:r w:rsidRPr="00B12289">
        <w:rPr>
          <w:rFonts w:ascii="Arial Narrow" w:hAnsi="Arial Narrow"/>
          <w:b/>
        </w:rPr>
        <w:t xml:space="preserve">                        </w:t>
      </w:r>
    </w:p>
    <w:p w14:paraId="06B484E6" w14:textId="17C233E6" w:rsidR="008341C7" w:rsidRDefault="008341C7" w:rsidP="008341C7">
      <w:pPr>
        <w:jc w:val="both"/>
        <w:rPr>
          <w:rFonts w:ascii="Arial Narrow" w:hAnsi="Arial Narrow"/>
          <w:b/>
        </w:rPr>
      </w:pPr>
      <w:r w:rsidRPr="00B12289">
        <w:rPr>
          <w:rFonts w:ascii="Arial Narrow" w:hAnsi="Arial Narrow"/>
          <w:u w:val="single"/>
        </w:rPr>
        <w:t xml:space="preserve">Ponudbe morajo veljati do vključno </w:t>
      </w:r>
      <w:r w:rsidR="009C097F">
        <w:rPr>
          <w:rFonts w:ascii="Arial Narrow" w:hAnsi="Arial Narrow"/>
          <w:b/>
          <w:u w:val="single"/>
        </w:rPr>
        <w:t xml:space="preserve">  31. 10. </w:t>
      </w:r>
      <w:r w:rsidR="0004230D">
        <w:rPr>
          <w:rFonts w:ascii="Arial Narrow" w:hAnsi="Arial Narrow"/>
          <w:b/>
          <w:u w:val="single"/>
        </w:rPr>
        <w:t xml:space="preserve"> </w:t>
      </w:r>
      <w:r w:rsidR="009C097F">
        <w:rPr>
          <w:rFonts w:ascii="Arial Narrow" w:hAnsi="Arial Narrow"/>
          <w:b/>
          <w:u w:val="single"/>
        </w:rPr>
        <w:t>2022</w:t>
      </w:r>
    </w:p>
    <w:p w14:paraId="565B2A0B" w14:textId="77777777" w:rsidR="008341C7" w:rsidRDefault="008341C7" w:rsidP="008341C7">
      <w:pPr>
        <w:pStyle w:val="Noga"/>
        <w:rPr>
          <w:rFonts w:ascii="Arial Narrow" w:hAnsi="Arial Narrow"/>
        </w:rPr>
      </w:pPr>
    </w:p>
    <w:p w14:paraId="0268D492" w14:textId="77777777" w:rsidR="008341C7" w:rsidRDefault="008341C7" w:rsidP="008341C7">
      <w:pPr>
        <w:rPr>
          <w:rFonts w:ascii="Arial Narrow" w:hAnsi="Arial Narrow"/>
        </w:rPr>
      </w:pPr>
    </w:p>
    <w:p w14:paraId="0AAFA016" w14:textId="77777777" w:rsidR="00B12289" w:rsidRDefault="00B12289" w:rsidP="008341C7">
      <w:pPr>
        <w:rPr>
          <w:rFonts w:ascii="Arial Narrow" w:hAnsi="Arial Narrow"/>
        </w:rPr>
      </w:pPr>
    </w:p>
    <w:p w14:paraId="0E9D2492" w14:textId="77777777" w:rsidR="008341C7" w:rsidRDefault="008341C7" w:rsidP="008341C7">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3D909E77" w14:textId="77777777" w:rsidR="008341C7" w:rsidRDefault="008341C7" w:rsidP="008341C7">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14:paraId="701C16FA" w14:textId="77777777" w:rsidR="008341C7" w:rsidRPr="00B12289" w:rsidRDefault="008341C7" w:rsidP="008341C7">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Pr="00113F80">
        <w:rPr>
          <w:rFonts w:ascii="Arial Narrow" w:hAnsi="Arial Narrow"/>
          <w:b/>
          <w:bCs/>
          <w:iCs/>
        </w:rPr>
        <w:t xml:space="preserve">               </w:t>
      </w:r>
      <w:r w:rsidR="00120BC6" w:rsidRPr="00B12289">
        <w:rPr>
          <w:rFonts w:ascii="Arial Narrow" w:hAnsi="Arial Narrow"/>
          <w:b/>
          <w:bCs/>
          <w:iCs/>
        </w:rPr>
        <w:t>g</w:t>
      </w:r>
      <w:r w:rsidR="00113F80" w:rsidRPr="00B12289">
        <w:rPr>
          <w:rFonts w:ascii="Arial Narrow" w:hAnsi="Arial Narrow"/>
          <w:b/>
        </w:rPr>
        <w:t>eneraln</w:t>
      </w:r>
      <w:r w:rsidR="00120BC6" w:rsidRPr="00B12289">
        <w:rPr>
          <w:rFonts w:ascii="Arial Narrow" w:hAnsi="Arial Narrow"/>
          <w:b/>
        </w:rPr>
        <w:t xml:space="preserve">i </w:t>
      </w:r>
      <w:r w:rsidRPr="00B12289">
        <w:rPr>
          <w:rFonts w:ascii="Arial Narrow" w:hAnsi="Arial Narrow"/>
          <w:b/>
        </w:rPr>
        <w:t>direktor</w:t>
      </w:r>
    </w:p>
    <w:p w14:paraId="00AA71F4" w14:textId="4E807610" w:rsidR="008341C7" w:rsidRDefault="008341C7" w:rsidP="008341C7">
      <w:pPr>
        <w:rPr>
          <w:rFonts w:ascii="Arial Narrow" w:hAnsi="Arial Narrow"/>
          <w:b/>
        </w:rPr>
      </w:pPr>
      <w:r w:rsidRPr="00B12289">
        <w:rPr>
          <w:rFonts w:ascii="Arial Narrow" w:hAnsi="Arial Narrow"/>
          <w:b/>
        </w:rPr>
        <w:tab/>
      </w:r>
      <w:r w:rsidRPr="00B12289">
        <w:rPr>
          <w:rFonts w:ascii="Arial Narrow" w:hAnsi="Arial Narrow"/>
          <w:b/>
        </w:rPr>
        <w:tab/>
      </w:r>
      <w:r w:rsidRPr="00B12289">
        <w:rPr>
          <w:rFonts w:ascii="Arial Narrow" w:hAnsi="Arial Narrow"/>
          <w:b/>
        </w:rPr>
        <w:tab/>
        <w:t xml:space="preserve"> </w:t>
      </w:r>
      <w:r w:rsidR="00A257C3" w:rsidRPr="00B12289">
        <w:rPr>
          <w:rFonts w:ascii="Arial Narrow" w:hAnsi="Arial Narrow"/>
          <w:b/>
        </w:rPr>
        <w:t xml:space="preserve">                            </w:t>
      </w:r>
      <w:r w:rsidR="00B12289">
        <w:rPr>
          <w:rFonts w:ascii="Arial Narrow" w:hAnsi="Arial Narrow"/>
          <w:b/>
        </w:rPr>
        <w:t xml:space="preserve">  </w:t>
      </w:r>
      <w:r w:rsidR="00A257C3" w:rsidRPr="00B12289">
        <w:rPr>
          <w:rFonts w:ascii="Arial Narrow" w:hAnsi="Arial Narrow"/>
          <w:b/>
        </w:rPr>
        <w:t xml:space="preserve"> </w:t>
      </w:r>
      <w:r w:rsidR="009C097F">
        <w:rPr>
          <w:rFonts w:ascii="Arial Narrow" w:hAnsi="Arial Narrow"/>
          <w:b/>
        </w:rPr>
        <w:t>Jože Golobič, univ. dipl. prav.</w:t>
      </w:r>
      <w:r w:rsidR="00EE1993">
        <w:rPr>
          <w:rFonts w:ascii="Arial Narrow" w:hAnsi="Arial Narrow"/>
          <w:b/>
        </w:rPr>
        <w:t xml:space="preserve">, </w:t>
      </w:r>
      <w:proofErr w:type="spellStart"/>
      <w:r w:rsidR="00EE1993">
        <w:rPr>
          <w:rFonts w:ascii="Arial Narrow" w:hAnsi="Arial Narrow"/>
          <w:b/>
        </w:rPr>
        <w:t>l.r</w:t>
      </w:r>
      <w:proofErr w:type="spellEnd"/>
      <w:r w:rsidR="00EE1993">
        <w:rPr>
          <w:rFonts w:ascii="Arial Narrow" w:hAnsi="Arial Narrow"/>
          <w:b/>
        </w:rPr>
        <w:t>.</w:t>
      </w:r>
    </w:p>
    <w:p w14:paraId="25E25E4E" w14:textId="77777777" w:rsidR="008341C7" w:rsidRDefault="008341C7" w:rsidP="008341C7">
      <w:pPr>
        <w:jc w:val="center"/>
        <w:rPr>
          <w:rFonts w:ascii="Arial Narrow" w:hAnsi="Arial Narrow" w:cs="Arial"/>
          <w:b/>
          <w:sz w:val="28"/>
          <w:szCs w:val="28"/>
        </w:rPr>
      </w:pPr>
    </w:p>
    <w:p w14:paraId="7848A6CF" w14:textId="77777777" w:rsidR="008341C7" w:rsidRDefault="008341C7" w:rsidP="008341C7">
      <w:pPr>
        <w:jc w:val="center"/>
        <w:rPr>
          <w:rFonts w:ascii="Arial Narrow" w:hAnsi="Arial Narrow" w:cs="Arial"/>
          <w:b/>
          <w:sz w:val="28"/>
          <w:szCs w:val="28"/>
        </w:rPr>
      </w:pPr>
    </w:p>
    <w:p w14:paraId="16343BB1" w14:textId="77777777" w:rsidR="008341C7" w:rsidRDefault="008341C7" w:rsidP="008341C7">
      <w:pPr>
        <w:jc w:val="center"/>
        <w:rPr>
          <w:rFonts w:ascii="Arial Narrow" w:hAnsi="Arial Narrow" w:cs="Arial"/>
          <w:b/>
          <w:sz w:val="28"/>
          <w:szCs w:val="28"/>
        </w:rPr>
      </w:pPr>
    </w:p>
    <w:p w14:paraId="6CE2A122" w14:textId="77777777" w:rsidR="008341C7" w:rsidRDefault="008341C7" w:rsidP="008341C7">
      <w:pPr>
        <w:jc w:val="center"/>
        <w:rPr>
          <w:rFonts w:ascii="Arial Narrow" w:hAnsi="Arial Narrow" w:cs="Arial"/>
          <w:b/>
          <w:sz w:val="28"/>
          <w:szCs w:val="28"/>
        </w:rPr>
      </w:pPr>
    </w:p>
    <w:p w14:paraId="4D4C7928" w14:textId="77777777" w:rsidR="008341C7" w:rsidRDefault="008341C7" w:rsidP="008341C7">
      <w:pPr>
        <w:jc w:val="center"/>
        <w:rPr>
          <w:rFonts w:ascii="Arial Narrow" w:hAnsi="Arial Narrow" w:cs="Arial"/>
          <w:b/>
          <w:sz w:val="28"/>
          <w:szCs w:val="28"/>
        </w:rPr>
      </w:pPr>
    </w:p>
    <w:p w14:paraId="09D0CB47" w14:textId="77777777" w:rsidR="00FA59DD" w:rsidRDefault="00FA59DD" w:rsidP="004337E3">
      <w:pPr>
        <w:rPr>
          <w:rFonts w:ascii="Arial Narrow" w:hAnsi="Arial Narrow" w:cs="Arial"/>
          <w:b/>
          <w:sz w:val="28"/>
          <w:szCs w:val="28"/>
        </w:rPr>
      </w:pPr>
    </w:p>
    <w:p w14:paraId="2A130ACE" w14:textId="77777777" w:rsidR="00FA59DD" w:rsidRDefault="00FA59DD" w:rsidP="008341C7">
      <w:pPr>
        <w:jc w:val="center"/>
        <w:rPr>
          <w:rFonts w:ascii="Arial Narrow" w:hAnsi="Arial Narrow" w:cs="Arial"/>
          <w:b/>
          <w:sz w:val="28"/>
          <w:szCs w:val="28"/>
        </w:rPr>
      </w:pPr>
    </w:p>
    <w:p w14:paraId="37925A87" w14:textId="77777777" w:rsidR="005330CA" w:rsidRDefault="005330CA" w:rsidP="008341C7">
      <w:pPr>
        <w:jc w:val="center"/>
        <w:rPr>
          <w:rFonts w:ascii="Arial Narrow" w:hAnsi="Arial Narrow" w:cs="Arial"/>
          <w:b/>
          <w:sz w:val="28"/>
          <w:szCs w:val="28"/>
        </w:rPr>
      </w:pPr>
    </w:p>
    <w:p w14:paraId="04A7B0C8" w14:textId="77777777" w:rsidR="008341C7" w:rsidRDefault="008341C7" w:rsidP="005F3082">
      <w:pPr>
        <w:rPr>
          <w:rFonts w:ascii="Arial Narrow" w:hAnsi="Arial Narrow" w:cs="Arial"/>
          <w:b/>
          <w:sz w:val="28"/>
          <w:szCs w:val="28"/>
        </w:rPr>
      </w:pPr>
    </w:p>
    <w:p w14:paraId="3035A3ED" w14:textId="77777777" w:rsidR="00EC4A5A" w:rsidRDefault="00EC4A5A" w:rsidP="008341C7">
      <w:pPr>
        <w:jc w:val="center"/>
        <w:rPr>
          <w:rFonts w:ascii="Arial Narrow" w:hAnsi="Arial Narrow" w:cs="Arial"/>
          <w:b/>
          <w:sz w:val="28"/>
          <w:szCs w:val="28"/>
        </w:rPr>
      </w:pPr>
      <w:r>
        <w:rPr>
          <w:rFonts w:ascii="Arial Narrow" w:hAnsi="Arial Narrow" w:cs="Arial"/>
          <w:b/>
          <w:sz w:val="28"/>
          <w:szCs w:val="28"/>
        </w:rPr>
        <w:br w:type="page"/>
      </w:r>
    </w:p>
    <w:p w14:paraId="14DE8894" w14:textId="77777777" w:rsidR="008341C7" w:rsidRDefault="008341C7" w:rsidP="008341C7">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382A4233" w14:textId="77777777" w:rsidR="00B12289" w:rsidRDefault="00B12289" w:rsidP="008341C7">
      <w:pPr>
        <w:jc w:val="center"/>
        <w:rPr>
          <w:rFonts w:ascii="Arial Narrow" w:hAnsi="Arial Narrow" w:cs="Arial"/>
          <w:b/>
          <w:sz w:val="28"/>
          <w:szCs w:val="28"/>
        </w:rPr>
      </w:pPr>
    </w:p>
    <w:p w14:paraId="483A6D5A" w14:textId="77777777" w:rsidR="00B12289" w:rsidRPr="00510A7A" w:rsidRDefault="00B12289" w:rsidP="003772E6">
      <w:pPr>
        <w:numPr>
          <w:ilvl w:val="0"/>
          <w:numId w:val="2"/>
        </w:numPr>
        <w:ind w:left="0" w:firstLine="0"/>
        <w:jc w:val="both"/>
        <w:rPr>
          <w:rFonts w:ascii="Arial Narrow" w:hAnsi="Arial Narrow" w:cs="Arial"/>
          <w:b/>
          <w:u w:val="single"/>
        </w:rPr>
      </w:pPr>
      <w:r w:rsidRPr="00510A7A">
        <w:rPr>
          <w:rFonts w:ascii="Arial Narrow" w:hAnsi="Arial Narrow" w:cs="Arial"/>
          <w:b/>
          <w:u w:val="single"/>
        </w:rPr>
        <w:t>NAMEN NAVODIL</w:t>
      </w:r>
    </w:p>
    <w:p w14:paraId="0481F2D6" w14:textId="77777777" w:rsidR="00B12289" w:rsidRPr="00510A7A" w:rsidRDefault="00B12289" w:rsidP="00B12289">
      <w:pPr>
        <w:jc w:val="both"/>
        <w:rPr>
          <w:rFonts w:ascii="Arial Narrow" w:hAnsi="Arial Narrow" w:cs="Arial"/>
          <w:b/>
          <w:u w:val="single"/>
        </w:rPr>
      </w:pPr>
    </w:p>
    <w:p w14:paraId="084DA6C1" w14:textId="77777777" w:rsidR="00B12289" w:rsidRPr="00510A7A" w:rsidRDefault="00B12289" w:rsidP="00B12289">
      <w:pPr>
        <w:tabs>
          <w:tab w:val="left" w:pos="567"/>
          <w:tab w:val="left" w:pos="708"/>
        </w:tabs>
        <w:spacing w:line="276" w:lineRule="auto"/>
        <w:jc w:val="both"/>
        <w:rPr>
          <w:rFonts w:ascii="Arial Narrow" w:hAnsi="Arial Narrow" w:cs="Arial"/>
        </w:rPr>
      </w:pPr>
      <w:r w:rsidRPr="00510A7A">
        <w:rPr>
          <w:rFonts w:ascii="Arial Narrow" w:hAnsi="Arial Narrow" w:cs="Arial"/>
        </w:rPr>
        <w:t>Ta navodila se uporabljajo za odprti postopek.</w:t>
      </w:r>
    </w:p>
    <w:p w14:paraId="2602F7A2" w14:textId="77777777" w:rsidR="00B12289" w:rsidRPr="00510A7A" w:rsidRDefault="00B12289" w:rsidP="00B12289">
      <w:pPr>
        <w:jc w:val="both"/>
        <w:rPr>
          <w:rFonts w:ascii="Arial Narrow" w:hAnsi="Arial Narrow" w:cs="Arial"/>
          <w:b/>
          <w:u w:val="single"/>
        </w:rPr>
      </w:pPr>
    </w:p>
    <w:p w14:paraId="5AE2BA32" w14:textId="77777777" w:rsidR="00B12289" w:rsidRPr="00510A7A" w:rsidRDefault="00B12289" w:rsidP="003772E6">
      <w:pPr>
        <w:pStyle w:val="Odstavekseznama"/>
        <w:numPr>
          <w:ilvl w:val="1"/>
          <w:numId w:val="36"/>
        </w:numPr>
        <w:tabs>
          <w:tab w:val="left" w:pos="567"/>
          <w:tab w:val="left" w:pos="708"/>
        </w:tabs>
        <w:spacing w:after="0"/>
        <w:contextualSpacing/>
        <w:jc w:val="both"/>
        <w:rPr>
          <w:rFonts w:ascii="Arial Narrow" w:hAnsi="Arial Narrow" w:cs="Arial"/>
          <w:b/>
          <w:sz w:val="24"/>
          <w:szCs w:val="24"/>
        </w:rPr>
      </w:pPr>
      <w:r w:rsidRPr="00510A7A">
        <w:rPr>
          <w:rFonts w:ascii="Arial Narrow" w:hAnsi="Arial Narrow" w:cs="Arial"/>
          <w:b/>
          <w:sz w:val="24"/>
          <w:szCs w:val="24"/>
        </w:rPr>
        <w:t>NAVODILA ZA IZPOLNJEVANJE PONUDBENE DOKUMENTACIJE</w:t>
      </w:r>
    </w:p>
    <w:p w14:paraId="470E00C8" w14:textId="77777777" w:rsidR="00B12289" w:rsidRPr="00510A7A" w:rsidRDefault="00B12289" w:rsidP="00B12289">
      <w:pPr>
        <w:tabs>
          <w:tab w:val="left" w:pos="567"/>
          <w:tab w:val="left" w:pos="708"/>
        </w:tabs>
        <w:spacing w:line="276" w:lineRule="auto"/>
        <w:rPr>
          <w:rFonts w:ascii="Arial Narrow" w:hAnsi="Arial Narrow" w:cs="Arial"/>
        </w:rPr>
      </w:pPr>
    </w:p>
    <w:p w14:paraId="7F40D2B7" w14:textId="77777777" w:rsidR="00B12289" w:rsidRPr="00510A7A" w:rsidRDefault="00B12289" w:rsidP="00B12289">
      <w:pPr>
        <w:tabs>
          <w:tab w:val="left" w:pos="567"/>
          <w:tab w:val="left" w:pos="708"/>
        </w:tabs>
        <w:spacing w:line="276" w:lineRule="auto"/>
        <w:jc w:val="both"/>
        <w:rPr>
          <w:rFonts w:ascii="Arial Narrow" w:hAnsi="Arial Narrow" w:cs="Arial"/>
        </w:rPr>
      </w:pPr>
      <w:r w:rsidRPr="00510A7A">
        <w:rPr>
          <w:rFonts w:ascii="Arial Narrow" w:hAnsi="Arial Narrow" w:cs="Arial"/>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74E0C36B" w14:textId="77777777" w:rsidR="00B12289" w:rsidRPr="00510A7A" w:rsidRDefault="00B12289" w:rsidP="00B12289">
      <w:pPr>
        <w:tabs>
          <w:tab w:val="left" w:pos="567"/>
          <w:tab w:val="left" w:pos="708"/>
        </w:tabs>
        <w:spacing w:line="276" w:lineRule="auto"/>
        <w:jc w:val="both"/>
        <w:rPr>
          <w:rFonts w:ascii="Arial Narrow" w:hAnsi="Arial Narrow" w:cs="Arial"/>
        </w:rPr>
      </w:pPr>
    </w:p>
    <w:p w14:paraId="6DB5D355" w14:textId="77777777" w:rsidR="00B12289" w:rsidRPr="00510A7A" w:rsidRDefault="00B12289" w:rsidP="00B12289">
      <w:pPr>
        <w:tabs>
          <w:tab w:val="left" w:pos="567"/>
          <w:tab w:val="left" w:pos="708"/>
        </w:tabs>
        <w:spacing w:line="276" w:lineRule="auto"/>
        <w:jc w:val="both"/>
        <w:rPr>
          <w:rFonts w:ascii="Arial Narrow" w:hAnsi="Arial Narrow" w:cs="Arial"/>
        </w:rPr>
      </w:pPr>
      <w:r w:rsidRPr="00510A7A">
        <w:rPr>
          <w:rFonts w:ascii="Arial Narrow" w:hAnsi="Arial Narrow" w:cs="Arial"/>
        </w:rPr>
        <w:t>V primeru, da ponudnik ne pošlje naročniku izpolnjene Ponudbene dokumentacije, in sicer kakor je to opredeljeno v prejšnjem odstavku, bo naročnik takšno ponudbo izločil kot nedopustno.</w:t>
      </w:r>
    </w:p>
    <w:p w14:paraId="737960A2" w14:textId="77777777" w:rsidR="00B12289" w:rsidRPr="00510A7A" w:rsidRDefault="00B12289" w:rsidP="00B12289">
      <w:pPr>
        <w:jc w:val="both"/>
        <w:rPr>
          <w:rFonts w:ascii="Arial Narrow" w:hAnsi="Arial Narrow" w:cs="Arial"/>
          <w:b/>
          <w:u w:val="single"/>
        </w:rPr>
      </w:pPr>
    </w:p>
    <w:p w14:paraId="127D1154" w14:textId="77777777" w:rsidR="00B12289" w:rsidRPr="00510A7A" w:rsidRDefault="00B12289" w:rsidP="003772E6">
      <w:pPr>
        <w:numPr>
          <w:ilvl w:val="0"/>
          <w:numId w:val="2"/>
        </w:numPr>
        <w:ind w:left="0" w:firstLine="0"/>
        <w:jc w:val="both"/>
        <w:rPr>
          <w:rFonts w:ascii="Arial Narrow" w:hAnsi="Arial Narrow" w:cs="Arial"/>
          <w:b/>
          <w:u w:val="single"/>
        </w:rPr>
      </w:pPr>
      <w:r w:rsidRPr="00510A7A">
        <w:rPr>
          <w:rFonts w:ascii="Arial Narrow" w:hAnsi="Arial Narrow" w:cs="Arial"/>
          <w:b/>
          <w:u w:val="single"/>
        </w:rPr>
        <w:t>PRAVNA PODLAGA</w:t>
      </w:r>
    </w:p>
    <w:p w14:paraId="630E7B56" w14:textId="77777777" w:rsidR="00B12289" w:rsidRPr="00510A7A" w:rsidRDefault="00B12289" w:rsidP="00B12289">
      <w:pPr>
        <w:jc w:val="both"/>
        <w:rPr>
          <w:rFonts w:ascii="Arial Narrow" w:hAnsi="Arial Narrow" w:cs="Arial"/>
          <w:b/>
          <w:u w:val="single"/>
        </w:rPr>
      </w:pPr>
    </w:p>
    <w:p w14:paraId="3D9E7872" w14:textId="77777777" w:rsidR="00B12289" w:rsidRPr="00510A7A" w:rsidRDefault="00B12289" w:rsidP="00B12289">
      <w:pPr>
        <w:ind w:right="111"/>
        <w:jc w:val="both"/>
        <w:rPr>
          <w:rFonts w:ascii="Arial Narrow" w:hAnsi="Arial Narrow" w:cs="Arial"/>
        </w:rPr>
      </w:pPr>
      <w:r w:rsidRPr="00510A7A">
        <w:rPr>
          <w:rFonts w:ascii="Arial Narrow" w:hAnsi="Arial Narrow" w:cs="Arial"/>
        </w:rPr>
        <w:t>Javno naročilo naročnika se izvaja na podlagi zakonskih in podzakonskih določil, ki urejajo področje javnega naročanja blaga, storitev in gradenj.</w:t>
      </w:r>
    </w:p>
    <w:p w14:paraId="037F7DF7" w14:textId="77777777" w:rsidR="00B12289" w:rsidRPr="00510A7A" w:rsidRDefault="00B12289" w:rsidP="00B12289">
      <w:pPr>
        <w:ind w:right="111"/>
        <w:jc w:val="both"/>
        <w:rPr>
          <w:rFonts w:ascii="Arial Narrow" w:hAnsi="Arial Narrow" w:cs="Arial"/>
          <w:b/>
        </w:rPr>
      </w:pPr>
    </w:p>
    <w:p w14:paraId="4D102A52" w14:textId="77777777" w:rsidR="00B12289" w:rsidRPr="00510A7A" w:rsidRDefault="00B12289" w:rsidP="00B12289">
      <w:pPr>
        <w:ind w:right="111"/>
        <w:jc w:val="both"/>
        <w:rPr>
          <w:rFonts w:ascii="Arial Narrow" w:hAnsi="Arial Narrow" w:cs="Arial"/>
        </w:rPr>
      </w:pPr>
      <w:r w:rsidRPr="00510A7A">
        <w:rPr>
          <w:rFonts w:ascii="Arial Narrow" w:hAnsi="Arial Narrow" w:cs="Arial"/>
        </w:rPr>
        <w:t xml:space="preserve">Ponudnike predvsem opozarjamo na sledeče predpise: </w:t>
      </w:r>
    </w:p>
    <w:p w14:paraId="00347179" w14:textId="77777777" w:rsidR="00B12289" w:rsidRDefault="00B12289" w:rsidP="00B12289">
      <w:pPr>
        <w:ind w:right="111"/>
        <w:jc w:val="both"/>
        <w:rPr>
          <w:rFonts w:ascii="Arial Narrow" w:hAnsi="Arial Narrow" w:cs="Arial"/>
        </w:rPr>
      </w:pPr>
    </w:p>
    <w:p w14:paraId="37344182" w14:textId="6FF968BF" w:rsidR="00365D8E" w:rsidRPr="00B00B58" w:rsidRDefault="00365D8E" w:rsidP="003772E6">
      <w:pPr>
        <w:pStyle w:val="Odstavekseznama"/>
        <w:numPr>
          <w:ilvl w:val="0"/>
          <w:numId w:val="54"/>
        </w:numPr>
        <w:ind w:left="567" w:hanging="567"/>
        <w:jc w:val="both"/>
        <w:rPr>
          <w:rFonts w:ascii="Arial Narrow" w:hAnsi="Arial Narrow"/>
        </w:rPr>
      </w:pPr>
      <w:r w:rsidRPr="00B00B58">
        <w:rPr>
          <w:rFonts w:ascii="Arial Narrow" w:hAnsi="Arial Narrow"/>
        </w:rPr>
        <w:t xml:space="preserve">Zakon o javnem naročanju – </w:t>
      </w:r>
      <w:r w:rsidR="00335C05">
        <w:rPr>
          <w:rFonts w:ascii="Arial Narrow" w:hAnsi="Arial Narrow"/>
        </w:rPr>
        <w:t xml:space="preserve">ZJN-3 (Ur. l. RS, št. 91/15, </w:t>
      </w:r>
      <w:r w:rsidRPr="00B00B58">
        <w:rPr>
          <w:rFonts w:ascii="Arial Narrow" w:hAnsi="Arial Narrow"/>
        </w:rPr>
        <w:t>14/18</w:t>
      </w:r>
      <w:r w:rsidR="00335C05">
        <w:rPr>
          <w:rFonts w:ascii="Arial Narrow" w:hAnsi="Arial Narrow"/>
        </w:rPr>
        <w:t xml:space="preserve"> in 121/21</w:t>
      </w:r>
      <w:r w:rsidRPr="00B00B58">
        <w:rPr>
          <w:rFonts w:ascii="Arial Narrow" w:hAnsi="Arial Narrow"/>
        </w:rPr>
        <w:t>),</w:t>
      </w:r>
    </w:p>
    <w:p w14:paraId="6AC1D704" w14:textId="77777777" w:rsidR="00365D8E" w:rsidRDefault="00365D8E" w:rsidP="00365D8E">
      <w:pPr>
        <w:jc w:val="both"/>
        <w:rPr>
          <w:rFonts w:ascii="Arial Narrow" w:hAnsi="Arial Narrow"/>
          <w:sz w:val="22"/>
          <w:szCs w:val="22"/>
        </w:rPr>
      </w:pPr>
      <w:r w:rsidRPr="00FD152E">
        <w:rPr>
          <w:rFonts w:ascii="Arial Narrow" w:hAnsi="Arial Narrow"/>
          <w:sz w:val="22"/>
          <w:szCs w:val="22"/>
        </w:rPr>
        <w:t>-</w:t>
      </w:r>
      <w:r w:rsidRPr="00FD152E">
        <w:rPr>
          <w:rFonts w:ascii="Arial Narrow" w:hAnsi="Arial Narrow"/>
          <w:sz w:val="22"/>
          <w:szCs w:val="22"/>
        </w:rPr>
        <w:tab/>
        <w:t>Zakon o pravnem varstvu v postopkih javnega naročanja – ZPVPJN (Ur. l. RS, št. 43/11, 60/11 – ZTP-D,</w:t>
      </w:r>
    </w:p>
    <w:p w14:paraId="29629689" w14:textId="77777777" w:rsidR="00365D8E" w:rsidRPr="00FD152E" w:rsidRDefault="00365D8E" w:rsidP="00365D8E">
      <w:pPr>
        <w:jc w:val="both"/>
        <w:rPr>
          <w:rFonts w:ascii="Arial Narrow" w:hAnsi="Arial Narrow"/>
          <w:sz w:val="22"/>
          <w:szCs w:val="22"/>
        </w:rPr>
      </w:pPr>
      <w:r>
        <w:rPr>
          <w:rFonts w:ascii="Arial Narrow" w:hAnsi="Arial Narrow"/>
          <w:sz w:val="22"/>
          <w:szCs w:val="22"/>
        </w:rPr>
        <w:t xml:space="preserve">             </w:t>
      </w:r>
      <w:r w:rsidRPr="00FD152E">
        <w:rPr>
          <w:rFonts w:ascii="Arial Narrow" w:hAnsi="Arial Narrow"/>
          <w:sz w:val="22"/>
          <w:szCs w:val="22"/>
        </w:rPr>
        <w:t xml:space="preserve"> 63/13, 90/14 – ZDU-1I, 60/17 in 72/19), </w:t>
      </w:r>
    </w:p>
    <w:p w14:paraId="4635D6B1" w14:textId="77777777" w:rsidR="00365D8E" w:rsidRDefault="00365D8E" w:rsidP="00365D8E">
      <w:pPr>
        <w:jc w:val="both"/>
        <w:rPr>
          <w:rFonts w:ascii="Arial Narrow" w:hAnsi="Arial Narrow"/>
          <w:sz w:val="22"/>
          <w:szCs w:val="22"/>
        </w:rPr>
      </w:pPr>
      <w:r w:rsidRPr="00FD152E">
        <w:rPr>
          <w:rFonts w:ascii="Arial Narrow" w:hAnsi="Arial Narrow"/>
          <w:sz w:val="22"/>
          <w:szCs w:val="22"/>
        </w:rPr>
        <w:t>-</w:t>
      </w:r>
      <w:r w:rsidRPr="00FD152E">
        <w:rPr>
          <w:rFonts w:ascii="Arial Narrow" w:hAnsi="Arial Narrow"/>
          <w:sz w:val="22"/>
          <w:szCs w:val="22"/>
        </w:rPr>
        <w:tab/>
        <w:t xml:space="preserve">Zakon o javnih financah - ZJF(Ur. l. RS, št. 11/11 - UPB, 14/13 – </w:t>
      </w:r>
      <w:proofErr w:type="spellStart"/>
      <w:r w:rsidRPr="00FD152E">
        <w:rPr>
          <w:rFonts w:ascii="Arial Narrow" w:hAnsi="Arial Narrow"/>
          <w:sz w:val="22"/>
          <w:szCs w:val="22"/>
        </w:rPr>
        <w:t>popr</w:t>
      </w:r>
      <w:proofErr w:type="spellEnd"/>
      <w:r w:rsidRPr="00FD152E">
        <w:rPr>
          <w:rFonts w:ascii="Arial Narrow" w:hAnsi="Arial Narrow"/>
          <w:sz w:val="22"/>
          <w:szCs w:val="22"/>
        </w:rPr>
        <w:t xml:space="preserve">., 101/13, 55/15 – </w:t>
      </w:r>
      <w:proofErr w:type="spellStart"/>
      <w:r w:rsidRPr="00FD152E">
        <w:rPr>
          <w:rFonts w:ascii="Arial Narrow" w:hAnsi="Arial Narrow"/>
          <w:sz w:val="22"/>
          <w:szCs w:val="22"/>
        </w:rPr>
        <w:t>ZFisP</w:t>
      </w:r>
      <w:proofErr w:type="spellEnd"/>
      <w:r w:rsidRPr="00FD152E">
        <w:rPr>
          <w:rFonts w:ascii="Arial Narrow" w:hAnsi="Arial Narrow"/>
          <w:sz w:val="22"/>
          <w:szCs w:val="22"/>
        </w:rPr>
        <w:t xml:space="preserve">, 96/15 – </w:t>
      </w:r>
    </w:p>
    <w:p w14:paraId="1A7A24BC" w14:textId="77777777" w:rsidR="00365D8E" w:rsidRPr="00FD152E" w:rsidRDefault="00365D8E" w:rsidP="00365D8E">
      <w:pPr>
        <w:jc w:val="both"/>
        <w:rPr>
          <w:rFonts w:ascii="Arial Narrow" w:hAnsi="Arial Narrow"/>
          <w:sz w:val="22"/>
          <w:szCs w:val="22"/>
        </w:rPr>
      </w:pPr>
      <w:r>
        <w:rPr>
          <w:rFonts w:ascii="Arial Narrow" w:hAnsi="Arial Narrow"/>
          <w:sz w:val="22"/>
          <w:szCs w:val="22"/>
        </w:rPr>
        <w:t xml:space="preserve">              </w:t>
      </w:r>
      <w:r w:rsidRPr="00FD152E">
        <w:rPr>
          <w:rFonts w:ascii="Arial Narrow" w:hAnsi="Arial Narrow"/>
          <w:sz w:val="22"/>
          <w:szCs w:val="22"/>
        </w:rPr>
        <w:t xml:space="preserve">ZIPRS1617, 13/18 in 195/20 – </w:t>
      </w:r>
      <w:proofErr w:type="spellStart"/>
      <w:r w:rsidRPr="00FD152E">
        <w:rPr>
          <w:rFonts w:ascii="Arial Narrow" w:hAnsi="Arial Narrow"/>
          <w:sz w:val="22"/>
          <w:szCs w:val="22"/>
        </w:rPr>
        <w:t>odl</w:t>
      </w:r>
      <w:proofErr w:type="spellEnd"/>
      <w:r w:rsidRPr="00FD152E">
        <w:rPr>
          <w:rFonts w:ascii="Arial Narrow" w:hAnsi="Arial Narrow"/>
          <w:sz w:val="22"/>
          <w:szCs w:val="22"/>
        </w:rPr>
        <w:t>. US),</w:t>
      </w:r>
    </w:p>
    <w:p w14:paraId="5AE0115E" w14:textId="77777777" w:rsidR="00365D8E" w:rsidRDefault="00365D8E" w:rsidP="00365D8E">
      <w:pPr>
        <w:jc w:val="both"/>
        <w:rPr>
          <w:rFonts w:ascii="Arial Narrow" w:hAnsi="Arial Narrow"/>
          <w:sz w:val="22"/>
          <w:szCs w:val="22"/>
        </w:rPr>
      </w:pPr>
      <w:r w:rsidRPr="00FD152E">
        <w:rPr>
          <w:rFonts w:ascii="Arial Narrow" w:hAnsi="Arial Narrow"/>
          <w:sz w:val="22"/>
          <w:szCs w:val="22"/>
        </w:rPr>
        <w:t>-</w:t>
      </w:r>
      <w:r w:rsidRPr="00FD152E">
        <w:rPr>
          <w:rFonts w:ascii="Arial Narrow" w:hAnsi="Arial Narrow"/>
          <w:sz w:val="22"/>
          <w:szCs w:val="22"/>
        </w:rPr>
        <w:tab/>
        <w:t>Zakon o dostopu do informacij javnega značaja - ZDIJZ (Ur. l. RS št. 51/06 - UPB, 117/06 – ZdavP-2,</w:t>
      </w:r>
    </w:p>
    <w:p w14:paraId="61073184" w14:textId="77777777" w:rsidR="00365D8E" w:rsidRPr="00FD152E" w:rsidRDefault="00365D8E" w:rsidP="00365D8E">
      <w:pPr>
        <w:jc w:val="both"/>
        <w:rPr>
          <w:rFonts w:ascii="Arial Narrow" w:hAnsi="Arial Narrow"/>
          <w:sz w:val="22"/>
          <w:szCs w:val="22"/>
        </w:rPr>
      </w:pPr>
      <w:r>
        <w:rPr>
          <w:rFonts w:ascii="Arial Narrow" w:hAnsi="Arial Narrow"/>
          <w:sz w:val="22"/>
          <w:szCs w:val="22"/>
        </w:rPr>
        <w:t xml:space="preserve">             </w:t>
      </w:r>
      <w:r w:rsidRPr="00FD152E">
        <w:rPr>
          <w:rFonts w:ascii="Arial Narrow" w:hAnsi="Arial Narrow"/>
          <w:sz w:val="22"/>
          <w:szCs w:val="22"/>
        </w:rPr>
        <w:t xml:space="preserve"> 23/14, 50/14, 19/15 – </w:t>
      </w:r>
      <w:proofErr w:type="spellStart"/>
      <w:r w:rsidRPr="00FD152E">
        <w:rPr>
          <w:rFonts w:ascii="Arial Narrow" w:hAnsi="Arial Narrow"/>
          <w:sz w:val="22"/>
          <w:szCs w:val="22"/>
        </w:rPr>
        <w:t>odl</w:t>
      </w:r>
      <w:proofErr w:type="spellEnd"/>
      <w:r w:rsidRPr="00FD152E">
        <w:rPr>
          <w:rFonts w:ascii="Arial Narrow" w:hAnsi="Arial Narrow"/>
          <w:sz w:val="22"/>
          <w:szCs w:val="22"/>
        </w:rPr>
        <w:t xml:space="preserve">. US, 102/15 in 7/18), </w:t>
      </w:r>
    </w:p>
    <w:p w14:paraId="6C038425" w14:textId="77777777" w:rsidR="00365D8E" w:rsidRPr="00FD152E" w:rsidRDefault="00365D8E" w:rsidP="00365D8E">
      <w:pPr>
        <w:jc w:val="both"/>
        <w:rPr>
          <w:rFonts w:ascii="Arial Narrow" w:hAnsi="Arial Narrow"/>
          <w:sz w:val="22"/>
          <w:szCs w:val="22"/>
        </w:rPr>
      </w:pPr>
      <w:r w:rsidRPr="00FD152E">
        <w:rPr>
          <w:rFonts w:ascii="Arial Narrow" w:hAnsi="Arial Narrow"/>
          <w:sz w:val="22"/>
          <w:szCs w:val="22"/>
        </w:rPr>
        <w:t>-</w:t>
      </w:r>
      <w:r w:rsidRPr="00FD152E">
        <w:rPr>
          <w:rFonts w:ascii="Arial Narrow" w:hAnsi="Arial Narrow"/>
          <w:sz w:val="22"/>
          <w:szCs w:val="22"/>
        </w:rPr>
        <w:tab/>
        <w:t xml:space="preserve">Zakon o integriteti in preprečevanju korupcije - </w:t>
      </w:r>
      <w:proofErr w:type="spellStart"/>
      <w:r w:rsidRPr="00FD152E">
        <w:rPr>
          <w:rFonts w:ascii="Arial Narrow" w:hAnsi="Arial Narrow"/>
          <w:sz w:val="22"/>
          <w:szCs w:val="22"/>
        </w:rPr>
        <w:t>ZIntPK</w:t>
      </w:r>
      <w:proofErr w:type="spellEnd"/>
      <w:r w:rsidRPr="00FD152E">
        <w:rPr>
          <w:rFonts w:ascii="Arial Narrow" w:hAnsi="Arial Narrow"/>
          <w:sz w:val="22"/>
          <w:szCs w:val="22"/>
        </w:rPr>
        <w:t xml:space="preserve"> (Ur. l. RS, št. 69/11 – UPB2 in 158/20),</w:t>
      </w:r>
    </w:p>
    <w:p w14:paraId="5DF16E8F" w14:textId="77777777" w:rsidR="00365D8E" w:rsidRDefault="00365D8E" w:rsidP="00365D8E">
      <w:pPr>
        <w:jc w:val="both"/>
        <w:rPr>
          <w:rFonts w:ascii="Arial Narrow" w:hAnsi="Arial Narrow"/>
          <w:sz w:val="22"/>
          <w:szCs w:val="22"/>
        </w:rPr>
      </w:pPr>
      <w:r w:rsidRPr="00FD152E">
        <w:rPr>
          <w:rFonts w:ascii="Arial Narrow" w:hAnsi="Arial Narrow"/>
          <w:sz w:val="22"/>
          <w:szCs w:val="22"/>
        </w:rPr>
        <w:t>-</w:t>
      </w:r>
      <w:r w:rsidRPr="00FD152E">
        <w:rPr>
          <w:rFonts w:ascii="Arial Narrow" w:hAnsi="Arial Narrow"/>
          <w:sz w:val="22"/>
          <w:szCs w:val="22"/>
        </w:rPr>
        <w:tab/>
        <w:t>Predpis o izvrševanju proračuna za posamezno leto.</w:t>
      </w:r>
    </w:p>
    <w:p w14:paraId="6736AA68" w14:textId="77777777" w:rsidR="00365D8E" w:rsidRPr="00510A7A" w:rsidRDefault="00365D8E" w:rsidP="00B12289">
      <w:pPr>
        <w:ind w:right="111"/>
        <w:jc w:val="both"/>
        <w:rPr>
          <w:rFonts w:ascii="Arial Narrow" w:hAnsi="Arial Narrow" w:cs="Arial"/>
        </w:rPr>
      </w:pPr>
    </w:p>
    <w:p w14:paraId="40039D5D" w14:textId="77777777" w:rsidR="00B12289" w:rsidRPr="00510A7A" w:rsidRDefault="00B12289" w:rsidP="003772E6">
      <w:pPr>
        <w:numPr>
          <w:ilvl w:val="0"/>
          <w:numId w:val="2"/>
        </w:numPr>
        <w:ind w:left="0" w:firstLine="0"/>
        <w:jc w:val="both"/>
        <w:rPr>
          <w:rFonts w:ascii="Arial Narrow" w:hAnsi="Arial Narrow" w:cs="Arial"/>
          <w:b/>
          <w:u w:val="single"/>
        </w:rPr>
      </w:pPr>
      <w:r w:rsidRPr="00510A7A">
        <w:rPr>
          <w:rFonts w:ascii="Arial Narrow" w:hAnsi="Arial Narrow" w:cs="Arial"/>
          <w:b/>
          <w:u w:val="single"/>
        </w:rPr>
        <w:t>PONUDNIK</w:t>
      </w:r>
    </w:p>
    <w:p w14:paraId="65B8D9BE" w14:textId="77777777" w:rsidR="00B12289" w:rsidRPr="00510A7A" w:rsidRDefault="00B12289" w:rsidP="00B12289">
      <w:pPr>
        <w:jc w:val="both"/>
        <w:rPr>
          <w:rFonts w:ascii="Arial Narrow" w:hAnsi="Arial Narrow" w:cs="Arial"/>
          <w:b/>
          <w:u w:val="single"/>
        </w:rPr>
      </w:pPr>
    </w:p>
    <w:p w14:paraId="7F862982" w14:textId="77777777" w:rsidR="00B12289" w:rsidRPr="00510A7A" w:rsidRDefault="00B12289" w:rsidP="003772E6">
      <w:pPr>
        <w:numPr>
          <w:ilvl w:val="1"/>
          <w:numId w:val="4"/>
        </w:numPr>
        <w:ind w:left="0" w:firstLine="0"/>
        <w:jc w:val="both"/>
        <w:rPr>
          <w:rFonts w:ascii="Arial Narrow" w:hAnsi="Arial Narrow" w:cs="Arial"/>
          <w:b/>
        </w:rPr>
      </w:pPr>
      <w:r w:rsidRPr="00510A7A">
        <w:rPr>
          <w:rFonts w:ascii="Arial Narrow" w:hAnsi="Arial Narrow" w:cs="Arial"/>
          <w:b/>
        </w:rPr>
        <w:t>Sposobnost</w:t>
      </w:r>
    </w:p>
    <w:p w14:paraId="58F3581C" w14:textId="77777777" w:rsidR="00B12289" w:rsidRPr="00510A7A" w:rsidRDefault="00B12289" w:rsidP="00B12289">
      <w:pPr>
        <w:jc w:val="both"/>
        <w:rPr>
          <w:rFonts w:ascii="Arial Narrow" w:hAnsi="Arial Narrow" w:cs="Arial"/>
          <w:b/>
        </w:rPr>
      </w:pPr>
    </w:p>
    <w:p w14:paraId="0A881BFE" w14:textId="77777777" w:rsidR="00B12289" w:rsidRPr="00510A7A" w:rsidRDefault="00B12289" w:rsidP="00B12289">
      <w:pPr>
        <w:jc w:val="both"/>
        <w:rPr>
          <w:rFonts w:ascii="Arial Narrow" w:hAnsi="Arial Narrow" w:cs="Arial"/>
        </w:rPr>
      </w:pPr>
      <w:r w:rsidRPr="00510A7A">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14:paraId="22A68F61" w14:textId="77777777" w:rsidR="00B12289" w:rsidRPr="00510A7A" w:rsidRDefault="00B12289" w:rsidP="00B12289">
      <w:pPr>
        <w:jc w:val="both"/>
        <w:rPr>
          <w:rFonts w:ascii="Arial Narrow" w:hAnsi="Arial Narrow" w:cs="Arial"/>
        </w:rPr>
      </w:pPr>
    </w:p>
    <w:p w14:paraId="6AD7473D" w14:textId="77777777" w:rsidR="00B12289" w:rsidRPr="00510A7A" w:rsidRDefault="00B12289" w:rsidP="00B12289">
      <w:pPr>
        <w:jc w:val="both"/>
        <w:rPr>
          <w:rFonts w:ascii="Arial Narrow" w:hAnsi="Arial Narrow"/>
          <w:b/>
          <w:bCs/>
        </w:rPr>
      </w:pPr>
      <w:r w:rsidRPr="00510A7A">
        <w:rPr>
          <w:rFonts w:ascii="Arial Narrow" w:hAnsi="Arial Narrow"/>
          <w:b/>
          <w:bCs/>
        </w:rPr>
        <w:t>3.1.1.      ESPD</w:t>
      </w:r>
    </w:p>
    <w:p w14:paraId="5FD4E88B" w14:textId="77777777" w:rsidR="00B12289" w:rsidRPr="00510A7A" w:rsidRDefault="00B12289" w:rsidP="00B12289">
      <w:pPr>
        <w:jc w:val="both"/>
        <w:rPr>
          <w:rFonts w:ascii="Arial Narrow" w:hAnsi="Arial Narrow"/>
        </w:rPr>
      </w:pPr>
    </w:p>
    <w:p w14:paraId="05EA003B" w14:textId="77777777" w:rsidR="00B12289" w:rsidRPr="00510A7A" w:rsidRDefault="00B12289" w:rsidP="00B12289">
      <w:pPr>
        <w:ind w:left="1" w:hanging="1"/>
        <w:jc w:val="both"/>
        <w:rPr>
          <w:rFonts w:ascii="Arial Narrow" w:hAnsi="Arial Narrow"/>
        </w:rPr>
      </w:pPr>
      <w:r w:rsidRPr="00510A7A">
        <w:rPr>
          <w:rFonts w:ascii="Arial Narrow" w:hAnsi="Arial Narrow"/>
          <w:iCs/>
        </w:rPr>
        <w:t>Ponudnik mora izpolnjevati vse pogoje, ki so navedeni v predmetni dokumentaciji v zvezi z oddajo javnega naročila.</w:t>
      </w:r>
    </w:p>
    <w:p w14:paraId="7D1781D7" w14:textId="77777777" w:rsidR="00B12289" w:rsidRPr="005F3082" w:rsidRDefault="00B12289" w:rsidP="00B12289">
      <w:pPr>
        <w:ind w:left="1" w:hanging="1"/>
        <w:jc w:val="both"/>
        <w:rPr>
          <w:rFonts w:ascii="Arial Narrow" w:hAnsi="Arial Narrow"/>
          <w:iCs/>
          <w:strike/>
        </w:rPr>
      </w:pPr>
      <w:r w:rsidRPr="00510A7A">
        <w:rPr>
          <w:rFonts w:ascii="Arial Narrow" w:hAnsi="Arial Narrow"/>
          <w:iCs/>
        </w:rPr>
        <w:t>Naročnik namesto potrdil, ki jih izdajajo javni organi ali tretje osebe, sprejme kot predhodni dokaz Enotni evropski dokument v zvezi z oddajo javnega naročila – ESPD</w:t>
      </w:r>
      <w:r w:rsidRPr="005F3082">
        <w:rPr>
          <w:rFonts w:ascii="Arial Narrow" w:hAnsi="Arial Narrow"/>
          <w:iCs/>
        </w:rPr>
        <w:t xml:space="preserve">. </w:t>
      </w:r>
    </w:p>
    <w:p w14:paraId="09DD0DF8" w14:textId="77777777" w:rsidR="00B12289" w:rsidRPr="00510A7A" w:rsidRDefault="00B12289" w:rsidP="00B12289">
      <w:pPr>
        <w:ind w:left="1" w:hanging="1"/>
        <w:jc w:val="both"/>
        <w:rPr>
          <w:rFonts w:ascii="Arial Narrow" w:hAnsi="Arial Narrow"/>
          <w:iCs/>
          <w:strike/>
        </w:rPr>
      </w:pPr>
    </w:p>
    <w:p w14:paraId="006D9620" w14:textId="77777777" w:rsidR="00B12289" w:rsidRPr="00510A7A" w:rsidRDefault="00B12289" w:rsidP="00B12289">
      <w:pPr>
        <w:jc w:val="both"/>
        <w:rPr>
          <w:rFonts w:ascii="Arial Narrow" w:hAnsi="Arial Narrow"/>
        </w:rPr>
      </w:pPr>
      <w:r w:rsidRPr="00510A7A">
        <w:rPr>
          <w:rFonts w:ascii="Arial Narrow" w:hAnsi="Arial Narrow"/>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24F17E" w14:textId="77777777" w:rsidR="00B12289" w:rsidRPr="00510A7A" w:rsidRDefault="00B12289" w:rsidP="00B12289">
      <w:pPr>
        <w:jc w:val="both"/>
        <w:rPr>
          <w:rFonts w:ascii="Arial Narrow" w:hAnsi="Arial Narrow"/>
        </w:rPr>
      </w:pPr>
    </w:p>
    <w:p w14:paraId="2F51142A" w14:textId="77777777" w:rsidR="00B12289" w:rsidRPr="00510A7A" w:rsidRDefault="00B12289" w:rsidP="00B12289">
      <w:pPr>
        <w:jc w:val="both"/>
        <w:rPr>
          <w:rFonts w:ascii="Arial Narrow" w:hAnsi="Arial Narrow"/>
        </w:rPr>
      </w:pPr>
      <w:bookmarkStart w:id="0" w:name="_Toc466382905"/>
      <w:bookmarkStart w:id="1" w:name="_Toc466382906"/>
      <w:bookmarkEnd w:id="0"/>
      <w:bookmarkEnd w:id="1"/>
      <w:r w:rsidRPr="00510A7A">
        <w:rPr>
          <w:rFonts w:ascii="Arial Narrow" w:hAnsi="Arial Narrow"/>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0A7A">
        <w:rPr>
          <w:rFonts w:ascii="Arial Narrow" w:hAnsi="Arial Narrow"/>
        </w:rPr>
        <w:t>pdf</w:t>
      </w:r>
      <w:proofErr w:type="spellEnd"/>
      <w:r w:rsidRPr="00510A7A">
        <w:rPr>
          <w:rFonts w:ascii="Arial Narrow" w:hAnsi="Arial Narrow"/>
        </w:rPr>
        <w:t xml:space="preserve"> obliki ali pa ga le naloži in bo podpisan hkrati s podpisom ponudbe. Tudi če ponudnik naloži podpisan ESPD v </w:t>
      </w:r>
      <w:proofErr w:type="spellStart"/>
      <w:r w:rsidRPr="00510A7A">
        <w:rPr>
          <w:rFonts w:ascii="Arial Narrow" w:hAnsi="Arial Narrow"/>
        </w:rPr>
        <w:t>pdf</w:t>
      </w:r>
      <w:proofErr w:type="spellEnd"/>
      <w:r w:rsidRPr="00510A7A">
        <w:rPr>
          <w:rFonts w:ascii="Arial Narrow" w:hAnsi="Arial Narrow"/>
        </w:rPr>
        <w:t xml:space="preserve"> obliki, bo ta hkrati s podpisom ponudbe podpisan še enkrat. </w:t>
      </w:r>
    </w:p>
    <w:p w14:paraId="547F66BC" w14:textId="77777777" w:rsidR="00B12289" w:rsidRPr="00510A7A" w:rsidRDefault="00B12289" w:rsidP="00B12289">
      <w:pPr>
        <w:jc w:val="both"/>
        <w:rPr>
          <w:rFonts w:ascii="Arial Narrow" w:hAnsi="Arial Narrow"/>
        </w:rPr>
      </w:pPr>
    </w:p>
    <w:p w14:paraId="369529D4" w14:textId="77777777" w:rsidR="00B12289" w:rsidRPr="00510A7A" w:rsidRDefault="00B12289" w:rsidP="00B12289">
      <w:pPr>
        <w:jc w:val="both"/>
        <w:rPr>
          <w:rFonts w:ascii="Arial Narrow" w:hAnsi="Arial Narrow"/>
        </w:rPr>
      </w:pPr>
      <w:r w:rsidRPr="00510A7A">
        <w:rPr>
          <w:rFonts w:ascii="Arial Narrow" w:hAnsi="Arial Narrow"/>
        </w:rPr>
        <w:t xml:space="preserve">Za ostale sodelujoče ponudnik v razdelek »ESPD – ostali sodelujoči« priloži podpisane ESPD v </w:t>
      </w:r>
      <w:proofErr w:type="spellStart"/>
      <w:r w:rsidRPr="00510A7A">
        <w:rPr>
          <w:rFonts w:ascii="Arial Narrow" w:hAnsi="Arial Narrow"/>
        </w:rPr>
        <w:t>pdf</w:t>
      </w:r>
      <w:proofErr w:type="spellEnd"/>
      <w:r w:rsidRPr="00510A7A">
        <w:rPr>
          <w:rFonts w:ascii="Arial Narrow" w:hAnsi="Arial Narrow"/>
        </w:rPr>
        <w:t xml:space="preserve"> obliki. </w:t>
      </w:r>
    </w:p>
    <w:p w14:paraId="13727EFD" w14:textId="77777777" w:rsidR="00B12289" w:rsidRPr="005F3082" w:rsidRDefault="00B12289" w:rsidP="00B12289">
      <w:pPr>
        <w:jc w:val="both"/>
        <w:rPr>
          <w:rFonts w:ascii="Arial Narrow" w:hAnsi="Arial Narrow"/>
        </w:rPr>
      </w:pPr>
    </w:p>
    <w:p w14:paraId="2A7E62A3" w14:textId="77777777" w:rsidR="00B12289" w:rsidRPr="00510A7A" w:rsidRDefault="00B12289" w:rsidP="00B12289">
      <w:pPr>
        <w:ind w:left="1" w:hanging="1"/>
        <w:jc w:val="both"/>
        <w:rPr>
          <w:rFonts w:ascii="Arial Narrow" w:hAnsi="Arial Narrow"/>
        </w:rPr>
      </w:pPr>
      <w:r w:rsidRPr="00510A7A">
        <w:rPr>
          <w:rFonts w:ascii="Arial Narrow" w:hAnsi="Arial Narrow"/>
          <w:iCs/>
        </w:rPr>
        <w:t>Naročnik lahko ponudnike kadar koli med postopkom pozove, da predložijo vsa dokazila ali del dokazil v zvezi z navedbami v ESPD.</w:t>
      </w:r>
    </w:p>
    <w:p w14:paraId="4D9ADFEE" w14:textId="77777777" w:rsidR="00B12289" w:rsidRPr="00510A7A" w:rsidRDefault="00B12289" w:rsidP="00B12289">
      <w:pPr>
        <w:ind w:left="1" w:hanging="1"/>
        <w:jc w:val="both"/>
        <w:rPr>
          <w:rFonts w:ascii="Arial Narrow" w:hAnsi="Arial Narrow"/>
        </w:rPr>
      </w:pPr>
      <w:r w:rsidRPr="00510A7A">
        <w:rPr>
          <w:rFonts w:ascii="Arial Narrow" w:hAnsi="Arial Narrow"/>
          <w:iCs/>
        </w:rPr>
        <w:t> </w:t>
      </w:r>
    </w:p>
    <w:p w14:paraId="498D89B3" w14:textId="77777777" w:rsidR="00B12289" w:rsidRPr="00510A7A" w:rsidRDefault="00B12289" w:rsidP="00B12289">
      <w:pPr>
        <w:ind w:left="1" w:hanging="1"/>
        <w:jc w:val="both"/>
        <w:rPr>
          <w:rFonts w:ascii="Arial Narrow" w:hAnsi="Arial Narrow"/>
        </w:rPr>
      </w:pPr>
      <w:r w:rsidRPr="00510A7A">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5E86281" w14:textId="77777777" w:rsidR="00B12289" w:rsidRPr="00510A7A" w:rsidRDefault="00B12289" w:rsidP="00B12289">
      <w:pPr>
        <w:ind w:left="1" w:hanging="1"/>
        <w:jc w:val="both"/>
        <w:rPr>
          <w:rFonts w:ascii="Arial Narrow" w:hAnsi="Arial Narrow"/>
        </w:rPr>
      </w:pPr>
    </w:p>
    <w:p w14:paraId="4F17DDD5" w14:textId="77777777" w:rsidR="00B12289" w:rsidRPr="00510A7A" w:rsidRDefault="00B12289" w:rsidP="00B12289">
      <w:pPr>
        <w:ind w:left="1" w:hanging="1"/>
        <w:jc w:val="both"/>
        <w:rPr>
          <w:rFonts w:ascii="Arial Narrow" w:hAnsi="Arial Narrow"/>
        </w:rPr>
      </w:pPr>
      <w:r w:rsidRPr="00510A7A">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10A7A">
        <w:rPr>
          <w:rFonts w:ascii="Arial Narrow" w:hAnsi="Arial Narrow"/>
          <w:iCs/>
        </w:rPr>
        <w:t>predkvalifikacijski</w:t>
      </w:r>
      <w:proofErr w:type="spellEnd"/>
      <w:r w:rsidRPr="00510A7A">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61A60E97" w14:textId="77777777" w:rsidR="00B12289" w:rsidRPr="00510A7A" w:rsidRDefault="00B12289" w:rsidP="00B12289">
      <w:pPr>
        <w:ind w:left="1" w:hanging="1"/>
        <w:jc w:val="both"/>
        <w:rPr>
          <w:rFonts w:ascii="Arial Narrow" w:hAnsi="Arial Narrow"/>
        </w:rPr>
      </w:pPr>
    </w:p>
    <w:p w14:paraId="3A8AAB5F" w14:textId="77777777" w:rsidR="00B12289" w:rsidRPr="00510A7A" w:rsidRDefault="00B12289" w:rsidP="00B12289">
      <w:pPr>
        <w:ind w:left="1" w:hanging="1"/>
        <w:jc w:val="both"/>
        <w:rPr>
          <w:rFonts w:ascii="Arial Narrow" w:hAnsi="Arial Narrow"/>
        </w:rPr>
      </w:pPr>
      <w:r w:rsidRPr="00510A7A">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4DD204B" w14:textId="77777777" w:rsidR="00B12289" w:rsidRPr="00510A7A" w:rsidRDefault="00B12289" w:rsidP="00B12289">
      <w:pPr>
        <w:ind w:left="1" w:hanging="1"/>
        <w:jc w:val="both"/>
        <w:rPr>
          <w:rFonts w:ascii="Arial Narrow" w:hAnsi="Arial Narrow"/>
        </w:rPr>
      </w:pPr>
    </w:p>
    <w:p w14:paraId="622CD3B5" w14:textId="77777777" w:rsidR="00B12289" w:rsidRPr="00510A7A" w:rsidRDefault="00B12289" w:rsidP="00B12289">
      <w:pPr>
        <w:ind w:left="1" w:hanging="1"/>
        <w:jc w:val="both"/>
        <w:rPr>
          <w:rFonts w:ascii="Arial Narrow" w:hAnsi="Arial Narrow"/>
        </w:rPr>
      </w:pPr>
      <w:r w:rsidRPr="00510A7A">
        <w:rPr>
          <w:rFonts w:ascii="Arial Narrow" w:hAnsi="Arial Narrow"/>
          <w:iCs/>
        </w:rPr>
        <w:t>Če lahko naročnik dokazila pridobi neposredno v bazi podatkov, mora ESPD vsebovati tudi informacije, ki so potrebne v ta namen, zlasti spletni naslov baze podatkov in podatke za identifikacijo.</w:t>
      </w:r>
    </w:p>
    <w:p w14:paraId="6CC2A756" w14:textId="77777777" w:rsidR="00B12289" w:rsidRDefault="00B12289" w:rsidP="00B12289">
      <w:pPr>
        <w:jc w:val="both"/>
        <w:rPr>
          <w:rFonts w:ascii="Arial Narrow" w:hAnsi="Arial Narrow" w:cs="Arial"/>
        </w:rPr>
      </w:pPr>
    </w:p>
    <w:p w14:paraId="029A6D41" w14:textId="77777777" w:rsidR="00B12289" w:rsidRPr="002E5AA2" w:rsidRDefault="00B12289" w:rsidP="00B12289">
      <w:pPr>
        <w:autoSpaceDE w:val="0"/>
        <w:autoSpaceDN w:val="0"/>
        <w:spacing w:line="288" w:lineRule="auto"/>
        <w:jc w:val="both"/>
        <w:rPr>
          <w:rFonts w:ascii="Arial Narrow" w:hAnsi="Arial Narrow"/>
          <w:strike/>
        </w:rPr>
      </w:pPr>
    </w:p>
    <w:p w14:paraId="795E1660" w14:textId="77777777" w:rsidR="00B12289" w:rsidRPr="00510A7A" w:rsidRDefault="00B12289" w:rsidP="00B12289">
      <w:pPr>
        <w:jc w:val="both"/>
        <w:rPr>
          <w:rFonts w:ascii="Arial Narrow" w:hAnsi="Arial Narrow" w:cs="Arial"/>
        </w:rPr>
      </w:pPr>
    </w:p>
    <w:p w14:paraId="298D50D2" w14:textId="77777777" w:rsidR="00B12289" w:rsidRPr="00510A7A" w:rsidRDefault="00B12289" w:rsidP="003772E6">
      <w:pPr>
        <w:numPr>
          <w:ilvl w:val="1"/>
          <w:numId w:val="5"/>
        </w:numPr>
        <w:ind w:left="0" w:firstLine="0"/>
        <w:rPr>
          <w:rFonts w:ascii="Arial Narrow" w:hAnsi="Arial Narrow"/>
          <w:b/>
        </w:rPr>
      </w:pPr>
      <w:r w:rsidRPr="00510A7A">
        <w:rPr>
          <w:rFonts w:ascii="Arial Narrow" w:hAnsi="Arial Narrow"/>
          <w:b/>
        </w:rPr>
        <w:t xml:space="preserve">Skupna ponudba in ponudba s podizvajalci </w:t>
      </w:r>
    </w:p>
    <w:p w14:paraId="2D626115" w14:textId="77777777" w:rsidR="00B12289" w:rsidRPr="00510A7A" w:rsidRDefault="00B12289" w:rsidP="00B12289">
      <w:pPr>
        <w:ind w:left="720"/>
        <w:rPr>
          <w:rFonts w:ascii="Arial Narrow" w:hAnsi="Arial Narrow"/>
          <w:b/>
        </w:rPr>
      </w:pPr>
    </w:p>
    <w:p w14:paraId="32331F79" w14:textId="77777777" w:rsidR="00B12289" w:rsidRPr="00510A7A" w:rsidRDefault="00B12289" w:rsidP="003772E6">
      <w:pPr>
        <w:numPr>
          <w:ilvl w:val="2"/>
          <w:numId w:val="5"/>
        </w:numPr>
        <w:jc w:val="both"/>
        <w:rPr>
          <w:rFonts w:ascii="Arial Narrow" w:hAnsi="Arial Narrow"/>
        </w:rPr>
      </w:pPr>
      <w:r w:rsidRPr="00510A7A">
        <w:rPr>
          <w:rFonts w:ascii="Arial Narrow" w:hAnsi="Arial Narrow"/>
        </w:rPr>
        <w:t>Kadar namerava ponudnik izvesti javno naročilo skupaj s podizvajalcem, mora v ponudbi navesti vsebino zahtevano v 2. odstavku 94. člena ZJN-3.</w:t>
      </w:r>
    </w:p>
    <w:p w14:paraId="6E4B2B50" w14:textId="77777777" w:rsidR="00B12289" w:rsidRPr="00510A7A" w:rsidRDefault="00B12289" w:rsidP="00B12289">
      <w:pPr>
        <w:ind w:left="1080"/>
        <w:jc w:val="both"/>
        <w:rPr>
          <w:rFonts w:ascii="Arial Narrow" w:hAnsi="Arial Narrow"/>
          <w:b/>
        </w:rPr>
      </w:pPr>
    </w:p>
    <w:p w14:paraId="54C98B68" w14:textId="77777777" w:rsidR="00B12289" w:rsidRPr="00510A7A" w:rsidRDefault="00B12289" w:rsidP="00B12289">
      <w:pPr>
        <w:ind w:left="1080"/>
        <w:jc w:val="both"/>
        <w:rPr>
          <w:rFonts w:ascii="Arial Narrow" w:hAnsi="Arial Narrow"/>
          <w:b/>
        </w:rPr>
      </w:pPr>
      <w:r w:rsidRPr="00510A7A">
        <w:rPr>
          <w:rFonts w:ascii="Arial Narrow" w:hAnsi="Arial Narrow"/>
          <w:b/>
        </w:rPr>
        <w:t>Ponudnik prevzema odgovornost za izvedbo celotnega naročila vključno z deli, ki jih je oddal podizvajalec.</w:t>
      </w:r>
    </w:p>
    <w:p w14:paraId="52F5EB9F" w14:textId="77777777" w:rsidR="00B12289" w:rsidRPr="00510A7A" w:rsidRDefault="00B12289" w:rsidP="00B12289">
      <w:pPr>
        <w:ind w:left="1080"/>
        <w:jc w:val="both"/>
        <w:rPr>
          <w:rFonts w:ascii="Arial Narrow" w:hAnsi="Arial Narrow"/>
          <w:b/>
        </w:rPr>
      </w:pPr>
    </w:p>
    <w:p w14:paraId="3F5D209B" w14:textId="77777777" w:rsidR="00B12289" w:rsidRPr="00510A7A" w:rsidRDefault="00B12289" w:rsidP="003772E6">
      <w:pPr>
        <w:numPr>
          <w:ilvl w:val="2"/>
          <w:numId w:val="7"/>
        </w:numPr>
        <w:jc w:val="both"/>
        <w:rPr>
          <w:rFonts w:ascii="Arial Narrow" w:hAnsi="Arial Narrow"/>
        </w:rPr>
      </w:pPr>
      <w:r w:rsidRPr="00510A7A">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w:t>
      </w:r>
      <w:r w:rsidRPr="00510A7A">
        <w:rPr>
          <w:rFonts w:ascii="Arial Narrow" w:hAnsi="Arial Narrow"/>
        </w:rPr>
        <w:lastRenderedPageBreak/>
        <w:t xml:space="preserve">izvajalec mora svojemu računu ali situaciji priložiti račun ali situacijo podizvajalca, ki ga je predhodno potrdil.  </w:t>
      </w:r>
    </w:p>
    <w:p w14:paraId="72B8BF16" w14:textId="77777777" w:rsidR="00B12289" w:rsidRPr="00510A7A" w:rsidRDefault="00B12289" w:rsidP="00B12289">
      <w:pPr>
        <w:rPr>
          <w:rFonts w:ascii="Arial Narrow" w:hAnsi="Arial Narrow"/>
        </w:rPr>
      </w:pPr>
    </w:p>
    <w:p w14:paraId="34879499" w14:textId="77777777" w:rsidR="00B12289" w:rsidRPr="00510A7A" w:rsidRDefault="00B12289" w:rsidP="003772E6">
      <w:pPr>
        <w:numPr>
          <w:ilvl w:val="2"/>
          <w:numId w:val="8"/>
        </w:numPr>
        <w:jc w:val="both"/>
        <w:rPr>
          <w:rFonts w:ascii="Arial Narrow" w:hAnsi="Arial Narrow"/>
        </w:rPr>
      </w:pPr>
      <w:r w:rsidRPr="00510A7A">
        <w:rPr>
          <w:rFonts w:ascii="Arial Narrow" w:hAnsi="Arial Narrow"/>
        </w:rPr>
        <w:t xml:space="preserve">V kolikor se oddaja skupna ponudba več partnerjev, mora ponudnik v ponudbi priložiti partnersko pogodbo. V pogodbi je potrebno opredeliti </w:t>
      </w:r>
      <w:proofErr w:type="spellStart"/>
      <w:r w:rsidRPr="00510A7A">
        <w:rPr>
          <w:rFonts w:ascii="Arial Narrow" w:hAnsi="Arial Narrow"/>
        </w:rPr>
        <w:t>poslovodečega</w:t>
      </w:r>
      <w:proofErr w:type="spellEnd"/>
      <w:r w:rsidRPr="00510A7A">
        <w:rPr>
          <w:rFonts w:ascii="Arial Narrow" w:hAnsi="Arial Narrow"/>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505C70BF" w14:textId="77777777" w:rsidR="00B12289" w:rsidRPr="00510A7A" w:rsidRDefault="00B12289" w:rsidP="00B12289">
      <w:pPr>
        <w:jc w:val="both"/>
        <w:rPr>
          <w:rFonts w:ascii="Arial Narrow" w:hAnsi="Arial Narrow" w:cs="Arial"/>
        </w:rPr>
      </w:pPr>
    </w:p>
    <w:p w14:paraId="055E2DF3" w14:textId="77777777" w:rsidR="00B12289" w:rsidRPr="00510A7A" w:rsidRDefault="00B12289" w:rsidP="003772E6">
      <w:pPr>
        <w:numPr>
          <w:ilvl w:val="1"/>
          <w:numId w:val="6"/>
        </w:numPr>
        <w:ind w:left="0" w:firstLine="0"/>
        <w:rPr>
          <w:rFonts w:ascii="Arial Narrow" w:hAnsi="Arial Narrow"/>
          <w:b/>
        </w:rPr>
      </w:pPr>
      <w:r w:rsidRPr="00510A7A">
        <w:rPr>
          <w:rFonts w:ascii="Arial Narrow" w:hAnsi="Arial Narrow"/>
          <w:b/>
        </w:rPr>
        <w:t>Statusne spremembe ponudnika</w:t>
      </w:r>
    </w:p>
    <w:p w14:paraId="09157F99" w14:textId="77777777" w:rsidR="00B12289" w:rsidRPr="00510A7A" w:rsidRDefault="00B12289" w:rsidP="00B12289">
      <w:pPr>
        <w:rPr>
          <w:rFonts w:ascii="Arial Narrow" w:hAnsi="Arial Narrow"/>
          <w:b/>
        </w:rPr>
      </w:pPr>
    </w:p>
    <w:p w14:paraId="18CCCC87" w14:textId="77777777" w:rsidR="00B12289" w:rsidRPr="00510A7A" w:rsidRDefault="00B12289" w:rsidP="00B12289">
      <w:pPr>
        <w:jc w:val="both"/>
        <w:rPr>
          <w:rFonts w:ascii="Arial Narrow" w:hAnsi="Arial Narrow" w:cs="Arial"/>
        </w:rPr>
      </w:pPr>
      <w:r w:rsidRPr="00510A7A">
        <w:rPr>
          <w:rFonts w:ascii="Arial Narrow" w:hAnsi="Arial Narrow"/>
        </w:rPr>
        <w:t xml:space="preserve">V primeru </w:t>
      </w:r>
      <w:r w:rsidRPr="00510A7A">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3CF1683" w14:textId="77777777" w:rsidR="00B12289" w:rsidRPr="00AF0AF6" w:rsidRDefault="00B12289" w:rsidP="00B12289">
      <w:pPr>
        <w:rPr>
          <w:rFonts w:ascii="Arial Narrow" w:hAnsi="Arial Narrow"/>
          <w:strike/>
        </w:rPr>
      </w:pPr>
    </w:p>
    <w:p w14:paraId="3A9F4D4C" w14:textId="77777777" w:rsidR="00B12289" w:rsidRPr="00510A7A" w:rsidRDefault="00B12289" w:rsidP="003772E6">
      <w:pPr>
        <w:numPr>
          <w:ilvl w:val="0"/>
          <w:numId w:val="6"/>
        </w:numPr>
        <w:ind w:left="0" w:firstLine="0"/>
        <w:jc w:val="both"/>
        <w:rPr>
          <w:rFonts w:ascii="Arial Narrow" w:hAnsi="Arial Narrow" w:cs="Arial"/>
          <w:b/>
          <w:u w:val="single"/>
        </w:rPr>
      </w:pPr>
      <w:r w:rsidRPr="00510A7A">
        <w:rPr>
          <w:rFonts w:ascii="Arial Narrow" w:hAnsi="Arial Narrow" w:cs="Arial"/>
          <w:b/>
          <w:u w:val="single"/>
        </w:rPr>
        <w:t>PRIPRAVA PONUDB</w:t>
      </w:r>
    </w:p>
    <w:p w14:paraId="0C652ECF" w14:textId="77777777" w:rsidR="00B12289" w:rsidRPr="00510A7A" w:rsidRDefault="00B12289" w:rsidP="00B12289">
      <w:pPr>
        <w:jc w:val="both"/>
        <w:rPr>
          <w:rFonts w:ascii="Arial Narrow" w:hAnsi="Arial Narrow" w:cs="Arial"/>
          <w:b/>
          <w:u w:val="single"/>
        </w:rPr>
      </w:pPr>
    </w:p>
    <w:p w14:paraId="20C178A5" w14:textId="77777777" w:rsidR="00B12289" w:rsidRPr="00510A7A" w:rsidRDefault="00B12289" w:rsidP="00B12289">
      <w:pPr>
        <w:jc w:val="both"/>
        <w:rPr>
          <w:rFonts w:ascii="Arial Narrow" w:hAnsi="Arial Narrow" w:cs="Arial"/>
        </w:rPr>
      </w:pPr>
      <w:r w:rsidRPr="00510A7A">
        <w:rPr>
          <w:rFonts w:ascii="Arial Narrow" w:hAnsi="Arial Narrow" w:cs="Arial"/>
        </w:rPr>
        <w:t xml:space="preserve">Ponudba mora vsebovati vse v razpisni dokumentaciji zahtevane listine, izjave, tehnično dokumentacijo, prospekti material, </w:t>
      </w:r>
      <w:proofErr w:type="spellStart"/>
      <w:r w:rsidRPr="00510A7A">
        <w:rPr>
          <w:rFonts w:ascii="Arial Narrow" w:hAnsi="Arial Narrow" w:cs="Arial"/>
        </w:rPr>
        <w:t>ipd</w:t>
      </w:r>
      <w:proofErr w:type="spellEnd"/>
      <w:r w:rsidRPr="00510A7A">
        <w:rPr>
          <w:rFonts w:ascii="Arial Narrow" w:hAnsi="Arial Narrow" w:cs="Arial"/>
        </w:rPr>
        <w:t xml:space="preserve">, ter izpolnjene obrazce. </w:t>
      </w:r>
    </w:p>
    <w:p w14:paraId="393E0352" w14:textId="77777777" w:rsidR="00B12289" w:rsidRPr="00AF0AF6" w:rsidRDefault="00B12289" w:rsidP="00B12289">
      <w:pPr>
        <w:rPr>
          <w:rFonts w:ascii="Arial Narrow" w:hAnsi="Arial Narrow"/>
        </w:rPr>
      </w:pPr>
    </w:p>
    <w:p w14:paraId="1B122F2B" w14:textId="4EC0D8D6" w:rsidR="00B12289" w:rsidRPr="00211A2E" w:rsidRDefault="00B12289" w:rsidP="00B12289">
      <w:pPr>
        <w:jc w:val="both"/>
        <w:rPr>
          <w:rFonts w:ascii="Arial Narrow" w:hAnsi="Arial Narrow"/>
          <w:b/>
        </w:rPr>
      </w:pPr>
      <w:r w:rsidRPr="00510A7A">
        <w:rPr>
          <w:rFonts w:ascii="Arial Narrow" w:hAnsi="Arial Narrow"/>
        </w:rPr>
        <w:t xml:space="preserve">Ponudnik v informacijskem sistemu e-JN v razdelek »Predračun« naloži izpolnjen obrazec »Povzetek predračuna (rekapitulacija)« v </w:t>
      </w:r>
      <w:proofErr w:type="spellStart"/>
      <w:r w:rsidRPr="00510A7A">
        <w:rPr>
          <w:rFonts w:ascii="Arial Narrow" w:hAnsi="Arial Narrow"/>
        </w:rPr>
        <w:t>pdf</w:t>
      </w:r>
      <w:proofErr w:type="spellEnd"/>
      <w:r w:rsidRPr="00510A7A">
        <w:rPr>
          <w:rFonts w:ascii="Arial Narrow" w:hAnsi="Arial Narrow"/>
        </w:rPr>
        <w:t xml:space="preserve"> datoteki, ki bo dostopen na javnem odpiranju ponudb, obrazec »Predračun</w:t>
      </w:r>
      <w:r w:rsidR="007D57B9">
        <w:rPr>
          <w:rFonts w:ascii="Arial Narrow" w:hAnsi="Arial Narrow"/>
        </w:rPr>
        <w:t xml:space="preserve"> </w:t>
      </w:r>
      <w:r w:rsidR="00211A2E">
        <w:rPr>
          <w:rFonts w:ascii="Arial Narrow" w:hAnsi="Arial Narrow"/>
          <w:b/>
          <w:color w:val="FF0000"/>
        </w:rPr>
        <w:t>8450800105</w:t>
      </w:r>
      <w:r w:rsidR="009C097F">
        <w:rPr>
          <w:rFonts w:ascii="Arial Narrow" w:hAnsi="Arial Narrow"/>
          <w:b/>
          <w:color w:val="FF0000"/>
        </w:rPr>
        <w:t>-150-21</w:t>
      </w:r>
      <w:r w:rsidR="00211A2E" w:rsidRPr="000652F0">
        <w:rPr>
          <w:rFonts w:ascii="Arial Narrow" w:hAnsi="Arial Narrow"/>
          <w:b/>
          <w:color w:val="FF0000"/>
        </w:rPr>
        <w:t>_001</w:t>
      </w:r>
      <w:r w:rsidRPr="00510A7A">
        <w:rPr>
          <w:rFonts w:ascii="Arial Narrow" w:hAnsi="Arial Narrow"/>
        </w:rPr>
        <w:t>«</w:t>
      </w:r>
      <w:r w:rsidR="007D57B9">
        <w:rPr>
          <w:rFonts w:ascii="Arial Narrow" w:hAnsi="Arial Narrow"/>
        </w:rPr>
        <w:t xml:space="preserve">, kot tudi Specifikacijo k obrazcu </w:t>
      </w:r>
      <w:proofErr w:type="spellStart"/>
      <w:r w:rsidR="007D57B9">
        <w:rPr>
          <w:rFonts w:ascii="Arial Narrow" w:hAnsi="Arial Narrow"/>
        </w:rPr>
        <w:t>prdračuna</w:t>
      </w:r>
      <w:proofErr w:type="spellEnd"/>
      <w:r w:rsidR="007D57B9">
        <w:rPr>
          <w:rFonts w:ascii="Arial Narrow" w:hAnsi="Arial Narrow"/>
        </w:rPr>
        <w:t xml:space="preserve"> za sklop 1 in Specifikacijo k obrazcu predračuna za sklop 2</w:t>
      </w:r>
      <w:r w:rsidRPr="00510A7A">
        <w:rPr>
          <w:rFonts w:ascii="Arial Narrow" w:hAnsi="Arial Narrow"/>
        </w:rPr>
        <w:t xml:space="preserve"> </w:t>
      </w:r>
      <w:r w:rsidR="007D57B9">
        <w:rPr>
          <w:rFonts w:ascii="Arial Narrow" w:hAnsi="Arial Narrow"/>
        </w:rPr>
        <w:t xml:space="preserve">v </w:t>
      </w:r>
      <w:proofErr w:type="spellStart"/>
      <w:r w:rsidR="007D57B9">
        <w:rPr>
          <w:rFonts w:ascii="Arial Narrow" w:hAnsi="Arial Narrow"/>
        </w:rPr>
        <w:t>excel</w:t>
      </w:r>
      <w:proofErr w:type="spellEnd"/>
      <w:r w:rsidR="007D57B9">
        <w:rPr>
          <w:rFonts w:ascii="Arial Narrow" w:hAnsi="Arial Narrow"/>
        </w:rPr>
        <w:t xml:space="preserve"> in </w:t>
      </w:r>
      <w:proofErr w:type="spellStart"/>
      <w:r w:rsidR="007D57B9">
        <w:rPr>
          <w:rFonts w:ascii="Arial Narrow" w:hAnsi="Arial Narrow"/>
        </w:rPr>
        <w:t>pdf</w:t>
      </w:r>
      <w:proofErr w:type="spellEnd"/>
      <w:r w:rsidR="007D57B9">
        <w:rPr>
          <w:rFonts w:ascii="Arial Narrow" w:hAnsi="Arial Narrow"/>
        </w:rPr>
        <w:t xml:space="preserve"> datoteki </w:t>
      </w:r>
      <w:r w:rsidRPr="00510A7A">
        <w:rPr>
          <w:rFonts w:ascii="Arial Narrow" w:hAnsi="Arial Narrow"/>
        </w:rPr>
        <w:t>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3A837F3" w14:textId="77777777" w:rsidR="00B12289" w:rsidRPr="00510A7A" w:rsidRDefault="00B12289" w:rsidP="00B12289">
      <w:pPr>
        <w:jc w:val="both"/>
        <w:rPr>
          <w:rFonts w:ascii="Arial Narrow" w:hAnsi="Arial Narrow" w:cs="Arial"/>
        </w:rPr>
      </w:pPr>
    </w:p>
    <w:p w14:paraId="07772904" w14:textId="77777777" w:rsidR="00B12289" w:rsidRPr="00510A7A" w:rsidRDefault="00B12289" w:rsidP="00B12289">
      <w:pPr>
        <w:jc w:val="both"/>
        <w:rPr>
          <w:rStyle w:val="Krepko"/>
          <w:rFonts w:ascii="Arial Narrow" w:hAnsi="Arial Narrow"/>
          <w:b w:val="0"/>
          <w:bCs w:val="0"/>
        </w:rPr>
      </w:pPr>
      <w:r w:rsidRPr="00510A7A">
        <w:rPr>
          <w:rStyle w:val="Krepko"/>
          <w:rFonts w:ascii="Arial Narrow" w:hAnsi="Arial Narrow"/>
        </w:rPr>
        <w:t>Pozivi za dopolnitev/pojasnilo oziroma spremembo ponudbe naročnik ustvari in posreduje ponudniku v sistemu e-JN. Ponudnik dopolnitev/pojasnilo oziroma spremembo ponudbene dokumentacije posreduje v sistem e-JN do zahtevanega roka, ki ga določi naročnik.</w:t>
      </w:r>
    </w:p>
    <w:p w14:paraId="016D39BA" w14:textId="77777777" w:rsidR="00B12289" w:rsidRPr="00AF0AF6" w:rsidRDefault="00B12289" w:rsidP="00B12289">
      <w:pPr>
        <w:jc w:val="both"/>
        <w:rPr>
          <w:rFonts w:ascii="Arial Narrow" w:hAnsi="Arial Narrow" w:cs="Arial"/>
        </w:rPr>
      </w:pPr>
    </w:p>
    <w:p w14:paraId="564C3BAF" w14:textId="77777777" w:rsidR="00B12289" w:rsidRPr="00510A7A" w:rsidRDefault="00B12289" w:rsidP="003772E6">
      <w:pPr>
        <w:numPr>
          <w:ilvl w:val="0"/>
          <w:numId w:val="6"/>
        </w:numPr>
        <w:ind w:left="0" w:firstLine="0"/>
        <w:jc w:val="both"/>
        <w:rPr>
          <w:rFonts w:ascii="Arial Narrow" w:hAnsi="Arial Narrow" w:cs="Arial"/>
          <w:b/>
          <w:u w:val="single"/>
        </w:rPr>
      </w:pPr>
      <w:r w:rsidRPr="00510A7A">
        <w:rPr>
          <w:rFonts w:ascii="Arial Narrow" w:hAnsi="Arial Narrow" w:cs="Arial"/>
          <w:b/>
          <w:u w:val="single"/>
        </w:rPr>
        <w:t>JEZIK PONUDBE</w:t>
      </w:r>
    </w:p>
    <w:p w14:paraId="459A7B5F" w14:textId="77777777" w:rsidR="00B12289" w:rsidRPr="00510A7A" w:rsidRDefault="00B12289" w:rsidP="00B12289">
      <w:pPr>
        <w:jc w:val="both"/>
        <w:rPr>
          <w:rFonts w:ascii="Arial Narrow" w:hAnsi="Arial Narrow" w:cs="Arial"/>
          <w:b/>
          <w:u w:val="single"/>
        </w:rPr>
      </w:pPr>
    </w:p>
    <w:p w14:paraId="527BC5CD" w14:textId="77777777" w:rsidR="00B12289" w:rsidRPr="00510A7A" w:rsidRDefault="00B12289" w:rsidP="00B12289">
      <w:pPr>
        <w:jc w:val="both"/>
        <w:rPr>
          <w:rFonts w:ascii="Arial Narrow" w:hAnsi="Arial Narrow" w:cs="Arial"/>
        </w:rPr>
      </w:pPr>
      <w:r w:rsidRPr="00510A7A">
        <w:rPr>
          <w:rFonts w:ascii="Arial Narrow" w:hAnsi="Arial Narrow" w:cs="Arial"/>
        </w:rPr>
        <w:t>Vsi dokumenti v zvezi s ponudbo morajo biti napisani v slovenskem jeziku.</w:t>
      </w:r>
    </w:p>
    <w:p w14:paraId="71601E97" w14:textId="77777777" w:rsidR="00B12289" w:rsidRPr="00510A7A" w:rsidRDefault="00B12289" w:rsidP="00B12289">
      <w:pPr>
        <w:jc w:val="both"/>
        <w:rPr>
          <w:rFonts w:ascii="Arial Narrow" w:hAnsi="Arial Narrow" w:cs="Arial"/>
        </w:rPr>
      </w:pPr>
      <w:r w:rsidRPr="00510A7A">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14:paraId="0F826DE3" w14:textId="77777777" w:rsidR="00B12289" w:rsidRPr="00510A7A" w:rsidRDefault="00B12289" w:rsidP="00B12289">
      <w:pPr>
        <w:jc w:val="both"/>
        <w:rPr>
          <w:rFonts w:ascii="Arial Narrow" w:hAnsi="Arial Narrow" w:cs="Arial"/>
        </w:rPr>
      </w:pPr>
    </w:p>
    <w:p w14:paraId="19BE47A7" w14:textId="77777777" w:rsidR="00B12289" w:rsidRPr="00510A7A" w:rsidRDefault="00B12289" w:rsidP="003772E6">
      <w:pPr>
        <w:numPr>
          <w:ilvl w:val="0"/>
          <w:numId w:val="6"/>
        </w:numPr>
        <w:ind w:left="0" w:firstLine="0"/>
        <w:jc w:val="both"/>
        <w:rPr>
          <w:rFonts w:ascii="Arial Narrow" w:hAnsi="Arial Narrow" w:cs="Arial"/>
          <w:b/>
          <w:u w:val="single"/>
        </w:rPr>
      </w:pPr>
      <w:r w:rsidRPr="00510A7A">
        <w:rPr>
          <w:rFonts w:ascii="Arial Narrow" w:hAnsi="Arial Narrow" w:cs="Arial"/>
          <w:b/>
          <w:u w:val="single"/>
        </w:rPr>
        <w:t>FINANČNA ZAVAROVANJA</w:t>
      </w:r>
    </w:p>
    <w:p w14:paraId="33CF8F43" w14:textId="77777777" w:rsidR="00B12289" w:rsidRPr="00510A7A" w:rsidRDefault="00B12289" w:rsidP="00B12289">
      <w:pPr>
        <w:jc w:val="both"/>
        <w:rPr>
          <w:rFonts w:ascii="Arial Narrow" w:hAnsi="Arial Narrow" w:cs="Arial"/>
          <w:b/>
          <w:u w:val="single"/>
        </w:rPr>
      </w:pPr>
    </w:p>
    <w:p w14:paraId="3CB7BCA8" w14:textId="77777777" w:rsidR="00B12289" w:rsidRPr="00510A7A" w:rsidRDefault="00B12289" w:rsidP="00B12289">
      <w:pPr>
        <w:jc w:val="both"/>
        <w:rPr>
          <w:rFonts w:ascii="Arial Narrow" w:hAnsi="Arial Narrow" w:cs="Arial"/>
        </w:rPr>
      </w:pPr>
      <w:r w:rsidRPr="00510A7A">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DODATKU K NAVODILOM PONUDNIKOM te razpisne dokumentacije.</w:t>
      </w:r>
    </w:p>
    <w:p w14:paraId="6FCD3F29" w14:textId="77777777" w:rsidR="00EB1E87" w:rsidRPr="00510A7A" w:rsidRDefault="00EB1E87" w:rsidP="00B12289">
      <w:pPr>
        <w:jc w:val="both"/>
        <w:rPr>
          <w:rFonts w:ascii="Arial Narrow" w:hAnsi="Arial Narrow"/>
        </w:rPr>
      </w:pPr>
    </w:p>
    <w:p w14:paraId="2FFD08B3" w14:textId="77777777" w:rsidR="00B12289" w:rsidRPr="00510A7A" w:rsidRDefault="00B12289" w:rsidP="00B12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510A7A">
        <w:rPr>
          <w:rFonts w:ascii="Arial Narrow" w:hAnsi="Arial Narrow" w:cs="Arial"/>
          <w:i/>
          <w:shd w:val="clear" w:color="auto" w:fill="FFFFFF" w:themeFill="background1"/>
        </w:rPr>
        <w:t>Za bančne garancije: Za to zavarovanje veljajo Enotna pravila za garancije na poziv (EPGP) revizija iz leta 2010,</w:t>
      </w:r>
      <w:r w:rsidRPr="00510A7A">
        <w:rPr>
          <w:rFonts w:ascii="Arial Narrow" w:hAnsi="Arial Narrow" w:cs="Arial"/>
          <w:i/>
        </w:rPr>
        <w:t xml:space="preserve"> izdana pri MTZ pod št. 758.</w:t>
      </w:r>
    </w:p>
    <w:p w14:paraId="7F953566" w14:textId="77777777" w:rsidR="00365D8E" w:rsidRDefault="00365D8E" w:rsidP="00365D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lastRenderedPageBreak/>
        <w:t xml:space="preserve">Za kavcijska zavarovanja: </w:t>
      </w:r>
      <w:r w:rsidRPr="005C098B">
        <w:rPr>
          <w:rFonts w:ascii="Arial Narrow" w:hAnsi="Arial Narrow" w:cs="Arial"/>
          <w:i/>
          <w:sz w:val="22"/>
          <w:szCs w:val="22"/>
        </w:rPr>
        <w:t xml:space="preserve">Zahtevi za plačilo </w:t>
      </w:r>
      <w:r>
        <w:rPr>
          <w:rFonts w:ascii="Arial Narrow" w:hAnsi="Arial Narrow" w:cs="Arial"/>
          <w:i/>
          <w:sz w:val="22"/>
          <w:szCs w:val="22"/>
        </w:rPr>
        <w:t>ni</w:t>
      </w:r>
      <w:r w:rsidRPr="005C098B">
        <w:rPr>
          <w:rFonts w:ascii="Arial Narrow" w:hAnsi="Arial Narrow" w:cs="Arial"/>
          <w:i/>
          <w:sz w:val="22"/>
          <w:szCs w:val="22"/>
        </w:rPr>
        <w:t xml:space="preserve"> potrebno priložiti originaln</w:t>
      </w:r>
      <w:r>
        <w:rPr>
          <w:rFonts w:ascii="Arial Narrow" w:hAnsi="Arial Narrow" w:cs="Arial"/>
          <w:i/>
          <w:sz w:val="22"/>
          <w:szCs w:val="22"/>
        </w:rPr>
        <w:t>ega</w:t>
      </w:r>
      <w:r w:rsidRPr="005C098B">
        <w:rPr>
          <w:rFonts w:ascii="Arial Narrow" w:hAnsi="Arial Narrow" w:cs="Arial"/>
          <w:i/>
          <w:sz w:val="22"/>
          <w:szCs w:val="22"/>
        </w:rPr>
        <w:t xml:space="preserve"> izvod</w:t>
      </w:r>
      <w:r>
        <w:rPr>
          <w:rFonts w:ascii="Arial Narrow" w:hAnsi="Arial Narrow" w:cs="Arial"/>
          <w:i/>
          <w:sz w:val="22"/>
          <w:szCs w:val="22"/>
        </w:rPr>
        <w:t>a</w:t>
      </w:r>
      <w:r w:rsidRPr="005C098B">
        <w:rPr>
          <w:rFonts w:ascii="Arial Narrow" w:hAnsi="Arial Narrow" w:cs="Arial"/>
          <w:i/>
          <w:sz w:val="22"/>
          <w:szCs w:val="22"/>
        </w:rPr>
        <w:t xml:space="preserve"> zavarovanja.</w:t>
      </w:r>
    </w:p>
    <w:p w14:paraId="194377CC" w14:textId="77777777" w:rsidR="00B12289" w:rsidRPr="00510A7A" w:rsidRDefault="00B12289" w:rsidP="00B12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55B5D79A" w14:textId="77777777" w:rsidR="00B12289" w:rsidRPr="00AF0AF6" w:rsidRDefault="00B12289" w:rsidP="00B12289">
      <w:pPr>
        <w:jc w:val="both"/>
        <w:rPr>
          <w:rFonts w:ascii="Arial Narrow" w:hAnsi="Arial Narrow" w:cs="Arial"/>
          <w:strike/>
          <w:u w:val="single"/>
        </w:rPr>
      </w:pPr>
    </w:p>
    <w:p w14:paraId="3C1D0543" w14:textId="77777777" w:rsidR="00B12289" w:rsidRPr="00510A7A" w:rsidRDefault="00B12289" w:rsidP="003772E6">
      <w:pPr>
        <w:numPr>
          <w:ilvl w:val="0"/>
          <w:numId w:val="6"/>
        </w:numPr>
        <w:ind w:left="0" w:firstLine="0"/>
        <w:jc w:val="both"/>
        <w:rPr>
          <w:rFonts w:ascii="Arial Narrow" w:hAnsi="Arial Narrow" w:cs="Arial"/>
          <w:b/>
          <w:u w:val="single"/>
        </w:rPr>
      </w:pPr>
      <w:r w:rsidRPr="00510A7A">
        <w:rPr>
          <w:rFonts w:ascii="Arial Narrow" w:hAnsi="Arial Narrow" w:cs="Arial"/>
          <w:b/>
          <w:u w:val="single"/>
        </w:rPr>
        <w:t>SPREMEMBE IN UMIK PONUDB PRED ROKOM ZA ODDAJO PONUDB</w:t>
      </w:r>
    </w:p>
    <w:p w14:paraId="405FBEC5" w14:textId="77777777" w:rsidR="00B12289" w:rsidRPr="00510A7A" w:rsidRDefault="00B12289" w:rsidP="00B12289">
      <w:pPr>
        <w:rPr>
          <w:rFonts w:ascii="Arial Narrow" w:hAnsi="Arial Narrow"/>
        </w:rPr>
      </w:pPr>
    </w:p>
    <w:p w14:paraId="342666D5" w14:textId="77777777" w:rsidR="00B12289" w:rsidRPr="00510A7A" w:rsidRDefault="00B12289" w:rsidP="00B12289">
      <w:pPr>
        <w:jc w:val="both"/>
        <w:rPr>
          <w:rFonts w:ascii="Arial Narrow" w:hAnsi="Arial Narrow"/>
        </w:rPr>
      </w:pPr>
      <w:r w:rsidRPr="00510A7A">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43B5FF" w14:textId="77777777" w:rsidR="00B12289" w:rsidRPr="00510A7A" w:rsidRDefault="00B12289" w:rsidP="00B12289">
      <w:pPr>
        <w:jc w:val="both"/>
        <w:rPr>
          <w:rFonts w:ascii="Arial Narrow" w:hAnsi="Arial Narrow" w:cs="Arial"/>
        </w:rPr>
      </w:pPr>
    </w:p>
    <w:p w14:paraId="00A9CF75" w14:textId="77777777" w:rsidR="00B12289" w:rsidRPr="00510A7A" w:rsidRDefault="00B12289" w:rsidP="003772E6">
      <w:pPr>
        <w:numPr>
          <w:ilvl w:val="0"/>
          <w:numId w:val="6"/>
        </w:numPr>
        <w:ind w:left="0" w:firstLine="0"/>
        <w:jc w:val="both"/>
        <w:rPr>
          <w:rFonts w:ascii="Arial Narrow" w:hAnsi="Arial Narrow" w:cs="Arial"/>
          <w:b/>
          <w:u w:val="single"/>
        </w:rPr>
      </w:pPr>
      <w:r w:rsidRPr="00510A7A">
        <w:rPr>
          <w:rFonts w:ascii="Arial Narrow" w:hAnsi="Arial Narrow" w:cs="Arial"/>
          <w:b/>
          <w:u w:val="single"/>
        </w:rPr>
        <w:t>PREDLOŽITEV PONUDBE</w:t>
      </w:r>
    </w:p>
    <w:p w14:paraId="0D886A7D" w14:textId="77777777" w:rsidR="00B12289" w:rsidRPr="00510A7A" w:rsidRDefault="00B12289" w:rsidP="00B12289">
      <w:pPr>
        <w:jc w:val="both"/>
        <w:rPr>
          <w:rFonts w:ascii="Arial Narrow" w:hAnsi="Arial Narrow" w:cs="Arial"/>
          <w:b/>
          <w:u w:val="single"/>
        </w:rPr>
      </w:pPr>
    </w:p>
    <w:p w14:paraId="4569EC9E" w14:textId="77777777" w:rsidR="00B12289" w:rsidRPr="00510A7A" w:rsidRDefault="00B12289" w:rsidP="00B12289">
      <w:pPr>
        <w:jc w:val="both"/>
        <w:rPr>
          <w:rFonts w:ascii="Arial Narrow" w:hAnsi="Arial Narrow" w:cs="Arial"/>
        </w:rPr>
      </w:pPr>
      <w:r w:rsidRPr="00510A7A">
        <w:rPr>
          <w:rFonts w:ascii="Arial Narrow" w:hAnsi="Arial Narrow" w:cs="Arial"/>
        </w:rPr>
        <w:t>Datum in ura za predložitev ponudbe, ter naslov kamor mora biti ponudba predložena so navedeni v objavi in v obrazcu povabila k oddaji ponudbe.</w:t>
      </w:r>
    </w:p>
    <w:p w14:paraId="0BA73903" w14:textId="77777777" w:rsidR="00B12289" w:rsidRPr="00AF0AF6" w:rsidRDefault="00B12289" w:rsidP="00B12289">
      <w:pPr>
        <w:jc w:val="both"/>
        <w:rPr>
          <w:rFonts w:ascii="Arial Narrow" w:hAnsi="Arial Narrow" w:cs="Arial"/>
        </w:rPr>
      </w:pPr>
    </w:p>
    <w:p w14:paraId="2942EE86" w14:textId="77777777" w:rsidR="00B12289" w:rsidRPr="00510A7A" w:rsidRDefault="00B12289" w:rsidP="00B12289">
      <w:pPr>
        <w:jc w:val="both"/>
        <w:rPr>
          <w:rFonts w:ascii="Arial Narrow" w:hAnsi="Arial Narrow" w:cs="Arial"/>
        </w:rPr>
      </w:pPr>
      <w:r w:rsidRPr="00510A7A">
        <w:rPr>
          <w:rFonts w:ascii="Arial Narrow" w:hAnsi="Arial Narrow" w:cs="Arial"/>
        </w:rPr>
        <w:t xml:space="preserve">Ponudniki morajo ponudbe predložiti v informacijski sistem e-JN na spletnem naslovu </w:t>
      </w:r>
      <w:hyperlink r:id="rId11" w:history="1">
        <w:r w:rsidRPr="00510A7A">
          <w:rPr>
            <w:rStyle w:val="Hiperpovezava"/>
            <w:rFonts w:ascii="Arial Narrow" w:hAnsi="Arial Narrow" w:cs="Arial"/>
            <w:color w:val="auto"/>
          </w:rPr>
          <w:t>https://ejn.gov.si/eJN2</w:t>
        </w:r>
      </w:hyperlink>
      <w:r w:rsidRPr="00510A7A">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10A7A">
          <w:rPr>
            <w:rStyle w:val="Hiperpovezava"/>
            <w:rFonts w:ascii="Arial Narrow" w:hAnsi="Arial Narrow" w:cs="Arial"/>
            <w:color w:val="auto"/>
          </w:rPr>
          <w:t>https://ejn.gov.si/eJN2</w:t>
        </w:r>
      </w:hyperlink>
      <w:r w:rsidRPr="00510A7A">
        <w:rPr>
          <w:rFonts w:ascii="Arial Narrow" w:hAnsi="Arial Narrow" w:cs="Arial"/>
        </w:rPr>
        <w:t>.</w:t>
      </w:r>
    </w:p>
    <w:p w14:paraId="07C55AA2" w14:textId="77777777" w:rsidR="00B12289" w:rsidRPr="00510A7A" w:rsidRDefault="00B12289" w:rsidP="00B12289">
      <w:pPr>
        <w:jc w:val="both"/>
        <w:rPr>
          <w:rFonts w:ascii="Arial Narrow" w:hAnsi="Arial Narrow" w:cs="Arial"/>
        </w:rPr>
      </w:pPr>
    </w:p>
    <w:p w14:paraId="3932A50F" w14:textId="77777777" w:rsidR="00B12289" w:rsidRPr="008A6951" w:rsidRDefault="00B12289" w:rsidP="00B12289">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66F310BB" w14:textId="77777777" w:rsidR="00B12289" w:rsidRDefault="00B12289" w:rsidP="00B12289">
      <w:pPr>
        <w:jc w:val="both"/>
        <w:rPr>
          <w:rFonts w:ascii="Arial Narrow" w:hAnsi="Arial Narrow" w:cs="Arial"/>
        </w:rPr>
      </w:pPr>
    </w:p>
    <w:p w14:paraId="15D5BF6F" w14:textId="77777777" w:rsidR="00B12289" w:rsidRPr="00677F1C" w:rsidRDefault="00B12289" w:rsidP="00B12289">
      <w:pPr>
        <w:jc w:val="both"/>
        <w:rPr>
          <w:rFonts w:ascii="Arial Narrow" w:hAnsi="Arial Narrow"/>
        </w:rPr>
      </w:pPr>
      <w:r w:rsidRPr="00677F1C">
        <w:rPr>
          <w:rFonts w:ascii="Arial Narrow" w:hAnsi="Arial Narrow" w:cs="Arial"/>
        </w:rPr>
        <w:t xml:space="preserve">Ponudba se šteje za pravočasno oddano, če jo naročnik prejme preko sistema e-JN </w:t>
      </w:r>
      <w:hyperlink r:id="rId13" w:history="1">
        <w:r w:rsidRPr="00677F1C">
          <w:rPr>
            <w:rStyle w:val="Hiperpovezava"/>
            <w:rFonts w:ascii="Arial Narrow" w:hAnsi="Arial Narrow" w:cs="Arial"/>
            <w:color w:val="auto"/>
          </w:rPr>
          <w:t>https://ejn.gov.si/eJN2</w:t>
        </w:r>
      </w:hyperlink>
      <w:r w:rsidRPr="00677F1C">
        <w:rPr>
          <w:rFonts w:ascii="Arial Narrow" w:hAnsi="Arial Narrow" w:cs="Arial"/>
        </w:rPr>
        <w:t xml:space="preserve"> </w:t>
      </w:r>
      <w:r w:rsidRPr="00677F1C">
        <w:rPr>
          <w:rFonts w:ascii="Arial Narrow" w:hAnsi="Arial Narrow" w:cs="Arial"/>
          <w:b/>
        </w:rPr>
        <w:t>najkasneje do zahtevanega roka za predložitev ponudb, navedenega v povabilu k oddaji ponudb</w:t>
      </w:r>
      <w:r w:rsidRPr="00677F1C">
        <w:rPr>
          <w:rFonts w:ascii="Arial Narrow" w:hAnsi="Arial Narrow"/>
        </w:rPr>
        <w:t>. Za oddano ponudbo se šteje ponudba, ki je v informacijskem sistemu e-JN označena s statusom »ODDANO«.</w:t>
      </w:r>
    </w:p>
    <w:p w14:paraId="441DD593" w14:textId="77777777" w:rsidR="00B12289" w:rsidRPr="00510A7A" w:rsidRDefault="00B12289" w:rsidP="00B12289">
      <w:pPr>
        <w:jc w:val="both"/>
        <w:rPr>
          <w:rFonts w:ascii="Arial Narrow" w:hAnsi="Arial Narrow"/>
        </w:rPr>
      </w:pPr>
    </w:p>
    <w:p w14:paraId="4797307C" w14:textId="77777777" w:rsidR="00B12289" w:rsidRPr="00510A7A" w:rsidRDefault="00B12289" w:rsidP="00B12289">
      <w:pPr>
        <w:rPr>
          <w:rFonts w:ascii="Arial Narrow" w:hAnsi="Arial Narrow"/>
        </w:rPr>
      </w:pPr>
      <w:r w:rsidRPr="00510A7A">
        <w:rPr>
          <w:rFonts w:ascii="Arial Narrow" w:hAnsi="Arial Narrow"/>
        </w:rPr>
        <w:t>Po preteku roka za predložitev ponudb ponudbe ne bo več mogoče oddati.</w:t>
      </w:r>
    </w:p>
    <w:p w14:paraId="0E2BD4D9" w14:textId="77777777" w:rsidR="00B12289" w:rsidRPr="00510A7A" w:rsidRDefault="00B12289" w:rsidP="00B12289">
      <w:pPr>
        <w:rPr>
          <w:rFonts w:ascii="Arial Narrow" w:hAnsi="Arial Narrow"/>
        </w:rPr>
      </w:pPr>
    </w:p>
    <w:p w14:paraId="42914D77" w14:textId="77777777" w:rsidR="00B12289" w:rsidRPr="00510A7A" w:rsidRDefault="00B12289" w:rsidP="00B12289">
      <w:pPr>
        <w:rPr>
          <w:rFonts w:ascii="Arial Narrow" w:hAnsi="Arial Narrow"/>
          <w:i/>
        </w:rPr>
      </w:pPr>
      <w:r w:rsidRPr="00510A7A">
        <w:rPr>
          <w:rFonts w:ascii="Arial Narrow" w:hAnsi="Arial Narrow"/>
        </w:rPr>
        <w:t xml:space="preserve">Dostop do povezave za oddajo elektronske ponudbe v tem postopku javnega naročila je na naslednji povezavi:  </w:t>
      </w:r>
      <w:r w:rsidRPr="00510A7A">
        <w:rPr>
          <w:rFonts w:ascii="Arial Narrow" w:hAnsi="Arial Narrow"/>
          <w:b/>
          <w:color w:val="0000FF"/>
        </w:rPr>
        <w:t>https://ejn.gov.si/eJN2.</w:t>
      </w:r>
    </w:p>
    <w:p w14:paraId="5B55B6C1" w14:textId="77777777" w:rsidR="00B12289" w:rsidRPr="00AF0AF6" w:rsidRDefault="00B12289" w:rsidP="00B12289">
      <w:pPr>
        <w:jc w:val="both"/>
        <w:rPr>
          <w:rFonts w:ascii="Arial Narrow" w:hAnsi="Arial Narrow" w:cs="Arial"/>
          <w:strike/>
        </w:rPr>
      </w:pPr>
    </w:p>
    <w:p w14:paraId="0250F2DE" w14:textId="77777777" w:rsidR="00B12289" w:rsidRPr="00510A7A" w:rsidRDefault="00B12289" w:rsidP="003772E6">
      <w:pPr>
        <w:numPr>
          <w:ilvl w:val="0"/>
          <w:numId w:val="6"/>
        </w:numPr>
        <w:ind w:left="0" w:firstLine="0"/>
        <w:jc w:val="both"/>
        <w:rPr>
          <w:rFonts w:ascii="Arial Narrow" w:hAnsi="Arial Narrow" w:cs="Arial"/>
          <w:b/>
          <w:u w:val="single"/>
        </w:rPr>
      </w:pPr>
      <w:r w:rsidRPr="00510A7A">
        <w:rPr>
          <w:rFonts w:ascii="Arial Narrow" w:hAnsi="Arial Narrow" w:cs="Arial"/>
          <w:b/>
          <w:u w:val="single"/>
        </w:rPr>
        <w:t>ODPIRANJE PONUDB</w:t>
      </w:r>
    </w:p>
    <w:p w14:paraId="7681DF93" w14:textId="77777777" w:rsidR="00B12289" w:rsidRPr="00510A7A" w:rsidRDefault="00B12289" w:rsidP="00B12289">
      <w:pPr>
        <w:jc w:val="both"/>
        <w:rPr>
          <w:rFonts w:ascii="Arial Narrow" w:hAnsi="Arial Narrow" w:cs="Arial"/>
          <w:b/>
          <w:u w:val="single"/>
        </w:rPr>
      </w:pPr>
    </w:p>
    <w:p w14:paraId="6F6AFBB2" w14:textId="77777777" w:rsidR="00B12289" w:rsidRPr="009E74C8" w:rsidRDefault="00B12289" w:rsidP="009E74C8">
      <w:pPr>
        <w:pStyle w:val="Naslov2"/>
        <w:rPr>
          <w:rFonts w:ascii="Arial Narrow" w:hAnsi="Arial Narrow"/>
          <w:b w:val="0"/>
          <w:sz w:val="24"/>
          <w:szCs w:val="24"/>
        </w:rPr>
      </w:pPr>
      <w:r w:rsidRPr="00510A7A">
        <w:rPr>
          <w:rFonts w:ascii="Arial Narrow" w:hAnsi="Arial Narrow"/>
          <w:sz w:val="24"/>
          <w:szCs w:val="24"/>
        </w:rPr>
        <w:t>9.1. Odpiranje ponudb</w:t>
      </w:r>
    </w:p>
    <w:p w14:paraId="7646BECB" w14:textId="77777777" w:rsidR="00B12289" w:rsidRPr="00510A7A" w:rsidRDefault="00B12289" w:rsidP="00B12289">
      <w:pPr>
        <w:jc w:val="both"/>
        <w:rPr>
          <w:rFonts w:ascii="Arial Narrow" w:hAnsi="Arial Narrow" w:cs="Arial"/>
          <w:b/>
        </w:rPr>
      </w:pPr>
      <w:r w:rsidRPr="00510A7A">
        <w:rPr>
          <w:rFonts w:ascii="Arial Narrow" w:hAnsi="Arial Narrow" w:cs="Arial"/>
          <w:b/>
        </w:rPr>
        <w:t xml:space="preserve">Odpiranje ponudb bo potekalo avtomatično v informacijskem sistemu e-JN </w:t>
      </w:r>
      <w:r w:rsidRPr="00510A7A">
        <w:rPr>
          <w:rFonts w:ascii="Arial Narrow" w:hAnsi="Arial Narrow"/>
          <w:b/>
        </w:rPr>
        <w:t xml:space="preserve">na spletnem naslovu </w:t>
      </w:r>
      <w:hyperlink r:id="rId14" w:history="1">
        <w:r w:rsidRPr="00510A7A">
          <w:rPr>
            <w:rStyle w:val="Hiperpovezava"/>
            <w:rFonts w:ascii="Arial Narrow" w:hAnsi="Arial Narrow" w:cs="Arial"/>
            <w:b/>
            <w:color w:val="auto"/>
          </w:rPr>
          <w:t>https://ejn.gov.si/eJN2</w:t>
        </w:r>
      </w:hyperlink>
      <w:r w:rsidRPr="00510A7A">
        <w:rPr>
          <w:rFonts w:ascii="Arial Narrow" w:hAnsi="Arial Narrow" w:cs="Arial"/>
          <w:b/>
        </w:rPr>
        <w:t>. Datum in ura odpiranja ponudb sta opredeljena v povabilu k oddaji ponudb.</w:t>
      </w:r>
    </w:p>
    <w:p w14:paraId="13125794" w14:textId="77777777" w:rsidR="00B12289" w:rsidRPr="00510A7A" w:rsidRDefault="00B12289" w:rsidP="00B12289">
      <w:pPr>
        <w:jc w:val="both"/>
        <w:rPr>
          <w:rFonts w:ascii="Arial Narrow" w:hAnsi="Arial Narrow"/>
        </w:rPr>
      </w:pPr>
    </w:p>
    <w:p w14:paraId="41B6768C" w14:textId="77777777" w:rsidR="00B12289" w:rsidRPr="00510A7A" w:rsidRDefault="00B12289" w:rsidP="00B12289">
      <w:pPr>
        <w:jc w:val="both"/>
        <w:rPr>
          <w:rFonts w:ascii="Arial Narrow" w:hAnsi="Arial Narrow"/>
        </w:rPr>
      </w:pPr>
      <w:r w:rsidRPr="00510A7A">
        <w:rPr>
          <w:rFonts w:ascii="Arial Narrow" w:hAnsi="Arial Narrow"/>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510A7A">
        <w:rPr>
          <w:rFonts w:ascii="Arial Narrow" w:hAnsi="Arial Narrow"/>
        </w:rPr>
        <w:t>pdf</w:t>
      </w:r>
      <w:proofErr w:type="spellEnd"/>
      <w:r w:rsidRPr="00510A7A">
        <w:rPr>
          <w:rFonts w:ascii="Arial Narrow" w:hAnsi="Arial Narrow"/>
        </w:rPr>
        <w:t xml:space="preserve"> dokumenta, ki ga ponudnik naloži v sistem e-JN pod razdelek »Predračun«. Javna objava </w:t>
      </w:r>
      <w:r w:rsidRPr="00510A7A">
        <w:rPr>
          <w:rFonts w:ascii="Arial Narrow" w:hAnsi="Arial Narrow"/>
        </w:rPr>
        <w:lastRenderedPageBreak/>
        <w:t>se avtomatič</w:t>
      </w:r>
      <w:r>
        <w:rPr>
          <w:rFonts w:ascii="Arial Narrow" w:hAnsi="Arial Narrow"/>
        </w:rPr>
        <w:t xml:space="preserve">no zaključi po preteku 48 ur. </w:t>
      </w:r>
      <w:r w:rsidRPr="00510A7A">
        <w:rPr>
          <w:rFonts w:ascii="Arial Narrow" w:hAnsi="Arial Narrow"/>
        </w:rPr>
        <w:t xml:space="preserve">Ponudniki, ki so oddali ponudbe, imajo te podatke v informacijskem sistemu e-JN na razpolago v razdelku »Zapisnik o odpiranju ponudb«. </w:t>
      </w:r>
    </w:p>
    <w:p w14:paraId="0FEEB207" w14:textId="77777777" w:rsidR="00B12289" w:rsidRPr="00510A7A" w:rsidRDefault="00B12289" w:rsidP="00B12289">
      <w:pPr>
        <w:spacing w:before="100" w:beforeAutospacing="1" w:after="100" w:afterAutospacing="1"/>
        <w:jc w:val="both"/>
        <w:rPr>
          <w:rFonts w:ascii="Arial Narrow" w:hAnsi="Arial Narrow"/>
        </w:rPr>
      </w:pPr>
      <w:r w:rsidRPr="00510A7A">
        <w:rPr>
          <w:rStyle w:val="Krepko"/>
          <w:rFonts w:ascii="Arial Narrow" w:hAnsi="Arial Narrow"/>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53306FDD" w14:textId="77777777" w:rsidR="00B12289" w:rsidRPr="00510A7A" w:rsidRDefault="00B12289" w:rsidP="003772E6">
      <w:pPr>
        <w:pStyle w:val="Odstavekseznama"/>
        <w:numPr>
          <w:ilvl w:val="1"/>
          <w:numId w:val="44"/>
        </w:numPr>
        <w:spacing w:after="0" w:line="260" w:lineRule="atLeast"/>
        <w:contextualSpacing/>
        <w:jc w:val="both"/>
        <w:rPr>
          <w:rFonts w:ascii="Arial Narrow" w:hAnsi="Arial Narrow" w:cs="Arial"/>
          <w:b/>
          <w:sz w:val="24"/>
          <w:szCs w:val="24"/>
        </w:rPr>
      </w:pPr>
      <w:r w:rsidRPr="00510A7A">
        <w:rPr>
          <w:rFonts w:ascii="Arial Narrow" w:hAnsi="Arial Narrow" w:cs="Arial"/>
          <w:b/>
          <w:sz w:val="24"/>
          <w:szCs w:val="24"/>
        </w:rPr>
        <w:t>Varstvo podatkov</w:t>
      </w:r>
    </w:p>
    <w:p w14:paraId="04404968" w14:textId="77777777" w:rsidR="00B12289" w:rsidRPr="00510A7A" w:rsidRDefault="00B12289" w:rsidP="00B12289">
      <w:pPr>
        <w:jc w:val="both"/>
        <w:rPr>
          <w:rFonts w:ascii="Arial Narrow" w:hAnsi="Arial Narrow" w:cs="Arial"/>
          <w:b/>
        </w:rPr>
      </w:pPr>
    </w:p>
    <w:p w14:paraId="314CBF46" w14:textId="77777777" w:rsidR="00B12289" w:rsidRPr="00510A7A" w:rsidRDefault="00B12289" w:rsidP="00B12289">
      <w:pPr>
        <w:jc w:val="both"/>
        <w:rPr>
          <w:rFonts w:ascii="Arial Narrow" w:hAnsi="Arial Narrow" w:cs="Arial"/>
        </w:rPr>
      </w:pPr>
      <w:r w:rsidRPr="00510A7A">
        <w:rPr>
          <w:rFonts w:ascii="Arial Narrow" w:hAnsi="Arial Narrow" w:cs="Arial"/>
        </w:rPr>
        <w:t>Naročnik bo zagotovil varovanje podatkov v skladu z 35. členom ZJN-3.</w:t>
      </w:r>
    </w:p>
    <w:p w14:paraId="6852A583" w14:textId="77777777" w:rsidR="00B12289" w:rsidRPr="00510A7A" w:rsidRDefault="00B12289" w:rsidP="00B12289">
      <w:pPr>
        <w:jc w:val="both"/>
        <w:rPr>
          <w:rFonts w:ascii="Arial Narrow" w:hAnsi="Arial Narrow" w:cs="Arial"/>
        </w:rPr>
      </w:pPr>
    </w:p>
    <w:p w14:paraId="45A47E90" w14:textId="77777777" w:rsidR="00B12289" w:rsidRPr="00510A7A" w:rsidRDefault="00B12289" w:rsidP="003772E6">
      <w:pPr>
        <w:pStyle w:val="Odstavekseznama"/>
        <w:numPr>
          <w:ilvl w:val="0"/>
          <w:numId w:val="44"/>
        </w:numPr>
        <w:spacing w:after="0" w:line="260" w:lineRule="atLeast"/>
        <w:contextualSpacing/>
        <w:jc w:val="both"/>
        <w:rPr>
          <w:rFonts w:ascii="Arial Narrow" w:hAnsi="Arial Narrow" w:cs="Arial"/>
          <w:b/>
          <w:sz w:val="24"/>
          <w:szCs w:val="24"/>
          <w:u w:val="single"/>
        </w:rPr>
      </w:pPr>
      <w:r w:rsidRPr="00510A7A">
        <w:rPr>
          <w:rFonts w:ascii="Arial Narrow" w:hAnsi="Arial Narrow" w:cs="Arial"/>
          <w:b/>
          <w:sz w:val="24"/>
          <w:szCs w:val="24"/>
          <w:u w:val="single"/>
        </w:rPr>
        <w:t>MERILA ZA IZBIRO NAJUGODNEJŠE PONUDBE</w:t>
      </w:r>
    </w:p>
    <w:p w14:paraId="52982A56" w14:textId="77777777" w:rsidR="00B12289" w:rsidRPr="00510A7A" w:rsidRDefault="00B12289" w:rsidP="00B12289">
      <w:pPr>
        <w:jc w:val="both"/>
        <w:rPr>
          <w:rFonts w:ascii="Arial Narrow" w:hAnsi="Arial Narrow" w:cs="Arial"/>
          <w:b/>
          <w:u w:val="single"/>
        </w:rPr>
      </w:pPr>
    </w:p>
    <w:p w14:paraId="329CFEC8" w14:textId="77777777" w:rsidR="00B12289" w:rsidRPr="00510A7A" w:rsidRDefault="00B12289" w:rsidP="00B12289">
      <w:pPr>
        <w:jc w:val="both"/>
        <w:rPr>
          <w:rFonts w:ascii="Arial Narrow" w:hAnsi="Arial Narrow" w:cs="Arial"/>
        </w:rPr>
      </w:pPr>
      <w:r w:rsidRPr="00510A7A">
        <w:rPr>
          <w:rFonts w:ascii="Arial Narrow" w:hAnsi="Arial Narrow" w:cs="Arial"/>
        </w:rPr>
        <w:t>Merila za izbiro najugodnejše ponudbe so opredeljena v razpisni dokumentaciji.</w:t>
      </w:r>
    </w:p>
    <w:p w14:paraId="4BE71AD1" w14:textId="77777777" w:rsidR="00B12289" w:rsidRPr="00510A7A" w:rsidRDefault="00B12289" w:rsidP="00B12289">
      <w:pPr>
        <w:jc w:val="both"/>
        <w:rPr>
          <w:rFonts w:ascii="Arial Narrow" w:hAnsi="Arial Narrow" w:cs="Arial"/>
        </w:rPr>
      </w:pPr>
    </w:p>
    <w:p w14:paraId="7BFCADCC" w14:textId="77777777" w:rsidR="00B12289" w:rsidRPr="00510A7A" w:rsidRDefault="00B12289" w:rsidP="003772E6">
      <w:pPr>
        <w:numPr>
          <w:ilvl w:val="0"/>
          <w:numId w:val="44"/>
        </w:numPr>
        <w:ind w:left="0" w:firstLine="0"/>
        <w:jc w:val="both"/>
        <w:rPr>
          <w:rFonts w:ascii="Arial Narrow" w:hAnsi="Arial Narrow" w:cs="Arial"/>
          <w:b/>
          <w:u w:val="single"/>
        </w:rPr>
      </w:pPr>
      <w:r w:rsidRPr="00510A7A">
        <w:rPr>
          <w:rFonts w:ascii="Arial Narrow" w:hAnsi="Arial Narrow" w:cs="Arial"/>
          <w:b/>
          <w:u w:val="single"/>
        </w:rPr>
        <w:t>PRAVNO VARSTVO PONUDNIKOV (ZPVPJN)</w:t>
      </w:r>
    </w:p>
    <w:p w14:paraId="27A45E33" w14:textId="77777777" w:rsidR="00B12289" w:rsidRPr="00AF0AF6" w:rsidRDefault="00B12289" w:rsidP="00B12289">
      <w:pPr>
        <w:jc w:val="both"/>
        <w:rPr>
          <w:rFonts w:ascii="Arial Narrow" w:hAnsi="Arial Narrow" w:cs="Arial"/>
        </w:rPr>
      </w:pPr>
    </w:p>
    <w:p w14:paraId="67BEA45D" w14:textId="77777777" w:rsidR="00B12289" w:rsidRPr="00EA1BF3" w:rsidRDefault="00B12289" w:rsidP="00B1228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 xml:space="preserve">lahko vloži vsaka oseba, ki ima ali je imela interes za dodelitev </w:t>
      </w:r>
      <w:r w:rsidR="00A34F01">
        <w:rPr>
          <w:rFonts w:ascii="Arial Narrow" w:hAnsi="Arial Narrow" w:cs="Arial"/>
          <w:sz w:val="22"/>
          <w:szCs w:val="22"/>
        </w:rPr>
        <w:t xml:space="preserve">javnega </w:t>
      </w:r>
      <w:r w:rsidRPr="00EA1BF3">
        <w:rPr>
          <w:rFonts w:ascii="Arial Narrow" w:hAnsi="Arial Narrow" w:cs="Arial"/>
          <w:sz w:val="22"/>
          <w:szCs w:val="22"/>
        </w:rPr>
        <w:t>naročila in ji je ali bi ji lahko z domnevno kršitvijo nastala škoda.</w:t>
      </w:r>
      <w:r w:rsidR="00AF1409" w:rsidRPr="00AF1409">
        <w:rPr>
          <w:rFonts w:ascii="Arial Narrow" w:hAnsi="Arial Narrow"/>
          <w:sz w:val="22"/>
          <w:szCs w:val="22"/>
        </w:rPr>
        <w:t xml:space="preserve"> </w:t>
      </w:r>
      <w:r w:rsidR="00A34F01">
        <w:rPr>
          <w:rFonts w:ascii="Arial Narrow" w:hAnsi="Arial Narrow"/>
          <w:sz w:val="22"/>
          <w:szCs w:val="22"/>
        </w:rPr>
        <w:t>Zahtevek za revizijo se</w:t>
      </w:r>
      <w:r w:rsidR="00AF1409">
        <w:rPr>
          <w:rFonts w:ascii="Arial Narrow" w:hAnsi="Arial Narrow"/>
          <w:sz w:val="22"/>
          <w:szCs w:val="22"/>
        </w:rPr>
        <w:t xml:space="preserve"> vloži v skladu z veljavnim ZPVPJN, in sicer preko portala </w:t>
      </w:r>
      <w:proofErr w:type="spellStart"/>
      <w:r w:rsidR="00AF1409">
        <w:rPr>
          <w:rFonts w:ascii="Arial Narrow" w:hAnsi="Arial Narrow"/>
          <w:sz w:val="22"/>
          <w:szCs w:val="22"/>
        </w:rPr>
        <w:t>eRevizija</w:t>
      </w:r>
      <w:proofErr w:type="spellEnd"/>
    </w:p>
    <w:p w14:paraId="17B47BD3" w14:textId="77777777" w:rsidR="00B12289" w:rsidRPr="00EA1BF3" w:rsidRDefault="00B12289" w:rsidP="00B12289">
      <w:pPr>
        <w:jc w:val="both"/>
        <w:rPr>
          <w:rFonts w:ascii="Arial Narrow" w:hAnsi="Arial Narrow" w:cs="Arial"/>
          <w:sz w:val="22"/>
          <w:szCs w:val="22"/>
        </w:rPr>
      </w:pPr>
    </w:p>
    <w:p w14:paraId="01FF00AF" w14:textId="77777777" w:rsidR="00B12289" w:rsidRPr="00EA1BF3" w:rsidRDefault="00B12289" w:rsidP="00B1228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EC9E170" w14:textId="77777777" w:rsidR="00B12289" w:rsidRPr="00EA1BF3" w:rsidRDefault="00B12289" w:rsidP="00B12289">
      <w:pPr>
        <w:ind w:left="1134"/>
        <w:rPr>
          <w:rFonts w:ascii="Arial Narrow" w:hAnsi="Arial Narrow"/>
          <w:color w:val="000000" w:themeColor="text1"/>
          <w:sz w:val="22"/>
          <w:szCs w:val="22"/>
        </w:rPr>
      </w:pPr>
    </w:p>
    <w:p w14:paraId="11DA5172" w14:textId="3E1F9718" w:rsidR="00B12289" w:rsidRPr="00EA1BF3" w:rsidRDefault="00B12289" w:rsidP="00B1228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w:t>
      </w:r>
      <w:r w:rsidR="00365D8E">
        <w:rPr>
          <w:rFonts w:ascii="Arial Narrow" w:hAnsi="Arial Narrow"/>
          <w:color w:val="000000" w:themeColor="text1"/>
          <w:sz w:val="22"/>
          <w:szCs w:val="22"/>
        </w:rPr>
        <w:t>4</w:t>
      </w:r>
      <w:r>
        <w:rPr>
          <w:rFonts w:ascii="Arial Narrow" w:hAnsi="Arial Narrow"/>
          <w:color w:val="000000" w:themeColor="text1"/>
          <w:sz w:val="22"/>
          <w:szCs w:val="22"/>
        </w:rPr>
        <w:t xml:space="preserve">.000,00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7F733F07" w14:textId="77777777" w:rsidR="00B12289" w:rsidRPr="00EA1BF3" w:rsidRDefault="00B12289" w:rsidP="00B12289">
      <w:pPr>
        <w:ind w:left="1134"/>
        <w:rPr>
          <w:rFonts w:ascii="Arial Narrow" w:hAnsi="Arial Narrow"/>
          <w:color w:val="3333FF"/>
          <w:sz w:val="22"/>
          <w:szCs w:val="22"/>
        </w:rPr>
      </w:pPr>
    </w:p>
    <w:p w14:paraId="0345EDBA" w14:textId="4BA1FEDE" w:rsidR="00B12289" w:rsidRDefault="00B12289" w:rsidP="00B12289">
      <w:pPr>
        <w:jc w:val="both"/>
        <w:rPr>
          <w:rFonts w:ascii="Arial Narrow" w:hAnsi="Arial Narrow"/>
          <w:color w:val="000000" w:themeColor="text1"/>
          <w:sz w:val="22"/>
          <w:szCs w:val="22"/>
        </w:rPr>
      </w:pPr>
      <w:r w:rsidRPr="00EA1BF3">
        <w:rPr>
          <w:rFonts w:ascii="Arial Narrow" w:hAnsi="Arial Narrow"/>
          <w:color w:val="000000" w:themeColor="text1"/>
          <w:sz w:val="22"/>
          <w:szCs w:val="22"/>
        </w:rPr>
        <w:t>Zahtevek za revizijo mora biti sestavljen v skladu z določili 15. člena ZPVPJN</w:t>
      </w:r>
      <w:r w:rsidR="00AF1409">
        <w:rPr>
          <w:rFonts w:ascii="Arial Narrow" w:hAnsi="Arial Narrow"/>
          <w:color w:val="000000" w:themeColor="text1"/>
          <w:sz w:val="22"/>
          <w:szCs w:val="22"/>
        </w:rPr>
        <w:t xml:space="preserve">. </w:t>
      </w:r>
      <w:r w:rsidRPr="00EA1BF3">
        <w:rPr>
          <w:rFonts w:ascii="Arial Narrow" w:hAnsi="Arial Narrow"/>
          <w:color w:val="000000" w:themeColor="text1"/>
          <w:sz w:val="22"/>
          <w:szCs w:val="22"/>
        </w:rPr>
        <w:t>Vlagatelj mora zahtevku za revizijo priložiti potrdilo o plačilu takse. Zahtevek za revizijo se vloži v roku iz 25. člena ZPVPJN.</w:t>
      </w:r>
    </w:p>
    <w:p w14:paraId="2CBDA78D" w14:textId="77777777" w:rsidR="00B12289" w:rsidRPr="00510A7A" w:rsidRDefault="00B12289" w:rsidP="00B12289">
      <w:pPr>
        <w:jc w:val="both"/>
        <w:rPr>
          <w:rFonts w:ascii="Arial Narrow" w:hAnsi="Arial Narrow" w:cs="Arial"/>
        </w:rPr>
      </w:pPr>
    </w:p>
    <w:p w14:paraId="02D1A1CC" w14:textId="77777777" w:rsidR="00B12289" w:rsidRDefault="00B12289" w:rsidP="00B12289">
      <w:pPr>
        <w:jc w:val="both"/>
        <w:rPr>
          <w:rFonts w:ascii="Arial Narrow" w:hAnsi="Arial Narrow" w:cs="Arial"/>
        </w:rPr>
      </w:pPr>
    </w:p>
    <w:p w14:paraId="39290493" w14:textId="77777777" w:rsidR="004D1DF4" w:rsidRPr="00BC6203" w:rsidRDefault="004D1DF4" w:rsidP="008341C7">
      <w:pPr>
        <w:tabs>
          <w:tab w:val="left" w:pos="7380"/>
        </w:tabs>
        <w:ind w:right="83"/>
        <w:rPr>
          <w:rFonts w:ascii="Arial Narrow" w:hAnsi="Arial Narrow"/>
          <w:sz w:val="22"/>
          <w:szCs w:val="22"/>
        </w:rPr>
      </w:pPr>
    </w:p>
    <w:p w14:paraId="75A15CF5" w14:textId="77777777" w:rsidR="008341C7" w:rsidRDefault="008341C7" w:rsidP="00B12289">
      <w:pPr>
        <w:rPr>
          <w:rFonts w:ascii="Arial Narrow" w:hAnsi="Arial Narrow"/>
          <w:b/>
          <w:color w:val="000000"/>
          <w:sz w:val="22"/>
          <w:szCs w:val="22"/>
          <w:u w:val="single"/>
        </w:rPr>
      </w:pPr>
    </w:p>
    <w:p w14:paraId="4A780FE0" w14:textId="77777777" w:rsidR="00AF1409" w:rsidRDefault="00AF1409" w:rsidP="00B12289">
      <w:pPr>
        <w:rPr>
          <w:rFonts w:ascii="Arial Narrow" w:hAnsi="Arial Narrow"/>
          <w:b/>
          <w:color w:val="000000"/>
          <w:sz w:val="22"/>
          <w:szCs w:val="22"/>
          <w:u w:val="single"/>
        </w:rPr>
      </w:pPr>
    </w:p>
    <w:p w14:paraId="7B05DB5D" w14:textId="77777777" w:rsidR="00AF1409" w:rsidRDefault="00AF1409" w:rsidP="00B12289">
      <w:pPr>
        <w:rPr>
          <w:rFonts w:ascii="Arial Narrow" w:hAnsi="Arial Narrow"/>
          <w:b/>
          <w:color w:val="000000"/>
          <w:sz w:val="22"/>
          <w:szCs w:val="22"/>
          <w:u w:val="single"/>
        </w:rPr>
      </w:pPr>
    </w:p>
    <w:p w14:paraId="2ABD7A91" w14:textId="77777777" w:rsidR="00AF1409" w:rsidRDefault="00AF1409" w:rsidP="00B12289">
      <w:pPr>
        <w:rPr>
          <w:rFonts w:ascii="Arial Narrow" w:hAnsi="Arial Narrow"/>
          <w:b/>
          <w:color w:val="000000"/>
          <w:sz w:val="22"/>
          <w:szCs w:val="22"/>
          <w:u w:val="single"/>
        </w:rPr>
      </w:pPr>
    </w:p>
    <w:p w14:paraId="4213E936" w14:textId="77777777" w:rsidR="00AF1409" w:rsidRDefault="00AF1409" w:rsidP="00B12289">
      <w:pPr>
        <w:rPr>
          <w:rFonts w:ascii="Arial Narrow" w:hAnsi="Arial Narrow"/>
          <w:b/>
          <w:color w:val="000000"/>
          <w:sz w:val="22"/>
          <w:szCs w:val="22"/>
          <w:u w:val="single"/>
        </w:rPr>
      </w:pPr>
    </w:p>
    <w:p w14:paraId="10E6A2F9" w14:textId="77777777" w:rsidR="00AF1409" w:rsidRDefault="00AF1409" w:rsidP="00B12289">
      <w:pPr>
        <w:rPr>
          <w:rFonts w:ascii="Arial Narrow" w:hAnsi="Arial Narrow"/>
          <w:b/>
          <w:color w:val="000000"/>
          <w:sz w:val="22"/>
          <w:szCs w:val="22"/>
          <w:u w:val="single"/>
        </w:rPr>
      </w:pPr>
    </w:p>
    <w:p w14:paraId="7B06E293" w14:textId="77777777" w:rsidR="00AF1409" w:rsidRDefault="00AF1409" w:rsidP="00B12289">
      <w:pPr>
        <w:rPr>
          <w:rFonts w:ascii="Arial Narrow" w:hAnsi="Arial Narrow"/>
          <w:b/>
          <w:color w:val="000000"/>
          <w:sz w:val="22"/>
          <w:szCs w:val="22"/>
          <w:u w:val="single"/>
        </w:rPr>
      </w:pPr>
    </w:p>
    <w:p w14:paraId="522F237A" w14:textId="77777777" w:rsidR="00AF1409" w:rsidRDefault="00AF1409" w:rsidP="00B12289">
      <w:pPr>
        <w:rPr>
          <w:rFonts w:ascii="Arial Narrow" w:hAnsi="Arial Narrow"/>
          <w:b/>
          <w:color w:val="000000"/>
          <w:sz w:val="22"/>
          <w:szCs w:val="22"/>
          <w:u w:val="single"/>
        </w:rPr>
      </w:pPr>
    </w:p>
    <w:p w14:paraId="7570E5BF" w14:textId="77777777" w:rsidR="00AF1409" w:rsidRDefault="00AF1409" w:rsidP="00B12289">
      <w:pPr>
        <w:rPr>
          <w:rFonts w:ascii="Arial Narrow" w:hAnsi="Arial Narrow"/>
          <w:b/>
          <w:color w:val="000000"/>
          <w:sz w:val="22"/>
          <w:szCs w:val="22"/>
          <w:u w:val="single"/>
        </w:rPr>
      </w:pPr>
    </w:p>
    <w:p w14:paraId="072AB5D8" w14:textId="77777777" w:rsidR="00AF1409" w:rsidRDefault="00AF1409" w:rsidP="00B12289">
      <w:pPr>
        <w:rPr>
          <w:rFonts w:ascii="Arial Narrow" w:hAnsi="Arial Narrow"/>
          <w:b/>
          <w:color w:val="000000"/>
          <w:sz w:val="22"/>
          <w:szCs w:val="22"/>
          <w:u w:val="single"/>
        </w:rPr>
      </w:pPr>
    </w:p>
    <w:p w14:paraId="0C8ED0DA" w14:textId="77777777" w:rsidR="00AF1409" w:rsidRDefault="00AF1409" w:rsidP="00B12289">
      <w:pPr>
        <w:rPr>
          <w:rFonts w:ascii="Arial Narrow" w:hAnsi="Arial Narrow"/>
          <w:b/>
          <w:color w:val="000000"/>
          <w:sz w:val="22"/>
          <w:szCs w:val="22"/>
          <w:u w:val="single"/>
        </w:rPr>
      </w:pPr>
    </w:p>
    <w:p w14:paraId="5DEEE335" w14:textId="77777777" w:rsidR="00AF1409" w:rsidRDefault="00AF1409" w:rsidP="00B12289">
      <w:pPr>
        <w:rPr>
          <w:rFonts w:ascii="Arial Narrow" w:hAnsi="Arial Narrow"/>
          <w:b/>
          <w:color w:val="000000"/>
          <w:sz w:val="22"/>
          <w:szCs w:val="22"/>
          <w:u w:val="single"/>
        </w:rPr>
      </w:pPr>
    </w:p>
    <w:p w14:paraId="308F41F2" w14:textId="77777777" w:rsidR="00AF1409" w:rsidRDefault="00AF1409" w:rsidP="00B12289">
      <w:pPr>
        <w:rPr>
          <w:rFonts w:ascii="Arial Narrow" w:hAnsi="Arial Narrow"/>
          <w:b/>
          <w:color w:val="000000"/>
          <w:sz w:val="22"/>
          <w:szCs w:val="22"/>
          <w:u w:val="single"/>
        </w:rPr>
      </w:pPr>
    </w:p>
    <w:p w14:paraId="02E1A4A7" w14:textId="77777777" w:rsidR="00AF1409" w:rsidRDefault="00AF1409" w:rsidP="00B12289">
      <w:pPr>
        <w:rPr>
          <w:rFonts w:ascii="Arial Narrow" w:hAnsi="Arial Narrow"/>
          <w:b/>
          <w:color w:val="000000"/>
          <w:sz w:val="22"/>
          <w:szCs w:val="22"/>
          <w:u w:val="single"/>
        </w:rPr>
      </w:pPr>
    </w:p>
    <w:p w14:paraId="257655F0" w14:textId="77777777" w:rsidR="00AF1409" w:rsidRDefault="00AF1409" w:rsidP="00B12289">
      <w:pPr>
        <w:rPr>
          <w:rFonts w:ascii="Arial Narrow" w:hAnsi="Arial Narrow"/>
          <w:b/>
          <w:color w:val="000000"/>
          <w:sz w:val="22"/>
          <w:szCs w:val="22"/>
          <w:u w:val="single"/>
        </w:rPr>
      </w:pPr>
    </w:p>
    <w:p w14:paraId="47CBA5AA" w14:textId="77777777" w:rsidR="00AF1409" w:rsidRDefault="00AF1409" w:rsidP="00B12289">
      <w:pPr>
        <w:rPr>
          <w:rFonts w:ascii="Arial Narrow" w:hAnsi="Arial Narrow"/>
          <w:b/>
          <w:color w:val="000000"/>
          <w:sz w:val="22"/>
          <w:szCs w:val="22"/>
          <w:u w:val="single"/>
        </w:rPr>
      </w:pPr>
    </w:p>
    <w:p w14:paraId="6A9F548E" w14:textId="77777777" w:rsidR="00AF1409" w:rsidRDefault="00AF1409" w:rsidP="00B12289">
      <w:pPr>
        <w:rPr>
          <w:rFonts w:ascii="Arial Narrow" w:hAnsi="Arial Narrow"/>
          <w:b/>
          <w:color w:val="000000"/>
          <w:sz w:val="22"/>
          <w:szCs w:val="22"/>
          <w:u w:val="single"/>
        </w:rPr>
      </w:pPr>
    </w:p>
    <w:p w14:paraId="7D7BB7B4" w14:textId="77777777" w:rsidR="00AF1409" w:rsidRDefault="00AF1409" w:rsidP="00B12289">
      <w:pPr>
        <w:rPr>
          <w:rFonts w:ascii="Arial Narrow" w:hAnsi="Arial Narrow"/>
          <w:b/>
          <w:color w:val="000000"/>
          <w:sz w:val="22"/>
          <w:szCs w:val="22"/>
          <w:u w:val="single"/>
        </w:rPr>
      </w:pPr>
    </w:p>
    <w:p w14:paraId="0E4378B8" w14:textId="77777777" w:rsidR="00AF1409" w:rsidRDefault="00AF1409" w:rsidP="00B12289">
      <w:pPr>
        <w:rPr>
          <w:rFonts w:ascii="Arial Narrow" w:hAnsi="Arial Narrow"/>
          <w:b/>
          <w:color w:val="000000"/>
          <w:sz w:val="22"/>
          <w:szCs w:val="22"/>
          <w:u w:val="single"/>
        </w:rPr>
      </w:pPr>
    </w:p>
    <w:p w14:paraId="4D7AD5ED" w14:textId="77777777" w:rsidR="00C9408B" w:rsidRDefault="00C9408B" w:rsidP="00C9408B">
      <w:pPr>
        <w:jc w:val="center"/>
        <w:rPr>
          <w:rFonts w:ascii="Arial Narrow" w:hAnsi="Arial Narrow" w:cs="Arial"/>
          <w:b/>
          <w:caps/>
        </w:rPr>
      </w:pPr>
      <w:r>
        <w:rPr>
          <w:rFonts w:ascii="Arial Narrow" w:hAnsi="Arial Narrow" w:cs="Arial"/>
          <w:b/>
          <w:caps/>
        </w:rPr>
        <w:t>DODATEK K NAVODILOM PONUDNIKOM</w:t>
      </w:r>
    </w:p>
    <w:p w14:paraId="7C6DCFF1" w14:textId="77777777" w:rsidR="00C9408B" w:rsidRDefault="00C9408B" w:rsidP="00C9408B">
      <w:pPr>
        <w:jc w:val="center"/>
        <w:rPr>
          <w:rFonts w:ascii="Arial Narrow" w:hAnsi="Arial Narrow" w:cs="Arial"/>
          <w:b/>
          <w:caps/>
        </w:rPr>
      </w:pPr>
    </w:p>
    <w:p w14:paraId="1BCF5181" w14:textId="77777777" w:rsidR="00C9408B" w:rsidRDefault="00C9408B" w:rsidP="00C9408B">
      <w:pPr>
        <w:rPr>
          <w:rFonts w:ascii="Arial Narrow" w:hAnsi="Arial Narrow" w:cs="Arial"/>
          <w:b/>
        </w:rPr>
      </w:pPr>
    </w:p>
    <w:p w14:paraId="7B768C90" w14:textId="77777777" w:rsidR="00C9408B" w:rsidRDefault="00C9408B" w:rsidP="003772E6">
      <w:pPr>
        <w:numPr>
          <w:ilvl w:val="0"/>
          <w:numId w:val="37"/>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0DFB7431" w14:textId="77777777" w:rsidR="00C9408B" w:rsidRDefault="00C9408B" w:rsidP="00C9408B">
      <w:pPr>
        <w:jc w:val="both"/>
        <w:rPr>
          <w:rFonts w:ascii="Arial Narrow" w:hAnsi="Arial Narrow" w:cs="Arial"/>
          <w:b/>
          <w:u w:val="single"/>
        </w:rPr>
      </w:pPr>
    </w:p>
    <w:p w14:paraId="02A5234B" w14:textId="77777777" w:rsidR="00C9408B" w:rsidRPr="000652F0" w:rsidRDefault="00C9408B" w:rsidP="003772E6">
      <w:pPr>
        <w:numPr>
          <w:ilvl w:val="0"/>
          <w:numId w:val="37"/>
        </w:numPr>
        <w:jc w:val="both"/>
        <w:rPr>
          <w:rFonts w:ascii="Arial Narrow" w:hAnsi="Arial Narrow" w:cs="Arial"/>
          <w:b/>
          <w:u w:val="single"/>
        </w:rPr>
      </w:pPr>
      <w:r w:rsidRPr="00B12289">
        <w:rPr>
          <w:rFonts w:ascii="Arial Narrow" w:hAnsi="Arial Narrow" w:cs="Arial"/>
          <w:b/>
          <w:i/>
          <w:iCs/>
        </w:rPr>
        <w:t>Ponudba mora biti podana</w:t>
      </w:r>
      <w:r w:rsidRPr="00B12289">
        <w:rPr>
          <w:rFonts w:ascii="Arial Narrow" w:hAnsi="Arial Narrow" w:cs="Arial"/>
          <w:b/>
        </w:rPr>
        <w:t xml:space="preserve">: </w:t>
      </w:r>
      <w:r w:rsidR="0001086F" w:rsidRPr="000652F0">
        <w:rPr>
          <w:rFonts w:ascii="Arial Narrow" w:hAnsi="Arial Narrow" w:cs="Arial"/>
          <w:b/>
        </w:rPr>
        <w:t>po sklopih (vrednost posebej sklopa mora biti razvidna posebej)</w:t>
      </w:r>
      <w:r w:rsidR="00B12289" w:rsidRPr="000652F0">
        <w:rPr>
          <w:rFonts w:ascii="Arial Narrow" w:hAnsi="Arial Narrow" w:cs="Arial"/>
          <w:b/>
        </w:rPr>
        <w:t xml:space="preserve"> </w:t>
      </w:r>
    </w:p>
    <w:p w14:paraId="14479D29" w14:textId="77777777" w:rsidR="00C9408B" w:rsidRPr="00B12289" w:rsidRDefault="00C9408B" w:rsidP="00C9408B">
      <w:pPr>
        <w:jc w:val="both"/>
        <w:rPr>
          <w:rFonts w:ascii="Arial Narrow" w:hAnsi="Arial Narrow" w:cs="Arial"/>
          <w:b/>
          <w:u w:val="single"/>
        </w:rPr>
      </w:pPr>
    </w:p>
    <w:p w14:paraId="1A64E81E" w14:textId="77777777" w:rsidR="00C9408B" w:rsidRPr="00B12289" w:rsidRDefault="00C9408B" w:rsidP="003772E6">
      <w:pPr>
        <w:numPr>
          <w:ilvl w:val="0"/>
          <w:numId w:val="37"/>
        </w:numPr>
        <w:jc w:val="both"/>
        <w:rPr>
          <w:rFonts w:ascii="Arial Narrow" w:hAnsi="Arial Narrow" w:cs="Arial"/>
          <w:b/>
        </w:rPr>
      </w:pPr>
      <w:r w:rsidRPr="00B12289">
        <w:rPr>
          <w:rFonts w:ascii="Arial Narrow" w:hAnsi="Arial Narrow" w:cs="Arial"/>
          <w:b/>
          <w:i/>
          <w:iCs/>
        </w:rPr>
        <w:t>Ogled prostorov</w:t>
      </w:r>
      <w:r w:rsidRPr="00B12289">
        <w:rPr>
          <w:rFonts w:ascii="Arial Narrow" w:hAnsi="Arial Narrow" w:cs="Arial"/>
          <w:b/>
        </w:rPr>
        <w:t>: _________/________;</w:t>
      </w:r>
    </w:p>
    <w:p w14:paraId="2C29968C" w14:textId="77777777" w:rsidR="00C9408B" w:rsidRPr="00B12289" w:rsidRDefault="00C9408B" w:rsidP="00C9408B">
      <w:pPr>
        <w:ind w:left="720"/>
        <w:jc w:val="both"/>
        <w:rPr>
          <w:rFonts w:ascii="Arial Narrow" w:hAnsi="Arial Narrow" w:cs="Arial"/>
          <w:b/>
        </w:rPr>
      </w:pPr>
    </w:p>
    <w:p w14:paraId="528155EB" w14:textId="77777777" w:rsidR="00C9408B" w:rsidRPr="00B12289" w:rsidRDefault="00C9408B" w:rsidP="00C9408B">
      <w:pPr>
        <w:jc w:val="both"/>
        <w:rPr>
          <w:rFonts w:ascii="Arial Narrow" w:hAnsi="Arial Narrow" w:cs="Arial"/>
          <w:b/>
        </w:rPr>
      </w:pPr>
    </w:p>
    <w:p w14:paraId="46CA0923" w14:textId="77777777" w:rsidR="00C9408B" w:rsidRPr="00B12289" w:rsidRDefault="00C9408B" w:rsidP="003772E6">
      <w:pPr>
        <w:numPr>
          <w:ilvl w:val="0"/>
          <w:numId w:val="37"/>
        </w:numPr>
        <w:jc w:val="both"/>
        <w:rPr>
          <w:rFonts w:ascii="Arial Narrow" w:hAnsi="Arial Narrow" w:cs="Arial"/>
          <w:b/>
        </w:rPr>
      </w:pPr>
      <w:r w:rsidRPr="00B12289">
        <w:rPr>
          <w:rFonts w:ascii="Arial Narrow" w:hAnsi="Arial Narrow" w:cs="Arial"/>
          <w:b/>
          <w:i/>
          <w:iCs/>
        </w:rPr>
        <w:t>Jezik ponudbe</w:t>
      </w:r>
      <w:r w:rsidRPr="00B12289">
        <w:rPr>
          <w:rFonts w:ascii="Arial Narrow" w:hAnsi="Arial Narrow" w:cs="Arial"/>
          <w:b/>
        </w:rPr>
        <w:t xml:space="preserve">: </w:t>
      </w:r>
      <w:r w:rsidRPr="00B12289">
        <w:rPr>
          <w:rFonts w:ascii="Arial Narrow" w:hAnsi="Arial Narrow" w:cs="Arial"/>
          <w:b/>
          <w:u w:val="single"/>
        </w:rPr>
        <w:t>slovenski</w:t>
      </w:r>
      <w:r w:rsidRPr="00B12289">
        <w:rPr>
          <w:rFonts w:ascii="Arial Narrow" w:hAnsi="Arial Narrow" w:cs="Arial"/>
          <w:b/>
        </w:rPr>
        <w:t xml:space="preserve">, naročnik </w:t>
      </w:r>
      <w:r w:rsidRPr="00B12289">
        <w:rPr>
          <w:rFonts w:ascii="Arial Narrow" w:hAnsi="Arial Narrow" w:cs="Arial"/>
          <w:b/>
          <w:u w:val="single"/>
        </w:rPr>
        <w:t>dovoljuje</w:t>
      </w:r>
      <w:r w:rsidRPr="00B12289">
        <w:rPr>
          <w:rFonts w:ascii="Arial Narrow" w:hAnsi="Arial Narrow" w:cs="Arial"/>
          <w:b/>
        </w:rPr>
        <w:t xml:space="preserve"> predložitev katalogov in </w:t>
      </w:r>
      <w:proofErr w:type="spellStart"/>
      <w:r w:rsidRPr="00B12289">
        <w:rPr>
          <w:rFonts w:ascii="Arial Narrow" w:hAnsi="Arial Narrow" w:cs="Arial"/>
          <w:b/>
        </w:rPr>
        <w:t>prospektnega</w:t>
      </w:r>
      <w:proofErr w:type="spellEnd"/>
      <w:r w:rsidRPr="00B12289">
        <w:rPr>
          <w:rFonts w:ascii="Arial Narrow" w:hAnsi="Arial Narrow" w:cs="Arial"/>
          <w:b/>
        </w:rPr>
        <w:t xml:space="preserve"> materiala v angleškem </w:t>
      </w:r>
      <w:r w:rsidR="005E5C17" w:rsidRPr="00B12289">
        <w:rPr>
          <w:rFonts w:ascii="Arial Narrow" w:hAnsi="Arial Narrow" w:cs="Arial"/>
          <w:b/>
        </w:rPr>
        <w:t>ali</w:t>
      </w:r>
      <w:r w:rsidR="006C6762" w:rsidRPr="00B12289">
        <w:rPr>
          <w:rFonts w:ascii="Arial Narrow" w:hAnsi="Arial Narrow" w:cs="Arial"/>
          <w:b/>
        </w:rPr>
        <w:t xml:space="preserve"> nemškem </w:t>
      </w:r>
      <w:r w:rsidRPr="00B12289">
        <w:rPr>
          <w:rFonts w:ascii="Arial Narrow" w:hAnsi="Arial Narrow" w:cs="Arial"/>
          <w:b/>
        </w:rPr>
        <w:t>jeziku;</w:t>
      </w:r>
    </w:p>
    <w:p w14:paraId="4FCD6BB7" w14:textId="77777777" w:rsidR="00C9408B" w:rsidRPr="00B12289" w:rsidRDefault="00C9408B" w:rsidP="00C9408B">
      <w:pPr>
        <w:jc w:val="both"/>
        <w:rPr>
          <w:rFonts w:ascii="Arial Narrow" w:hAnsi="Arial Narrow" w:cs="Arial"/>
          <w:b/>
        </w:rPr>
      </w:pPr>
    </w:p>
    <w:p w14:paraId="16AA29D1" w14:textId="77777777" w:rsidR="00C9408B" w:rsidRPr="00B12289" w:rsidRDefault="00C9408B" w:rsidP="003772E6">
      <w:pPr>
        <w:pStyle w:val="Noga"/>
        <w:numPr>
          <w:ilvl w:val="0"/>
          <w:numId w:val="37"/>
        </w:numPr>
        <w:tabs>
          <w:tab w:val="clear" w:pos="4536"/>
          <w:tab w:val="center" w:pos="4320"/>
          <w:tab w:val="right" w:pos="8640"/>
        </w:tabs>
        <w:jc w:val="both"/>
        <w:rPr>
          <w:rFonts w:ascii="Arial Narrow" w:hAnsi="Arial Narrow" w:cs="Arial"/>
          <w:b/>
        </w:rPr>
      </w:pPr>
      <w:r w:rsidRPr="00B12289">
        <w:rPr>
          <w:rFonts w:ascii="Arial Narrow" w:hAnsi="Arial Narrow" w:cs="Arial"/>
          <w:b/>
          <w:i/>
          <w:iCs/>
        </w:rPr>
        <w:t>Valuta ponudbe</w:t>
      </w:r>
      <w:r w:rsidRPr="00B12289">
        <w:rPr>
          <w:rFonts w:ascii="Arial Narrow" w:hAnsi="Arial Narrow" w:cs="Arial"/>
          <w:b/>
        </w:rPr>
        <w:t xml:space="preserve">: </w:t>
      </w:r>
      <w:r w:rsidRPr="00B12289">
        <w:rPr>
          <w:rFonts w:ascii="Arial Narrow" w:hAnsi="Arial Narrow" w:cs="Arial"/>
          <w:b/>
          <w:u w:val="single"/>
        </w:rPr>
        <w:t>EUR;</w:t>
      </w:r>
    </w:p>
    <w:p w14:paraId="191304B4" w14:textId="77777777" w:rsidR="00C9408B" w:rsidRPr="00B12289" w:rsidRDefault="00C9408B" w:rsidP="00C9408B">
      <w:pPr>
        <w:pStyle w:val="Noga"/>
        <w:jc w:val="both"/>
        <w:rPr>
          <w:rFonts w:ascii="Arial Narrow" w:hAnsi="Arial Narrow" w:cs="Arial"/>
          <w:b/>
        </w:rPr>
      </w:pPr>
    </w:p>
    <w:p w14:paraId="09A835B3" w14:textId="77777777" w:rsidR="00C9408B" w:rsidRPr="00B12289" w:rsidRDefault="00C9408B" w:rsidP="00C9408B">
      <w:pPr>
        <w:pStyle w:val="Noga"/>
        <w:jc w:val="both"/>
        <w:rPr>
          <w:rFonts w:ascii="Arial Narrow" w:hAnsi="Arial Narrow" w:cs="Arial"/>
          <w:b/>
        </w:rPr>
      </w:pPr>
    </w:p>
    <w:p w14:paraId="1520D25F" w14:textId="3A56F98D" w:rsidR="00C9408B" w:rsidRPr="000652F0" w:rsidRDefault="00C9408B" w:rsidP="003772E6">
      <w:pPr>
        <w:numPr>
          <w:ilvl w:val="0"/>
          <w:numId w:val="37"/>
        </w:numPr>
        <w:jc w:val="both"/>
        <w:rPr>
          <w:rFonts w:ascii="Arial Narrow" w:hAnsi="Arial Narrow" w:cs="Arial"/>
          <w:b/>
        </w:rPr>
      </w:pPr>
      <w:r w:rsidRPr="00B12289">
        <w:rPr>
          <w:rFonts w:ascii="Arial Narrow" w:hAnsi="Arial Narrow" w:cs="Arial"/>
          <w:b/>
          <w:i/>
          <w:iCs/>
        </w:rPr>
        <w:t>Rok veljavnosti ponudbe</w:t>
      </w:r>
      <w:r w:rsidRPr="00B12289">
        <w:rPr>
          <w:rFonts w:ascii="Arial Narrow" w:hAnsi="Arial Narrow" w:cs="Arial"/>
          <w:b/>
        </w:rPr>
        <w:t xml:space="preserve">: ponudba mora veljati do vključno: </w:t>
      </w:r>
      <w:r w:rsidR="007613BC" w:rsidRPr="000652F0">
        <w:rPr>
          <w:rFonts w:ascii="Arial Narrow" w:hAnsi="Arial Narrow" w:cs="Arial"/>
          <w:b/>
          <w:u w:val="single"/>
        </w:rPr>
        <w:t>3</w:t>
      </w:r>
      <w:r w:rsidR="00365D8E">
        <w:rPr>
          <w:rFonts w:ascii="Arial Narrow" w:hAnsi="Arial Narrow" w:cs="Arial"/>
          <w:b/>
          <w:u w:val="single"/>
        </w:rPr>
        <w:t>1. 10.</w:t>
      </w:r>
      <w:r w:rsidR="007613BC" w:rsidRPr="000652F0">
        <w:rPr>
          <w:rFonts w:ascii="Arial Narrow" w:hAnsi="Arial Narrow" w:cs="Arial"/>
          <w:b/>
          <w:u w:val="single"/>
        </w:rPr>
        <w:t xml:space="preserve"> 202</w:t>
      </w:r>
      <w:r w:rsidR="00365D8E">
        <w:rPr>
          <w:rFonts w:ascii="Arial Narrow" w:hAnsi="Arial Narrow" w:cs="Arial"/>
          <w:b/>
          <w:u w:val="single"/>
        </w:rPr>
        <w:t>2</w:t>
      </w:r>
      <w:r w:rsidRPr="000652F0">
        <w:rPr>
          <w:rFonts w:ascii="Arial Narrow" w:hAnsi="Arial Narrow" w:cs="Arial"/>
          <w:b/>
        </w:rPr>
        <w:t>;</w:t>
      </w:r>
    </w:p>
    <w:p w14:paraId="27333EC9" w14:textId="77777777" w:rsidR="00C9408B" w:rsidRPr="00B12289" w:rsidRDefault="00C9408B" w:rsidP="00C9408B">
      <w:pPr>
        <w:ind w:left="360"/>
        <w:jc w:val="both"/>
        <w:rPr>
          <w:rFonts w:ascii="Arial Narrow" w:hAnsi="Arial Narrow" w:cs="Arial"/>
          <w:b/>
        </w:rPr>
      </w:pPr>
    </w:p>
    <w:p w14:paraId="73FC684D" w14:textId="77777777" w:rsidR="00C9408B" w:rsidRPr="00B12289" w:rsidRDefault="00C9408B" w:rsidP="00C9408B">
      <w:pPr>
        <w:jc w:val="both"/>
        <w:rPr>
          <w:rFonts w:ascii="Arial Narrow" w:hAnsi="Arial Narrow" w:cs="Arial"/>
          <w:b/>
        </w:rPr>
      </w:pPr>
    </w:p>
    <w:p w14:paraId="353A5686" w14:textId="77777777" w:rsidR="00C9408B" w:rsidRPr="00B12289" w:rsidRDefault="00C9408B" w:rsidP="003772E6">
      <w:pPr>
        <w:numPr>
          <w:ilvl w:val="0"/>
          <w:numId w:val="37"/>
        </w:numPr>
        <w:jc w:val="both"/>
        <w:rPr>
          <w:rFonts w:ascii="Arial Narrow" w:hAnsi="Arial Narrow" w:cs="Arial"/>
          <w:b/>
          <w:bCs/>
        </w:rPr>
      </w:pPr>
      <w:r w:rsidRPr="00B12289">
        <w:rPr>
          <w:rFonts w:ascii="Arial Narrow" w:hAnsi="Arial Narrow" w:cs="Arial"/>
          <w:b/>
          <w:bCs/>
          <w:i/>
          <w:iCs/>
        </w:rPr>
        <w:t>Variantne ponudbe</w:t>
      </w:r>
      <w:r w:rsidRPr="00B12289">
        <w:rPr>
          <w:rFonts w:ascii="Arial Narrow" w:hAnsi="Arial Narrow" w:cs="Arial"/>
          <w:b/>
          <w:bCs/>
        </w:rPr>
        <w:t>: naročnik ne dovoljuje variantnih ponudb;</w:t>
      </w:r>
    </w:p>
    <w:p w14:paraId="1A161299" w14:textId="77777777" w:rsidR="00C9408B" w:rsidRDefault="00C9408B" w:rsidP="00C9408B">
      <w:pPr>
        <w:ind w:left="360"/>
        <w:jc w:val="both"/>
        <w:rPr>
          <w:rFonts w:ascii="Arial Narrow" w:hAnsi="Arial Narrow" w:cs="Arial"/>
          <w:b/>
          <w:bCs/>
        </w:rPr>
      </w:pPr>
    </w:p>
    <w:p w14:paraId="5BD428BC" w14:textId="77777777" w:rsidR="00C9408B" w:rsidRDefault="00C9408B" w:rsidP="00C9408B">
      <w:pPr>
        <w:pStyle w:val="Noga"/>
        <w:jc w:val="both"/>
        <w:rPr>
          <w:rFonts w:ascii="Arial Narrow" w:hAnsi="Arial Narrow" w:cs="Arial"/>
          <w:b/>
          <w:i/>
          <w:iCs/>
        </w:rPr>
      </w:pPr>
    </w:p>
    <w:p w14:paraId="752B9421" w14:textId="77777777" w:rsidR="00C9408B" w:rsidRPr="00573A6D" w:rsidRDefault="00C9408B" w:rsidP="003772E6">
      <w:pPr>
        <w:pStyle w:val="Noga"/>
        <w:numPr>
          <w:ilvl w:val="0"/>
          <w:numId w:val="37"/>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5"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23DE9C0B" w14:textId="77777777" w:rsidR="00C9408B" w:rsidRDefault="00C9408B" w:rsidP="00C9408B">
      <w:pPr>
        <w:jc w:val="both"/>
        <w:rPr>
          <w:rFonts w:ascii="Arial Narrow" w:hAnsi="Arial Narrow" w:cs="Arial"/>
          <w:b/>
        </w:rPr>
      </w:pPr>
    </w:p>
    <w:p w14:paraId="2E1514C2" w14:textId="77777777" w:rsidR="00C9408B" w:rsidRPr="006F7CC8" w:rsidRDefault="00C9408B" w:rsidP="003772E6">
      <w:pPr>
        <w:numPr>
          <w:ilvl w:val="0"/>
          <w:numId w:val="37"/>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6"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79CA2A3E" w14:textId="77777777" w:rsidR="00C9408B" w:rsidRDefault="00C9408B" w:rsidP="00C9408B">
      <w:pPr>
        <w:pStyle w:val="Telobesedila-zamik2"/>
        <w:spacing w:after="0" w:line="240" w:lineRule="auto"/>
        <w:ind w:left="0"/>
        <w:jc w:val="both"/>
        <w:rPr>
          <w:rFonts w:ascii="Arial Narrow" w:hAnsi="Arial Narrow" w:cs="Arial"/>
          <w:sz w:val="24"/>
          <w:szCs w:val="24"/>
        </w:rPr>
      </w:pPr>
    </w:p>
    <w:p w14:paraId="5BC38F92" w14:textId="77777777" w:rsidR="00C9408B" w:rsidRPr="00B12289" w:rsidRDefault="00C9408B" w:rsidP="003772E6">
      <w:pPr>
        <w:pStyle w:val="Telobesedila-zamik2"/>
        <w:numPr>
          <w:ilvl w:val="0"/>
          <w:numId w:val="37"/>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w:t>
      </w:r>
      <w:r w:rsidRPr="00B12289">
        <w:rPr>
          <w:rFonts w:ascii="Arial Narrow" w:hAnsi="Arial Narrow" w:cs="Arial"/>
          <w:b/>
          <w:i/>
          <w:sz w:val="24"/>
          <w:szCs w:val="24"/>
        </w:rPr>
        <w:t>bo ocenjeval in primerjal po merilih samo tiste ponudbe, za katere bo v postopku pr</w:t>
      </w:r>
      <w:r w:rsidR="00B12289" w:rsidRPr="00B12289">
        <w:rPr>
          <w:rFonts w:ascii="Arial Narrow" w:hAnsi="Arial Narrow" w:cs="Arial"/>
          <w:b/>
          <w:i/>
          <w:sz w:val="24"/>
          <w:szCs w:val="24"/>
        </w:rPr>
        <w:t>egleda ugotovljeno, da so dopustne.</w:t>
      </w:r>
      <w:r w:rsidRPr="00B12289">
        <w:rPr>
          <w:rFonts w:ascii="Arial Narrow" w:hAnsi="Arial Narrow" w:cs="Arial"/>
          <w:sz w:val="24"/>
          <w:szCs w:val="24"/>
        </w:rPr>
        <w:t xml:space="preserve">. </w:t>
      </w:r>
    </w:p>
    <w:p w14:paraId="7867C866" w14:textId="77777777" w:rsidR="00C9408B" w:rsidRDefault="00C9408B" w:rsidP="00C9408B">
      <w:pPr>
        <w:pStyle w:val="Telobesedila-zamik2"/>
        <w:spacing w:after="0" w:line="240" w:lineRule="auto"/>
        <w:ind w:left="0"/>
        <w:jc w:val="both"/>
        <w:rPr>
          <w:rFonts w:ascii="Arial Narrow" w:hAnsi="Arial Narrow" w:cs="Arial"/>
          <w:b/>
          <w:sz w:val="24"/>
          <w:szCs w:val="24"/>
          <w:u w:val="single"/>
        </w:rPr>
      </w:pPr>
    </w:p>
    <w:p w14:paraId="407FF4A1" w14:textId="77777777" w:rsidR="00C9408B" w:rsidRDefault="00C9408B" w:rsidP="00C9408B">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07D89CD5" w14:textId="77777777" w:rsidR="00042D6B" w:rsidRPr="00B12289" w:rsidRDefault="00C9408B" w:rsidP="00B12289">
      <w:pPr>
        <w:jc w:val="both"/>
        <w:rPr>
          <w:rFonts w:ascii="Arial Narrow" w:hAnsi="Arial Narrow"/>
          <w:b/>
          <w:color w:val="000000"/>
          <w:sz w:val="22"/>
          <w:szCs w:val="22"/>
          <w:u w:val="single"/>
        </w:rPr>
      </w:pPr>
      <w:r>
        <w:rPr>
          <w:rFonts w:ascii="Arial Narrow" w:hAnsi="Arial Narrow" w:cs="Arial"/>
          <w:b/>
          <w:bCs/>
          <w:sz w:val="22"/>
          <w:szCs w:val="22"/>
        </w:rPr>
        <w:t xml:space="preserve">              </w:t>
      </w:r>
      <w:r w:rsidR="00B12289">
        <w:rPr>
          <w:rFonts w:ascii="Arial Narrow" w:hAnsi="Arial Narrow"/>
          <w:b/>
          <w:bCs/>
          <w:sz w:val="22"/>
          <w:szCs w:val="22"/>
        </w:rPr>
        <w:t xml:space="preserve">  </w:t>
      </w:r>
    </w:p>
    <w:p w14:paraId="1C0550C7" w14:textId="77777777" w:rsidR="00A46F1B" w:rsidRDefault="00A46F1B" w:rsidP="00C9408B">
      <w:pPr>
        <w:spacing w:line="280" w:lineRule="atLeast"/>
        <w:contextualSpacing/>
        <w:jc w:val="both"/>
        <w:rPr>
          <w:rFonts w:ascii="Arial Narrow" w:hAnsi="Arial Narrow" w:cs="Calibri"/>
        </w:rPr>
      </w:pPr>
    </w:p>
    <w:p w14:paraId="12F89B04" w14:textId="77777777" w:rsidR="00C9408B" w:rsidRPr="004B2276" w:rsidRDefault="00C9408B" w:rsidP="00C9408B">
      <w:pPr>
        <w:spacing w:line="280" w:lineRule="atLeast"/>
        <w:contextualSpacing/>
        <w:jc w:val="both"/>
        <w:rPr>
          <w:rFonts w:ascii="Arial Narrow" w:hAnsi="Arial Narrow" w:cs="Calibri"/>
        </w:rPr>
      </w:pPr>
      <w:r w:rsidRPr="004B2276">
        <w:rPr>
          <w:rFonts w:ascii="Arial Narrow" w:hAnsi="Arial Narrow" w:cs="Calibri"/>
        </w:rPr>
        <w:t>Naju</w:t>
      </w:r>
      <w:r w:rsidR="00EC4A5A">
        <w:rPr>
          <w:rFonts w:ascii="Arial Narrow" w:hAnsi="Arial Narrow" w:cs="Calibri"/>
        </w:rPr>
        <w:t>godnejšega ponudnika</w:t>
      </w:r>
      <w:r w:rsidRPr="004B2276">
        <w:rPr>
          <w:rFonts w:ascii="Arial Narrow" w:hAnsi="Arial Narrow" w:cs="Calibri"/>
        </w:rPr>
        <w:t xml:space="preserve"> se izbere na podlagi naslednjih meril: </w:t>
      </w:r>
    </w:p>
    <w:p w14:paraId="665FAF2F" w14:textId="77777777" w:rsidR="00C9408B" w:rsidRDefault="00C9408B" w:rsidP="00C9408B">
      <w:pPr>
        <w:pStyle w:val="Noga"/>
        <w:rPr>
          <w:rFonts w:ascii="Arial Narrow" w:hAnsi="Arial Narrow"/>
          <w:b/>
          <w:bCs/>
        </w:rPr>
      </w:pPr>
    </w:p>
    <w:p w14:paraId="7FD089E4" w14:textId="77777777" w:rsidR="00C9408B" w:rsidRPr="004B2276" w:rsidRDefault="00C9408B" w:rsidP="00C9408B">
      <w:pPr>
        <w:pStyle w:val="Noga"/>
        <w:rPr>
          <w:rFonts w:ascii="Arial Narrow" w:hAnsi="Arial Narrow"/>
          <w:b/>
          <w:bCs/>
        </w:rPr>
      </w:pPr>
    </w:p>
    <w:tbl>
      <w:tblPr>
        <w:tblW w:w="8250" w:type="dxa"/>
        <w:tblInd w:w="534" w:type="dxa"/>
        <w:tblLayout w:type="fixed"/>
        <w:tblLook w:val="0000" w:firstRow="0" w:lastRow="0" w:firstColumn="0" w:lastColumn="0" w:noHBand="0" w:noVBand="0"/>
      </w:tblPr>
      <w:tblGrid>
        <w:gridCol w:w="6081"/>
        <w:gridCol w:w="2169"/>
      </w:tblGrid>
      <w:tr w:rsidR="00C9408B" w:rsidRPr="00B12289" w14:paraId="185D53A7" w14:textId="77777777" w:rsidTr="00C9408B">
        <w:trPr>
          <w:cantSplit/>
        </w:trPr>
        <w:tc>
          <w:tcPr>
            <w:tcW w:w="6081" w:type="dxa"/>
            <w:tcBorders>
              <w:top w:val="single" w:sz="4" w:space="0" w:color="auto"/>
              <w:left w:val="single" w:sz="4" w:space="0" w:color="auto"/>
              <w:bottom w:val="single" w:sz="4" w:space="0" w:color="auto"/>
              <w:right w:val="single" w:sz="4" w:space="0" w:color="auto"/>
            </w:tcBorders>
          </w:tcPr>
          <w:p w14:paraId="7E46FEA3" w14:textId="77777777" w:rsidR="00C9408B" w:rsidRPr="00B12289" w:rsidRDefault="00C9408B" w:rsidP="00C9408B">
            <w:pPr>
              <w:rPr>
                <w:rFonts w:ascii="Arial Narrow" w:hAnsi="Arial Narrow"/>
                <w:b/>
              </w:rPr>
            </w:pPr>
            <w:r w:rsidRPr="00B12289">
              <w:rPr>
                <w:rFonts w:ascii="Arial Narrow" w:hAnsi="Arial Narrow"/>
                <w:b/>
              </w:rPr>
              <w:t>MERILO</w:t>
            </w:r>
          </w:p>
        </w:tc>
        <w:tc>
          <w:tcPr>
            <w:tcW w:w="2169" w:type="dxa"/>
            <w:tcBorders>
              <w:top w:val="single" w:sz="4" w:space="0" w:color="auto"/>
              <w:left w:val="single" w:sz="4" w:space="0" w:color="auto"/>
              <w:bottom w:val="single" w:sz="4" w:space="0" w:color="auto"/>
              <w:right w:val="single" w:sz="4" w:space="0" w:color="auto"/>
            </w:tcBorders>
          </w:tcPr>
          <w:p w14:paraId="04A3BB83" w14:textId="77777777" w:rsidR="00C9408B" w:rsidRPr="00B12289" w:rsidRDefault="00C9408B" w:rsidP="00C9408B">
            <w:pPr>
              <w:jc w:val="right"/>
              <w:rPr>
                <w:rFonts w:ascii="Arial Narrow" w:hAnsi="Arial Narrow"/>
                <w:b/>
              </w:rPr>
            </w:pPr>
            <w:r w:rsidRPr="00B12289">
              <w:rPr>
                <w:rFonts w:ascii="Arial Narrow" w:hAnsi="Arial Narrow"/>
                <w:b/>
              </w:rPr>
              <w:t>Vrednost merila v %</w:t>
            </w:r>
          </w:p>
        </w:tc>
      </w:tr>
      <w:tr w:rsidR="00C9408B" w:rsidRPr="00B12289" w14:paraId="4131021C" w14:textId="77777777" w:rsidTr="00C9408B">
        <w:trPr>
          <w:cantSplit/>
        </w:trPr>
        <w:tc>
          <w:tcPr>
            <w:tcW w:w="6081" w:type="dxa"/>
            <w:tcBorders>
              <w:top w:val="single" w:sz="4" w:space="0" w:color="auto"/>
              <w:left w:val="single" w:sz="4" w:space="0" w:color="auto"/>
              <w:bottom w:val="single" w:sz="4" w:space="0" w:color="auto"/>
              <w:right w:val="single" w:sz="4" w:space="0" w:color="auto"/>
            </w:tcBorders>
          </w:tcPr>
          <w:p w14:paraId="4F5EF6F2" w14:textId="574B6155" w:rsidR="00C9408B" w:rsidRPr="00B12289" w:rsidRDefault="00C9408B" w:rsidP="00C9408B">
            <w:pPr>
              <w:pStyle w:val="Glava"/>
              <w:rPr>
                <w:rFonts w:ascii="Arial Narrow" w:hAnsi="Arial Narrow"/>
                <w:i/>
              </w:rPr>
            </w:pPr>
            <w:r w:rsidRPr="00B12289">
              <w:rPr>
                <w:rFonts w:ascii="Arial Narrow" w:hAnsi="Arial Narrow"/>
                <w:i/>
              </w:rPr>
              <w:t xml:space="preserve">Končna ponudbena vrednost z DDV </w:t>
            </w:r>
            <w:r w:rsidR="009C097F">
              <w:rPr>
                <w:rFonts w:ascii="Arial Narrow" w:hAnsi="Arial Narrow"/>
                <w:i/>
              </w:rPr>
              <w:t>/sklop</w:t>
            </w:r>
          </w:p>
        </w:tc>
        <w:tc>
          <w:tcPr>
            <w:tcW w:w="2169" w:type="dxa"/>
            <w:tcBorders>
              <w:top w:val="single" w:sz="4" w:space="0" w:color="auto"/>
              <w:left w:val="single" w:sz="4" w:space="0" w:color="auto"/>
              <w:bottom w:val="single" w:sz="4" w:space="0" w:color="auto"/>
              <w:right w:val="single" w:sz="4" w:space="0" w:color="auto"/>
            </w:tcBorders>
          </w:tcPr>
          <w:p w14:paraId="0934947C" w14:textId="77777777" w:rsidR="00C9408B" w:rsidRPr="00B12289" w:rsidRDefault="00D40589" w:rsidP="00C9408B">
            <w:pPr>
              <w:jc w:val="center"/>
              <w:rPr>
                <w:rFonts w:ascii="Arial Narrow" w:hAnsi="Arial Narrow"/>
                <w:b/>
              </w:rPr>
            </w:pPr>
            <w:r w:rsidRPr="00B12289">
              <w:rPr>
                <w:rFonts w:ascii="Arial Narrow" w:hAnsi="Arial Narrow"/>
                <w:b/>
              </w:rPr>
              <w:t>100</w:t>
            </w:r>
            <w:r w:rsidR="00C9408B" w:rsidRPr="00B12289">
              <w:rPr>
                <w:rFonts w:ascii="Arial Narrow" w:hAnsi="Arial Narrow"/>
                <w:b/>
              </w:rPr>
              <w:t>,0</w:t>
            </w:r>
          </w:p>
        </w:tc>
      </w:tr>
      <w:tr w:rsidR="00C9408B" w:rsidRPr="00B12289" w14:paraId="3DED9E09" w14:textId="77777777" w:rsidTr="00C9408B">
        <w:trPr>
          <w:cantSplit/>
        </w:trPr>
        <w:tc>
          <w:tcPr>
            <w:tcW w:w="6081" w:type="dxa"/>
            <w:tcBorders>
              <w:top w:val="single" w:sz="4" w:space="0" w:color="auto"/>
              <w:left w:val="single" w:sz="4" w:space="0" w:color="auto"/>
              <w:bottom w:val="single" w:sz="4" w:space="0" w:color="auto"/>
              <w:right w:val="single" w:sz="4" w:space="0" w:color="auto"/>
            </w:tcBorders>
          </w:tcPr>
          <w:p w14:paraId="102AB455" w14:textId="77777777" w:rsidR="00C9408B" w:rsidRPr="00B12289" w:rsidRDefault="00C9408B" w:rsidP="00C9408B">
            <w:pPr>
              <w:pStyle w:val="Glava"/>
              <w:rPr>
                <w:rFonts w:ascii="Arial Narrow" w:hAnsi="Arial Narrow"/>
                <w:b/>
                <w:i/>
              </w:rPr>
            </w:pPr>
            <w:r w:rsidRPr="00B12289">
              <w:rPr>
                <w:rFonts w:ascii="Arial Narrow" w:hAnsi="Arial Narrow"/>
                <w:b/>
                <w:i/>
              </w:rPr>
              <w:t xml:space="preserve">SKUPAJ:                                                                          </w:t>
            </w:r>
          </w:p>
        </w:tc>
        <w:tc>
          <w:tcPr>
            <w:tcW w:w="2169" w:type="dxa"/>
            <w:tcBorders>
              <w:top w:val="single" w:sz="4" w:space="0" w:color="auto"/>
              <w:left w:val="single" w:sz="4" w:space="0" w:color="auto"/>
              <w:bottom w:val="single" w:sz="4" w:space="0" w:color="auto"/>
              <w:right w:val="single" w:sz="4" w:space="0" w:color="auto"/>
            </w:tcBorders>
          </w:tcPr>
          <w:p w14:paraId="5154D148" w14:textId="77777777" w:rsidR="00C9408B" w:rsidRPr="00B12289" w:rsidRDefault="00C9408B" w:rsidP="00C9408B">
            <w:pPr>
              <w:jc w:val="center"/>
              <w:rPr>
                <w:rFonts w:ascii="Arial Narrow" w:hAnsi="Arial Narrow"/>
                <w:b/>
              </w:rPr>
            </w:pPr>
            <w:r w:rsidRPr="00B12289">
              <w:rPr>
                <w:rFonts w:ascii="Arial Narrow" w:hAnsi="Arial Narrow"/>
                <w:b/>
              </w:rPr>
              <w:t>100,0</w:t>
            </w:r>
          </w:p>
        </w:tc>
      </w:tr>
      <w:tr w:rsidR="00C9408B" w:rsidRPr="00B12289" w14:paraId="5923CBDC" w14:textId="77777777" w:rsidTr="00C9408B">
        <w:trPr>
          <w:cantSplit/>
          <w:trHeight w:val="60"/>
        </w:trPr>
        <w:tc>
          <w:tcPr>
            <w:tcW w:w="6081" w:type="dxa"/>
            <w:tcBorders>
              <w:top w:val="single" w:sz="4" w:space="0" w:color="auto"/>
            </w:tcBorders>
          </w:tcPr>
          <w:p w14:paraId="5FD481CE" w14:textId="77777777" w:rsidR="00C9408B" w:rsidRPr="00B12289" w:rsidRDefault="00C9408B" w:rsidP="00C9408B">
            <w:pPr>
              <w:pStyle w:val="Glava"/>
              <w:rPr>
                <w:rFonts w:ascii="Arial Narrow" w:hAnsi="Arial Narrow"/>
              </w:rPr>
            </w:pPr>
          </w:p>
        </w:tc>
        <w:tc>
          <w:tcPr>
            <w:tcW w:w="2169" w:type="dxa"/>
            <w:tcBorders>
              <w:top w:val="single" w:sz="4" w:space="0" w:color="auto"/>
            </w:tcBorders>
          </w:tcPr>
          <w:p w14:paraId="7684A110" w14:textId="77777777" w:rsidR="00C9408B" w:rsidRPr="00B12289" w:rsidRDefault="00C9408B" w:rsidP="00C9408B">
            <w:pPr>
              <w:jc w:val="center"/>
              <w:rPr>
                <w:rFonts w:ascii="Arial Narrow" w:hAnsi="Arial Narrow"/>
                <w:b/>
              </w:rPr>
            </w:pPr>
          </w:p>
        </w:tc>
      </w:tr>
    </w:tbl>
    <w:p w14:paraId="4D50AA3C" w14:textId="77777777" w:rsidR="00EC4A5A" w:rsidRPr="00B12289" w:rsidRDefault="00EC4A5A" w:rsidP="00C9408B">
      <w:pPr>
        <w:pStyle w:val="Noga"/>
        <w:rPr>
          <w:rFonts w:ascii="Arial Narrow" w:hAnsi="Arial Narrow"/>
        </w:rPr>
      </w:pPr>
    </w:p>
    <w:p w14:paraId="2A9FAE8B" w14:textId="72015B2D" w:rsidR="00EC4A5A" w:rsidRPr="00B12289" w:rsidRDefault="00E44201" w:rsidP="003772E6">
      <w:pPr>
        <w:pStyle w:val="Telobesedila"/>
        <w:numPr>
          <w:ilvl w:val="0"/>
          <w:numId w:val="12"/>
        </w:numPr>
        <w:spacing w:after="220" w:line="220" w:lineRule="atLeast"/>
        <w:ind w:right="0"/>
        <w:rPr>
          <w:rFonts w:ascii="Arial Narrow" w:hAnsi="Arial Narrow"/>
          <w:b/>
          <w:iCs/>
          <w:color w:val="000000"/>
          <w:sz w:val="23"/>
          <w:szCs w:val="23"/>
        </w:rPr>
      </w:pPr>
      <w:r>
        <w:rPr>
          <w:rFonts w:ascii="Arial Narrow" w:hAnsi="Arial Narrow"/>
          <w:b/>
          <w:i/>
          <w:iCs/>
          <w:color w:val="000000"/>
          <w:sz w:val="23"/>
          <w:szCs w:val="23"/>
        </w:rPr>
        <w:t>Rok izvedbe</w:t>
      </w:r>
      <w:r w:rsidR="006A76BA">
        <w:rPr>
          <w:rFonts w:ascii="Arial Narrow" w:hAnsi="Arial Narrow"/>
          <w:b/>
          <w:i/>
          <w:iCs/>
          <w:color w:val="000000"/>
          <w:sz w:val="23"/>
          <w:szCs w:val="23"/>
        </w:rPr>
        <w:t xml:space="preserve">: </w:t>
      </w:r>
      <w:r w:rsidR="006A76BA" w:rsidRPr="004528A7">
        <w:rPr>
          <w:rFonts w:ascii="Arial Narrow" w:hAnsi="Arial Narrow"/>
          <w:b/>
          <w:i/>
          <w:iCs/>
          <w:color w:val="000000"/>
          <w:sz w:val="23"/>
          <w:szCs w:val="23"/>
        </w:rPr>
        <w:t>210</w:t>
      </w:r>
      <w:r w:rsidR="00EC4A5A" w:rsidRPr="000652F0">
        <w:rPr>
          <w:rFonts w:ascii="Arial Narrow" w:hAnsi="Arial Narrow"/>
          <w:b/>
          <w:i/>
          <w:iCs/>
          <w:color w:val="000000"/>
          <w:sz w:val="23"/>
          <w:szCs w:val="23"/>
        </w:rPr>
        <w:t xml:space="preserve"> dni </w:t>
      </w:r>
      <w:r w:rsidR="00EC4A5A" w:rsidRPr="000652F0">
        <w:rPr>
          <w:rFonts w:ascii="Arial Narrow" w:hAnsi="Arial Narrow"/>
          <w:b/>
          <w:iCs/>
          <w:color w:val="000000"/>
          <w:sz w:val="23"/>
          <w:szCs w:val="23"/>
        </w:rPr>
        <w:t>od</w:t>
      </w:r>
      <w:r w:rsidR="00EC4A5A" w:rsidRPr="00B12289">
        <w:rPr>
          <w:rFonts w:ascii="Arial Narrow" w:hAnsi="Arial Narrow"/>
          <w:b/>
          <w:iCs/>
          <w:color w:val="000000"/>
          <w:sz w:val="23"/>
          <w:szCs w:val="23"/>
        </w:rPr>
        <w:t xml:space="preserve"> dneva veljavnosti pogodbe</w:t>
      </w:r>
      <w:r w:rsidR="00DF6A45">
        <w:rPr>
          <w:rFonts w:ascii="Arial Narrow" w:hAnsi="Arial Narrow"/>
          <w:b/>
          <w:iCs/>
          <w:color w:val="000000"/>
          <w:sz w:val="23"/>
          <w:szCs w:val="23"/>
        </w:rPr>
        <w:t>.</w:t>
      </w:r>
    </w:p>
    <w:p w14:paraId="4AF7CFCE" w14:textId="77777777" w:rsidR="00C9408B" w:rsidRPr="00B12289" w:rsidRDefault="00C9408B" w:rsidP="003772E6">
      <w:pPr>
        <w:pStyle w:val="Telobesedila"/>
        <w:numPr>
          <w:ilvl w:val="0"/>
          <w:numId w:val="12"/>
        </w:numPr>
        <w:spacing w:after="220" w:line="220" w:lineRule="atLeast"/>
        <w:ind w:right="0"/>
        <w:rPr>
          <w:rFonts w:ascii="Arial Narrow" w:hAnsi="Arial Narrow"/>
          <w:b/>
          <w:i/>
          <w:iCs/>
          <w:color w:val="000000"/>
          <w:sz w:val="23"/>
          <w:szCs w:val="23"/>
        </w:rPr>
      </w:pPr>
      <w:r w:rsidRPr="00B12289">
        <w:rPr>
          <w:rFonts w:ascii="Arial Narrow" w:hAnsi="Arial Narrow"/>
          <w:b/>
          <w:i/>
          <w:iCs/>
          <w:color w:val="000000"/>
          <w:sz w:val="23"/>
        </w:rPr>
        <w:lastRenderedPageBreak/>
        <w:t xml:space="preserve">Rok plačila: </w:t>
      </w:r>
      <w:r w:rsidRPr="00B12289">
        <w:rPr>
          <w:rFonts w:ascii="Arial Narrow" w:hAnsi="Arial Narrow"/>
          <w:b/>
          <w:color w:val="000000"/>
          <w:sz w:val="23"/>
          <w:szCs w:val="23"/>
        </w:rPr>
        <w:t xml:space="preserve">60 dni </w:t>
      </w:r>
      <w:r w:rsidRPr="00B12289">
        <w:rPr>
          <w:rFonts w:ascii="Arial Narrow" w:hAnsi="Arial Narrow"/>
          <w:b/>
          <w:sz w:val="23"/>
          <w:szCs w:val="23"/>
        </w:rPr>
        <w:t>po izvršeni pisni končni primopredaji  in po</w:t>
      </w:r>
      <w:r w:rsidRPr="00B12289">
        <w:rPr>
          <w:rFonts w:ascii="Arial Narrow" w:hAnsi="Arial Narrow"/>
          <w:b/>
          <w:color w:val="000000"/>
          <w:sz w:val="23"/>
          <w:szCs w:val="23"/>
        </w:rPr>
        <w:t xml:space="preserve"> prejemu računa</w:t>
      </w:r>
    </w:p>
    <w:p w14:paraId="1FEBEC5A" w14:textId="77777777" w:rsidR="00C9408B" w:rsidRPr="00B12289" w:rsidRDefault="00C9408B" w:rsidP="003772E6">
      <w:pPr>
        <w:pStyle w:val="Telobesedila"/>
        <w:numPr>
          <w:ilvl w:val="0"/>
          <w:numId w:val="12"/>
        </w:numPr>
        <w:spacing w:after="220" w:line="220" w:lineRule="atLeast"/>
        <w:ind w:right="0"/>
        <w:rPr>
          <w:rFonts w:ascii="Arial Narrow" w:hAnsi="Arial Narrow"/>
          <w:b/>
          <w:i/>
          <w:iCs/>
          <w:color w:val="000000"/>
          <w:sz w:val="23"/>
        </w:rPr>
      </w:pPr>
      <w:r w:rsidRPr="00B12289">
        <w:rPr>
          <w:rFonts w:ascii="Arial Narrow" w:hAnsi="Arial Narrow"/>
          <w:b/>
          <w:i/>
          <w:iCs/>
          <w:sz w:val="23"/>
        </w:rPr>
        <w:t>Garancije – bančne, nepreklicne, brezpogojne, na prvi poziv:</w:t>
      </w:r>
    </w:p>
    <w:p w14:paraId="38D6FC5B" w14:textId="154032CF" w:rsidR="00C9408B" w:rsidRPr="00B12289" w:rsidRDefault="00C9408B" w:rsidP="004528A7">
      <w:pPr>
        <w:pStyle w:val="Noga"/>
        <w:ind w:left="720"/>
        <w:jc w:val="both"/>
        <w:rPr>
          <w:rFonts w:ascii="Arial Narrow" w:hAnsi="Arial Narrow" w:cs="Arial"/>
          <w:b/>
          <w:bCs/>
        </w:rPr>
      </w:pPr>
      <w:r w:rsidRPr="00B12289">
        <w:rPr>
          <w:rFonts w:ascii="Arial Narrow" w:hAnsi="Arial Narrow" w:cs="Arial"/>
          <w:b/>
          <w:bCs/>
        </w:rPr>
        <w:t xml:space="preserve">Izbrani ponudnik kot instrument zavarovanja pogodbe za nakup opreme naročniku </w:t>
      </w:r>
      <w:r w:rsidR="004528A7">
        <w:rPr>
          <w:rFonts w:ascii="Arial Narrow" w:hAnsi="Arial Narrow" w:cs="Arial"/>
          <w:b/>
          <w:bCs/>
        </w:rPr>
        <w:t xml:space="preserve">       v </w:t>
      </w:r>
      <w:r w:rsidRPr="00B12289">
        <w:rPr>
          <w:rFonts w:ascii="Arial Narrow" w:hAnsi="Arial Narrow" w:cs="Arial"/>
          <w:b/>
          <w:bCs/>
          <w:u w:val="single"/>
        </w:rPr>
        <w:t xml:space="preserve">desetih (10) dneh po podpisu pogodbe </w:t>
      </w:r>
      <w:r w:rsidRPr="00B12289">
        <w:rPr>
          <w:rFonts w:ascii="Arial Narrow" w:hAnsi="Arial Narrow" w:cs="Arial"/>
          <w:b/>
          <w:bCs/>
        </w:rPr>
        <w:t>predloži:</w:t>
      </w:r>
    </w:p>
    <w:p w14:paraId="2A9C09B9" w14:textId="6EE855DF" w:rsidR="00C9408B" w:rsidRPr="00B12289" w:rsidRDefault="00C9408B" w:rsidP="003772E6">
      <w:pPr>
        <w:numPr>
          <w:ilvl w:val="0"/>
          <w:numId w:val="31"/>
        </w:numPr>
        <w:jc w:val="both"/>
        <w:rPr>
          <w:rFonts w:ascii="Arial Narrow" w:hAnsi="Arial Narrow"/>
          <w:sz w:val="22"/>
        </w:rPr>
      </w:pPr>
      <w:r w:rsidRPr="00B12289">
        <w:rPr>
          <w:rFonts w:ascii="Arial Narrow" w:hAnsi="Arial Narrow"/>
          <w:sz w:val="23"/>
        </w:rPr>
        <w:t>nepreklicno, brezpogojno bančno garancijo</w:t>
      </w:r>
      <w:r w:rsidR="000140EA">
        <w:rPr>
          <w:rFonts w:ascii="Arial Narrow" w:hAnsi="Arial Narrow"/>
          <w:sz w:val="23"/>
        </w:rPr>
        <w:t xml:space="preserve"> ali enakovredno kavcijsko zavarovanje</w:t>
      </w:r>
      <w:r w:rsidRPr="00B12289">
        <w:rPr>
          <w:rFonts w:ascii="Arial Narrow" w:hAnsi="Arial Narrow"/>
          <w:sz w:val="23"/>
        </w:rPr>
        <w:t xml:space="preserve">, unovčljivo na prvi poziv, za dobro izvedbo pogodbenih obveznosti, v višini </w:t>
      </w:r>
      <w:r w:rsidRPr="00B12289">
        <w:rPr>
          <w:rFonts w:ascii="Arial Narrow" w:hAnsi="Arial Narrow"/>
          <w:color w:val="000000"/>
          <w:sz w:val="23"/>
        </w:rPr>
        <w:t>10</w:t>
      </w:r>
      <w:r w:rsidRPr="00B12289">
        <w:rPr>
          <w:rFonts w:ascii="Arial Narrow" w:hAnsi="Arial Narrow"/>
          <w:sz w:val="23"/>
        </w:rPr>
        <w:t xml:space="preserve"> % pogodbene vrednosti vključno z DDV, </w:t>
      </w:r>
      <w:r w:rsidRPr="00B12289">
        <w:rPr>
          <w:rFonts w:ascii="Arial Narrow" w:hAnsi="Arial Narrow"/>
          <w:sz w:val="23"/>
          <w:szCs w:val="23"/>
        </w:rPr>
        <w:t xml:space="preserve">z veljavnostjo </w:t>
      </w:r>
      <w:r w:rsidR="000140EA">
        <w:rPr>
          <w:rFonts w:ascii="Arial Narrow" w:hAnsi="Arial Narrow"/>
          <w:sz w:val="23"/>
          <w:szCs w:val="23"/>
        </w:rPr>
        <w:t>zavarovanja</w:t>
      </w:r>
      <w:r w:rsidRPr="00B12289">
        <w:rPr>
          <w:rFonts w:ascii="Arial Narrow" w:hAnsi="Arial Narrow"/>
          <w:sz w:val="23"/>
          <w:szCs w:val="23"/>
        </w:rPr>
        <w:t>: do končne primopredaje</w:t>
      </w:r>
      <w:r w:rsidR="00DF6A45">
        <w:rPr>
          <w:rFonts w:ascii="Arial Narrow" w:hAnsi="Arial Narrow"/>
          <w:sz w:val="23"/>
          <w:szCs w:val="23"/>
        </w:rPr>
        <w:t xml:space="preserve"> (</w:t>
      </w:r>
      <w:r w:rsidR="00DF6A45" w:rsidRPr="000652F0">
        <w:rPr>
          <w:rFonts w:ascii="Arial Narrow" w:hAnsi="Arial Narrow"/>
          <w:sz w:val="23"/>
          <w:szCs w:val="23"/>
        </w:rPr>
        <w:t xml:space="preserve">največ </w:t>
      </w:r>
      <w:r w:rsidR="003F0404">
        <w:rPr>
          <w:rFonts w:ascii="Arial Narrow" w:hAnsi="Arial Narrow"/>
          <w:sz w:val="23"/>
          <w:szCs w:val="23"/>
        </w:rPr>
        <w:t>210 d</w:t>
      </w:r>
      <w:r w:rsidR="00EC4A5A" w:rsidRPr="000652F0">
        <w:rPr>
          <w:rFonts w:ascii="Arial Narrow" w:hAnsi="Arial Narrow"/>
          <w:sz w:val="23"/>
          <w:szCs w:val="23"/>
        </w:rPr>
        <w:t>ni</w:t>
      </w:r>
      <w:r w:rsidRPr="000652F0">
        <w:rPr>
          <w:rFonts w:ascii="Arial Narrow" w:hAnsi="Arial Narrow"/>
          <w:sz w:val="23"/>
          <w:szCs w:val="23"/>
        </w:rPr>
        <w:t>) in</w:t>
      </w:r>
      <w:r w:rsidRPr="00B12289">
        <w:rPr>
          <w:rFonts w:ascii="Arial Narrow" w:hAnsi="Arial Narrow"/>
          <w:sz w:val="23"/>
          <w:szCs w:val="23"/>
        </w:rPr>
        <w:t xml:space="preserve"> 30 dni</w:t>
      </w:r>
      <w:r w:rsidR="00B00B58">
        <w:rPr>
          <w:rFonts w:ascii="Arial Narrow" w:hAnsi="Arial Narrow"/>
          <w:sz w:val="23"/>
          <w:szCs w:val="23"/>
        </w:rPr>
        <w:t xml:space="preserve">, šteto od naslednje dne po </w:t>
      </w:r>
      <w:proofErr w:type="spellStart"/>
      <w:r w:rsidR="00B00B58">
        <w:rPr>
          <w:rFonts w:ascii="Arial Narrow" w:hAnsi="Arial Narrow"/>
          <w:sz w:val="23"/>
          <w:szCs w:val="23"/>
        </w:rPr>
        <w:t>pedložitvi</w:t>
      </w:r>
      <w:proofErr w:type="spellEnd"/>
      <w:r w:rsidR="00B00B58">
        <w:rPr>
          <w:rFonts w:ascii="Arial Narrow" w:hAnsi="Arial Narrow"/>
          <w:sz w:val="23"/>
          <w:szCs w:val="23"/>
        </w:rPr>
        <w:t xml:space="preserve"> finančnega zavarovanja naročniku</w:t>
      </w:r>
    </w:p>
    <w:p w14:paraId="3F2DCFCE" w14:textId="77777777" w:rsidR="00C9408B" w:rsidRPr="00B12289" w:rsidRDefault="00C9408B" w:rsidP="00C9408B">
      <w:pPr>
        <w:tabs>
          <w:tab w:val="left" w:pos="567"/>
        </w:tabs>
        <w:jc w:val="both"/>
        <w:rPr>
          <w:rFonts w:ascii="Arial Narrow" w:hAnsi="Arial Narrow"/>
          <w:sz w:val="23"/>
        </w:rPr>
      </w:pPr>
      <w:r w:rsidRPr="00B12289">
        <w:rPr>
          <w:rFonts w:ascii="Arial Narrow" w:hAnsi="Arial Narrow"/>
          <w:sz w:val="23"/>
        </w:rPr>
        <w:tab/>
      </w:r>
      <w:r w:rsidRPr="00B12289">
        <w:rPr>
          <w:rFonts w:ascii="Arial Narrow" w:hAnsi="Arial Narrow"/>
          <w:b/>
          <w:sz w:val="23"/>
          <w:u w:val="single"/>
        </w:rPr>
        <w:t>ali</w:t>
      </w:r>
      <w:r w:rsidRPr="00B12289">
        <w:rPr>
          <w:rFonts w:ascii="Arial Narrow" w:hAnsi="Arial Narrow"/>
          <w:sz w:val="23"/>
        </w:rPr>
        <w:t>:</w:t>
      </w:r>
    </w:p>
    <w:p w14:paraId="5B89E441" w14:textId="59BB4EDD" w:rsidR="00C9408B" w:rsidRPr="00B12289" w:rsidRDefault="000140EA" w:rsidP="003772E6">
      <w:pPr>
        <w:numPr>
          <w:ilvl w:val="0"/>
          <w:numId w:val="31"/>
        </w:numPr>
        <w:jc w:val="both"/>
        <w:rPr>
          <w:rFonts w:ascii="Arial Narrow" w:hAnsi="Arial Narrow" w:cs="Arial"/>
          <w:bCs/>
        </w:rPr>
      </w:pPr>
      <w:r>
        <w:rPr>
          <w:rFonts w:ascii="Arial Narrow" w:hAnsi="Arial Narrow" w:cs="Arial"/>
          <w:bCs/>
        </w:rPr>
        <w:t>vplača denarni depozit</w:t>
      </w:r>
      <w:r w:rsidR="00C9408B" w:rsidRPr="00B12289">
        <w:rPr>
          <w:rFonts w:ascii="Arial Narrow" w:hAnsi="Arial Narrow" w:cs="Arial"/>
          <w:bCs/>
        </w:rPr>
        <w:t xml:space="preserve"> v višini 10 % </w:t>
      </w:r>
      <w:r w:rsidR="00C9408B" w:rsidRPr="00B12289">
        <w:rPr>
          <w:rFonts w:ascii="Arial Narrow" w:hAnsi="Arial Narrow" w:cs="Arial"/>
        </w:rPr>
        <w:t xml:space="preserve">od pogodbene vrednosti za opremo, za obdobje: </w:t>
      </w:r>
      <w:r w:rsidR="00C9408B" w:rsidRPr="00B12289">
        <w:rPr>
          <w:rFonts w:ascii="Arial Narrow" w:hAnsi="Arial Narrow" w:cs="Arial"/>
          <w:bCs/>
        </w:rPr>
        <w:t>do končne pisne primopredaje in 30 dni</w:t>
      </w:r>
      <w:r w:rsidR="00EC4A5A" w:rsidRPr="00B12289">
        <w:rPr>
          <w:rFonts w:ascii="Arial Narrow" w:hAnsi="Arial Narrow" w:cs="Arial"/>
          <w:bCs/>
        </w:rPr>
        <w:t>.</w:t>
      </w:r>
    </w:p>
    <w:p w14:paraId="54068A52" w14:textId="77777777" w:rsidR="00C9408B" w:rsidRPr="00B12289" w:rsidRDefault="00C9408B" w:rsidP="00C9408B">
      <w:pPr>
        <w:ind w:left="1428"/>
        <w:jc w:val="both"/>
        <w:rPr>
          <w:rFonts w:ascii="Arial Narrow" w:hAnsi="Arial Narrow" w:cs="Arial"/>
          <w:bCs/>
        </w:rPr>
      </w:pPr>
    </w:p>
    <w:p w14:paraId="19F55D88" w14:textId="77777777" w:rsidR="00C9408B" w:rsidRPr="00B12289" w:rsidRDefault="00C9408B" w:rsidP="00C9408B">
      <w:pPr>
        <w:ind w:left="708"/>
        <w:jc w:val="both"/>
        <w:rPr>
          <w:rFonts w:ascii="Arial Narrow" w:hAnsi="Arial Narrow" w:cs="Arial"/>
          <w:b/>
        </w:rPr>
      </w:pPr>
      <w:r w:rsidRPr="00B12289">
        <w:rPr>
          <w:rFonts w:ascii="Arial Narrow" w:hAnsi="Arial Narrow" w:cs="Arial"/>
          <w:b/>
        </w:rPr>
        <w:t>Na dan uspešno opravljene končne pisne primopredaje izbrani ponudnik naročniku predloži:</w:t>
      </w:r>
    </w:p>
    <w:p w14:paraId="7511F9E7" w14:textId="01CD6AE7" w:rsidR="00C9408B" w:rsidRPr="00B12289" w:rsidRDefault="00C9408B" w:rsidP="003772E6">
      <w:pPr>
        <w:numPr>
          <w:ilvl w:val="0"/>
          <w:numId w:val="31"/>
        </w:numPr>
        <w:tabs>
          <w:tab w:val="left" w:pos="567"/>
        </w:tabs>
        <w:jc w:val="both"/>
        <w:rPr>
          <w:rFonts w:ascii="Arial Narrow" w:hAnsi="Arial Narrow"/>
          <w:sz w:val="23"/>
          <w:szCs w:val="23"/>
        </w:rPr>
      </w:pPr>
      <w:r w:rsidRPr="00B12289">
        <w:rPr>
          <w:rFonts w:ascii="Arial Narrow" w:hAnsi="Arial Narrow"/>
          <w:sz w:val="23"/>
        </w:rPr>
        <w:t>n</w:t>
      </w:r>
      <w:r w:rsidRPr="00B12289">
        <w:rPr>
          <w:rFonts w:ascii="Arial Narrow" w:hAnsi="Arial Narrow"/>
          <w:sz w:val="23"/>
          <w:szCs w:val="23"/>
        </w:rPr>
        <w:t>epreklicno brezpogojno bančno garancijo</w:t>
      </w:r>
      <w:r w:rsidR="000140EA">
        <w:rPr>
          <w:rFonts w:ascii="Arial Narrow" w:hAnsi="Arial Narrow"/>
          <w:sz w:val="23"/>
          <w:szCs w:val="23"/>
        </w:rPr>
        <w:t xml:space="preserve"> ali enakovredno kavcijsko zavarovanje</w:t>
      </w:r>
      <w:r w:rsidRPr="00B12289">
        <w:rPr>
          <w:rFonts w:ascii="Arial Narrow" w:hAnsi="Arial Narrow"/>
          <w:sz w:val="23"/>
          <w:szCs w:val="23"/>
        </w:rPr>
        <w:t xml:space="preserve">, unovčljivo na prvi poziv, za odgovornost in odpravo napak v garancijskem roku, v višini 5 % pogodbene vrednosti vključno z DDV, z veljavnostjo </w:t>
      </w:r>
      <w:r w:rsidR="000140EA">
        <w:rPr>
          <w:rFonts w:ascii="Arial Narrow" w:hAnsi="Arial Narrow"/>
          <w:sz w:val="23"/>
          <w:szCs w:val="23"/>
        </w:rPr>
        <w:t>zavarovanja</w:t>
      </w:r>
      <w:r w:rsidRPr="00B12289">
        <w:rPr>
          <w:rFonts w:ascii="Arial Narrow" w:hAnsi="Arial Narrow"/>
          <w:sz w:val="23"/>
          <w:szCs w:val="23"/>
        </w:rPr>
        <w:t xml:space="preserve">: najmanj </w:t>
      </w:r>
      <w:r w:rsidR="005E5C17" w:rsidRPr="00B12289">
        <w:rPr>
          <w:rFonts w:ascii="Arial Narrow" w:hAnsi="Arial Narrow"/>
          <w:sz w:val="23"/>
          <w:szCs w:val="23"/>
        </w:rPr>
        <w:t>48</w:t>
      </w:r>
      <w:r w:rsidRPr="00B12289">
        <w:rPr>
          <w:rFonts w:ascii="Arial Narrow" w:hAnsi="Arial Narrow"/>
          <w:sz w:val="23"/>
          <w:szCs w:val="23"/>
        </w:rPr>
        <w:t xml:space="preserve"> mesecev, šteto z dnem uspešno </w:t>
      </w:r>
      <w:r w:rsidRPr="00B12289">
        <w:rPr>
          <w:rFonts w:ascii="Arial Narrow" w:hAnsi="Arial Narrow" w:cs="Arial"/>
          <w:sz w:val="23"/>
          <w:szCs w:val="23"/>
        </w:rPr>
        <w:t xml:space="preserve">opravljene končne pisne primopredaje </w:t>
      </w:r>
      <w:r w:rsidRPr="00B12289">
        <w:rPr>
          <w:rFonts w:ascii="Arial Narrow" w:hAnsi="Arial Narrow" w:cs="Arial"/>
          <w:bCs/>
          <w:sz w:val="23"/>
          <w:szCs w:val="23"/>
        </w:rPr>
        <w:t>in 30 dni</w:t>
      </w:r>
    </w:p>
    <w:p w14:paraId="4DAD0868" w14:textId="77777777" w:rsidR="00C9408B" w:rsidRPr="00B12289" w:rsidRDefault="00C9408B" w:rsidP="00C9408B">
      <w:pPr>
        <w:tabs>
          <w:tab w:val="left" w:pos="567"/>
        </w:tabs>
        <w:jc w:val="both"/>
        <w:rPr>
          <w:rFonts w:ascii="Arial Narrow" w:hAnsi="Arial Narrow"/>
          <w:b/>
          <w:sz w:val="23"/>
          <w:u w:val="single"/>
        </w:rPr>
      </w:pPr>
      <w:r w:rsidRPr="00B12289">
        <w:rPr>
          <w:rFonts w:ascii="Arial Narrow" w:hAnsi="Arial Narrow"/>
          <w:sz w:val="23"/>
        </w:rPr>
        <w:tab/>
      </w:r>
      <w:r w:rsidRPr="00B12289">
        <w:rPr>
          <w:rFonts w:ascii="Arial Narrow" w:hAnsi="Arial Narrow"/>
          <w:b/>
          <w:sz w:val="23"/>
          <w:u w:val="single"/>
        </w:rPr>
        <w:t>ali:</w:t>
      </w:r>
    </w:p>
    <w:p w14:paraId="0228506E" w14:textId="408AC1A3" w:rsidR="00C9408B" w:rsidRPr="00B12289" w:rsidRDefault="000140EA" w:rsidP="003772E6">
      <w:pPr>
        <w:numPr>
          <w:ilvl w:val="0"/>
          <w:numId w:val="31"/>
        </w:numPr>
        <w:jc w:val="both"/>
        <w:rPr>
          <w:rFonts w:ascii="Arial Narrow" w:hAnsi="Arial Narrow" w:cs="Arial"/>
          <w:bCs/>
          <w:sz w:val="23"/>
          <w:szCs w:val="23"/>
        </w:rPr>
      </w:pPr>
      <w:r>
        <w:rPr>
          <w:rFonts w:ascii="Arial Narrow" w:hAnsi="Arial Narrow" w:cs="Arial"/>
          <w:bCs/>
          <w:sz w:val="23"/>
          <w:szCs w:val="23"/>
        </w:rPr>
        <w:t>vplača denarni depozit</w:t>
      </w:r>
      <w:r w:rsidR="00C9408B" w:rsidRPr="00B12289">
        <w:rPr>
          <w:rFonts w:ascii="Arial Narrow" w:hAnsi="Arial Narrow" w:cs="Arial"/>
          <w:bCs/>
          <w:sz w:val="23"/>
          <w:szCs w:val="23"/>
        </w:rPr>
        <w:t xml:space="preserve"> v višini 5 % </w:t>
      </w:r>
      <w:r w:rsidR="00C9408B" w:rsidRPr="00B12289">
        <w:rPr>
          <w:rFonts w:ascii="Arial Narrow" w:hAnsi="Arial Narrow" w:cs="Arial"/>
          <w:sz w:val="23"/>
          <w:szCs w:val="23"/>
        </w:rPr>
        <w:t xml:space="preserve">od pogodbene vrednosti za opremo, za obdobje: </w:t>
      </w:r>
      <w:r w:rsidR="005E5C17" w:rsidRPr="00B12289">
        <w:rPr>
          <w:rFonts w:ascii="Arial Narrow" w:hAnsi="Arial Narrow" w:cs="Arial"/>
          <w:sz w:val="23"/>
          <w:szCs w:val="23"/>
        </w:rPr>
        <w:t>najmanj 48</w:t>
      </w:r>
      <w:r w:rsidR="00C9408B" w:rsidRPr="00B12289">
        <w:rPr>
          <w:rFonts w:ascii="Arial Narrow" w:hAnsi="Arial Narrow" w:cs="Arial"/>
          <w:sz w:val="23"/>
          <w:szCs w:val="23"/>
        </w:rPr>
        <w:t xml:space="preserve"> mesecev </w:t>
      </w:r>
      <w:r w:rsidR="00C9408B" w:rsidRPr="00B12289">
        <w:rPr>
          <w:rFonts w:ascii="Arial Narrow" w:hAnsi="Arial Narrow" w:cs="Arial"/>
          <w:bCs/>
          <w:sz w:val="23"/>
          <w:szCs w:val="23"/>
        </w:rPr>
        <w:t>in 30 dni</w:t>
      </w:r>
      <w:r w:rsidR="00EC4A5A" w:rsidRPr="00B12289">
        <w:rPr>
          <w:rFonts w:ascii="Arial Narrow" w:hAnsi="Arial Narrow" w:cs="Arial"/>
          <w:bCs/>
          <w:sz w:val="23"/>
          <w:szCs w:val="23"/>
        </w:rPr>
        <w:t>.</w:t>
      </w:r>
    </w:p>
    <w:p w14:paraId="5FA24CD9" w14:textId="77777777" w:rsidR="00C9408B" w:rsidRDefault="00C9408B" w:rsidP="00C9408B">
      <w:pPr>
        <w:ind w:left="1428"/>
        <w:jc w:val="both"/>
        <w:rPr>
          <w:rFonts w:ascii="Arial Narrow" w:hAnsi="Arial Narrow" w:cs="Arial"/>
          <w:bCs/>
        </w:rPr>
      </w:pPr>
    </w:p>
    <w:p w14:paraId="706B0636" w14:textId="2ACAC054" w:rsidR="00C9408B" w:rsidRPr="00FE21C5" w:rsidRDefault="000140EA" w:rsidP="00C9408B">
      <w:pPr>
        <w:ind w:left="360"/>
        <w:jc w:val="both"/>
        <w:rPr>
          <w:rFonts w:ascii="Arial Narrow" w:hAnsi="Arial Narrow" w:cs="Arial"/>
          <w:bCs/>
        </w:rPr>
      </w:pPr>
      <w:r>
        <w:rPr>
          <w:rFonts w:ascii="Arial Narrow" w:hAnsi="Arial Narrow" w:cs="Arial"/>
          <w:b/>
          <w:bCs/>
          <w:u w:val="single"/>
        </w:rPr>
        <w:t>Plačilo denarnega depozita</w:t>
      </w:r>
      <w:r w:rsidR="00C9408B" w:rsidRPr="00A777B4">
        <w:rPr>
          <w:rFonts w:ascii="Arial Narrow" w:hAnsi="Arial Narrow" w:cs="Arial"/>
          <w:b/>
          <w:bCs/>
          <w:u w:val="single"/>
        </w:rPr>
        <w:t xml:space="preserve"> se izvrši</w:t>
      </w:r>
      <w:r w:rsidR="00C9408B" w:rsidRPr="00A777B4">
        <w:rPr>
          <w:rFonts w:ascii="Arial Narrow" w:hAnsi="Arial Narrow" w:cs="Arial"/>
          <w:b/>
          <w:bCs/>
        </w:rPr>
        <w:t xml:space="preserve">: </w:t>
      </w:r>
      <w:r w:rsidR="00365D8E">
        <w:rPr>
          <w:rFonts w:ascii="Arial Narrow" w:hAnsi="Arial Narrow"/>
        </w:rPr>
        <w:t>na blagajni UKCL</w:t>
      </w:r>
      <w:r w:rsidR="00365D8E" w:rsidRPr="003354CE">
        <w:rPr>
          <w:rFonts w:ascii="Arial Narrow" w:hAnsi="Arial Narrow"/>
        </w:rPr>
        <w:t xml:space="preserve">, </w:t>
      </w:r>
      <w:r w:rsidR="00365D8E">
        <w:rPr>
          <w:rFonts w:ascii="Arial Narrow" w:hAnsi="Arial Narrow"/>
        </w:rPr>
        <w:t>Zaloška 7 – glavna stavba</w:t>
      </w:r>
      <w:r w:rsidR="00365D8E" w:rsidRPr="003354CE">
        <w:rPr>
          <w:rFonts w:ascii="Arial Narrow" w:hAnsi="Arial Narrow"/>
        </w:rPr>
        <w:t xml:space="preserve"> ali preko plačilnega naloga na številko: 01100-6030277894 s pripisom </w:t>
      </w:r>
      <w:r w:rsidR="00365D8E">
        <w:rPr>
          <w:rFonts w:ascii="Arial Narrow" w:hAnsi="Arial Narrow"/>
        </w:rPr>
        <w:t>DENARNI DEPOZIT</w:t>
      </w:r>
      <w:r w:rsidR="00365D8E" w:rsidRPr="003354CE">
        <w:rPr>
          <w:rFonts w:ascii="Arial Narrow" w:hAnsi="Arial Narrow"/>
        </w:rPr>
        <w:t xml:space="preserve"> po pogodbi št._________________________, sklic na št. 20010-845-0801. Dobavitelj bo naročniku posredoval potrdilo o</w:t>
      </w:r>
      <w:r w:rsidR="00365D8E">
        <w:rPr>
          <w:rFonts w:ascii="Arial Narrow" w:hAnsi="Arial Narrow"/>
        </w:rPr>
        <w:t xml:space="preserve"> vplačilu.</w:t>
      </w:r>
      <w:r w:rsidR="00365D8E" w:rsidRPr="003354CE">
        <w:rPr>
          <w:rFonts w:ascii="Arial Narrow" w:hAnsi="Arial Narrow"/>
        </w:rPr>
        <w:t xml:space="preserve"> </w:t>
      </w:r>
      <w:r w:rsidR="00365D8E" w:rsidRPr="00FE21C5">
        <w:rPr>
          <w:rFonts w:ascii="Arial Narrow" w:hAnsi="Arial Narrow"/>
        </w:rPr>
        <w:t>P</w:t>
      </w:r>
      <w:r w:rsidR="00C9408B" w:rsidRPr="00FE21C5">
        <w:rPr>
          <w:rFonts w:ascii="Arial Narrow" w:hAnsi="Arial Narrow"/>
        </w:rPr>
        <w:t xml:space="preserve">o preteku zgoraj navedenih obdobij trajanja finančnih zavarovanj bo naročnik </w:t>
      </w:r>
      <w:r w:rsidRPr="00FE21C5">
        <w:rPr>
          <w:rFonts w:ascii="Arial Narrow" w:hAnsi="Arial Narrow"/>
        </w:rPr>
        <w:t>denarni depozit</w:t>
      </w:r>
      <w:r w:rsidR="00C9408B" w:rsidRPr="00FE21C5">
        <w:rPr>
          <w:rFonts w:ascii="Arial Narrow" w:hAnsi="Arial Narrow"/>
        </w:rPr>
        <w:t xml:space="preserve"> </w:t>
      </w:r>
      <w:proofErr w:type="spellStart"/>
      <w:r w:rsidR="00C9408B" w:rsidRPr="00FE21C5">
        <w:rPr>
          <w:rFonts w:ascii="Arial Narrow" w:hAnsi="Arial Narrow"/>
        </w:rPr>
        <w:t>neobrestovan</w:t>
      </w:r>
      <w:proofErr w:type="spellEnd"/>
      <w:r w:rsidR="00C9408B" w:rsidRPr="00FE21C5">
        <w:rPr>
          <w:rFonts w:ascii="Arial Narrow" w:hAnsi="Arial Narrow"/>
        </w:rPr>
        <w:t xml:space="preserve"> vrnil dobavitelju na njegov TRR.</w:t>
      </w:r>
    </w:p>
    <w:p w14:paraId="54DA2D3E" w14:textId="77777777" w:rsidR="00C9408B" w:rsidRPr="00FE21C5" w:rsidRDefault="00C9408B" w:rsidP="00C9408B">
      <w:pPr>
        <w:rPr>
          <w:rFonts w:ascii="Arial Narrow" w:hAnsi="Arial Narrow"/>
          <w:sz w:val="23"/>
        </w:rPr>
      </w:pPr>
    </w:p>
    <w:p w14:paraId="51068574" w14:textId="77777777" w:rsidR="00C9408B" w:rsidRPr="007924CE" w:rsidRDefault="00C9408B" w:rsidP="00C9408B">
      <w:pPr>
        <w:ind w:left="360"/>
        <w:rPr>
          <w:rFonts w:ascii="Arial Narrow" w:hAnsi="Arial Narrow"/>
          <w:b/>
          <w:bCs/>
          <w:i/>
          <w:iCs/>
          <w:sz w:val="23"/>
        </w:rPr>
      </w:pPr>
    </w:p>
    <w:p w14:paraId="023A9C7E" w14:textId="77777777" w:rsidR="000F2BC5" w:rsidRDefault="000F2BC5">
      <w:pPr>
        <w:rPr>
          <w:rFonts w:ascii="Arial Narrow" w:hAnsi="Arial Narrow"/>
        </w:rPr>
      </w:pPr>
      <w:r>
        <w:rPr>
          <w:rFonts w:ascii="Arial Narrow" w:hAnsi="Arial Narrow"/>
        </w:rPr>
        <w:br w:type="page"/>
      </w:r>
    </w:p>
    <w:p w14:paraId="1D925016" w14:textId="77777777" w:rsidR="000F2BC5" w:rsidRDefault="000F2BC5" w:rsidP="000F2BC5">
      <w:pPr>
        <w:jc w:val="center"/>
        <w:rPr>
          <w:rFonts w:ascii="Arial Narrow" w:hAnsi="Arial Narrow" w:cs="Arial"/>
          <w:b/>
          <w:bCs/>
          <w:sz w:val="28"/>
          <w:szCs w:val="28"/>
        </w:rPr>
      </w:pPr>
      <w:r>
        <w:rPr>
          <w:rFonts w:ascii="Arial Narrow" w:hAnsi="Arial Narrow" w:cs="Arial"/>
          <w:b/>
          <w:iCs/>
          <w:sz w:val="28"/>
          <w:szCs w:val="28"/>
        </w:rPr>
        <w:lastRenderedPageBreak/>
        <w:t>PONUDBA</w:t>
      </w:r>
    </w:p>
    <w:p w14:paraId="11172C52" w14:textId="77777777" w:rsidR="000F2BC5" w:rsidRDefault="000F2BC5" w:rsidP="000F2BC5">
      <w:pPr>
        <w:jc w:val="both"/>
        <w:rPr>
          <w:rFonts w:ascii="Arial Narrow" w:hAnsi="Arial Narrow" w:cs="Arial"/>
          <w:b/>
          <w:bCs/>
          <w:sz w:val="22"/>
          <w:szCs w:val="22"/>
        </w:rPr>
      </w:pPr>
    </w:p>
    <w:p w14:paraId="410C057A" w14:textId="77777777" w:rsidR="000F2BC5" w:rsidRDefault="000F2BC5" w:rsidP="000F2BC5">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053B024C" w14:textId="3DCA1FB4" w:rsidR="000F2BC5" w:rsidRDefault="000F2BC5" w:rsidP="000F2BC5">
      <w:pPr>
        <w:jc w:val="both"/>
        <w:rPr>
          <w:rFonts w:ascii="Arial Narrow" w:hAnsi="Arial Narrow" w:cs="Arial"/>
          <w:b/>
          <w:bCs/>
        </w:rPr>
      </w:pPr>
      <w:r>
        <w:rPr>
          <w:rFonts w:ascii="Arial Narrow" w:hAnsi="Arial Narrow" w:cs="Arial"/>
          <w:b/>
          <w:bCs/>
        </w:rPr>
        <w:t>Ponudnik mora izpolniti in priložiti ta ponudbeni obrazec</w:t>
      </w:r>
      <w:r w:rsidR="00B023F9">
        <w:rPr>
          <w:rFonts w:ascii="Arial Narrow" w:hAnsi="Arial Narrow" w:cs="Arial"/>
          <w:b/>
          <w:bCs/>
        </w:rPr>
        <w:t>.</w:t>
      </w:r>
      <w:r>
        <w:rPr>
          <w:rFonts w:ascii="Arial Narrow" w:hAnsi="Arial Narrow" w:cs="Arial"/>
          <w:b/>
          <w:bCs/>
        </w:rPr>
        <w:t xml:space="preserve"> </w:t>
      </w:r>
    </w:p>
    <w:p w14:paraId="43D3E371" w14:textId="77777777" w:rsidR="000F2BC5" w:rsidRDefault="000F2BC5" w:rsidP="000F2BC5">
      <w:pPr>
        <w:rPr>
          <w:rFonts w:ascii="Arial Narrow" w:hAnsi="Arial Narrow" w:cs="Arial"/>
          <w:b/>
          <w:bCs/>
        </w:rPr>
      </w:pPr>
    </w:p>
    <w:p w14:paraId="32C94AFB" w14:textId="77777777" w:rsidR="000F2BC5" w:rsidRDefault="000F2BC5" w:rsidP="000F2BC5">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0F2BC5" w14:paraId="32D59652" w14:textId="77777777" w:rsidTr="00FA59DD">
        <w:tc>
          <w:tcPr>
            <w:tcW w:w="2180" w:type="dxa"/>
            <w:tcBorders>
              <w:top w:val="single" w:sz="4" w:space="0" w:color="auto"/>
              <w:left w:val="single" w:sz="4" w:space="0" w:color="auto"/>
              <w:bottom w:val="single" w:sz="4" w:space="0" w:color="auto"/>
              <w:right w:val="single" w:sz="4" w:space="0" w:color="auto"/>
            </w:tcBorders>
            <w:vAlign w:val="center"/>
          </w:tcPr>
          <w:p w14:paraId="6F4E4C5B"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14:paraId="29D442B6" w14:textId="77777777" w:rsidR="000F2BC5" w:rsidRDefault="000F2BC5" w:rsidP="00FA59DD">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4F0FF923" w14:textId="77777777" w:rsidR="000F2BC5" w:rsidRDefault="000F2BC5" w:rsidP="00FA59DD">
            <w:pPr>
              <w:spacing w:line="256" w:lineRule="auto"/>
              <w:rPr>
                <w:rFonts w:ascii="Arial Narrow" w:hAnsi="Arial Narrow" w:cs="Arial"/>
                <w:lang w:eastAsia="en-US"/>
              </w:rPr>
            </w:pPr>
          </w:p>
        </w:tc>
      </w:tr>
      <w:tr w:rsidR="000F2BC5" w14:paraId="1C44DD86" w14:textId="77777777" w:rsidTr="00FA59DD">
        <w:tc>
          <w:tcPr>
            <w:tcW w:w="2180" w:type="dxa"/>
            <w:tcBorders>
              <w:top w:val="single" w:sz="4" w:space="0" w:color="auto"/>
              <w:left w:val="single" w:sz="4" w:space="0" w:color="auto"/>
              <w:bottom w:val="single" w:sz="4" w:space="0" w:color="auto"/>
              <w:right w:val="single" w:sz="4" w:space="0" w:color="auto"/>
            </w:tcBorders>
          </w:tcPr>
          <w:p w14:paraId="46F4A320" w14:textId="77777777" w:rsidR="000F2BC5" w:rsidRDefault="000F2BC5" w:rsidP="00FA59DD">
            <w:pPr>
              <w:spacing w:line="256" w:lineRule="auto"/>
              <w:rPr>
                <w:rFonts w:ascii="Arial Narrow" w:hAnsi="Arial Narrow" w:cs="Arial"/>
                <w:b/>
                <w:sz w:val="22"/>
                <w:szCs w:val="22"/>
                <w:lang w:eastAsia="en-US"/>
              </w:rPr>
            </w:pPr>
          </w:p>
          <w:p w14:paraId="3222EC93"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0DA971A" w14:textId="77777777" w:rsidR="000F2BC5" w:rsidRDefault="000F2BC5" w:rsidP="00FA59DD">
            <w:pPr>
              <w:spacing w:line="256" w:lineRule="auto"/>
              <w:rPr>
                <w:rFonts w:ascii="Arial Narrow" w:hAnsi="Arial Narrow" w:cs="Arial"/>
                <w:lang w:eastAsia="en-US"/>
              </w:rPr>
            </w:pPr>
          </w:p>
          <w:p w14:paraId="5CE36FCC" w14:textId="77777777" w:rsidR="000F2BC5" w:rsidRDefault="000F2BC5" w:rsidP="00FA59DD">
            <w:pPr>
              <w:spacing w:line="256" w:lineRule="auto"/>
              <w:rPr>
                <w:rFonts w:ascii="Arial Narrow" w:hAnsi="Arial Narrow" w:cs="Arial"/>
                <w:lang w:eastAsia="en-US"/>
              </w:rPr>
            </w:pPr>
          </w:p>
        </w:tc>
      </w:tr>
      <w:tr w:rsidR="000F2BC5" w14:paraId="061B25A9" w14:textId="77777777" w:rsidTr="00FA59DD">
        <w:tc>
          <w:tcPr>
            <w:tcW w:w="2180" w:type="dxa"/>
            <w:vMerge w:val="restart"/>
            <w:tcBorders>
              <w:top w:val="single" w:sz="4" w:space="0" w:color="auto"/>
              <w:left w:val="single" w:sz="4" w:space="0" w:color="auto"/>
              <w:bottom w:val="single" w:sz="4" w:space="0" w:color="auto"/>
              <w:right w:val="single" w:sz="4" w:space="0" w:color="auto"/>
            </w:tcBorders>
          </w:tcPr>
          <w:p w14:paraId="18F318A7" w14:textId="77777777" w:rsidR="000F2BC5" w:rsidRDefault="000F2BC5" w:rsidP="00FA59DD">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1057045"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8B0EA5A" w14:textId="77777777" w:rsidR="000F2BC5" w:rsidRDefault="000F2BC5" w:rsidP="00FA59DD">
            <w:pPr>
              <w:spacing w:line="256" w:lineRule="auto"/>
              <w:rPr>
                <w:rFonts w:ascii="Arial Narrow" w:hAnsi="Arial Narrow" w:cs="Arial"/>
                <w:sz w:val="22"/>
                <w:szCs w:val="22"/>
                <w:lang w:eastAsia="en-US"/>
              </w:rPr>
            </w:pPr>
          </w:p>
        </w:tc>
      </w:tr>
      <w:tr w:rsidR="000F2BC5" w14:paraId="364B7A00" w14:textId="77777777" w:rsidTr="00FA59DD">
        <w:tc>
          <w:tcPr>
            <w:tcW w:w="0" w:type="auto"/>
            <w:vMerge/>
            <w:tcBorders>
              <w:top w:val="single" w:sz="4" w:space="0" w:color="auto"/>
              <w:left w:val="single" w:sz="4" w:space="0" w:color="auto"/>
              <w:bottom w:val="single" w:sz="4" w:space="0" w:color="auto"/>
              <w:right w:val="single" w:sz="4" w:space="0" w:color="auto"/>
            </w:tcBorders>
            <w:vAlign w:val="center"/>
            <w:hideMark/>
          </w:tcPr>
          <w:p w14:paraId="5A808941" w14:textId="77777777" w:rsidR="000F2BC5" w:rsidRDefault="000F2BC5" w:rsidP="00FA59DD">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01E59AF"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77634498" w14:textId="77777777" w:rsidR="000F2BC5" w:rsidRDefault="000F2BC5" w:rsidP="00FA59DD">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0F2BC5" w14:paraId="182C89DD" w14:textId="77777777" w:rsidTr="00FA59DD">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125E" w14:textId="77777777" w:rsidR="000F2BC5" w:rsidRDefault="000F2BC5" w:rsidP="00FA59DD">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39154C0"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696D10DB" w14:textId="77777777" w:rsidR="000F2BC5" w:rsidRDefault="000F2BC5" w:rsidP="00FA59DD">
            <w:pPr>
              <w:spacing w:line="256" w:lineRule="auto"/>
              <w:rPr>
                <w:rFonts w:ascii="Arial Narrow" w:hAnsi="Arial Narrow" w:cs="Arial"/>
                <w:sz w:val="22"/>
                <w:szCs w:val="22"/>
                <w:lang w:eastAsia="en-US"/>
              </w:rPr>
            </w:pPr>
          </w:p>
        </w:tc>
      </w:tr>
      <w:tr w:rsidR="000F2BC5" w14:paraId="715334ED" w14:textId="77777777" w:rsidTr="00FA59DD">
        <w:tc>
          <w:tcPr>
            <w:tcW w:w="0" w:type="auto"/>
            <w:vMerge/>
            <w:tcBorders>
              <w:top w:val="single" w:sz="4" w:space="0" w:color="auto"/>
              <w:left w:val="single" w:sz="4" w:space="0" w:color="auto"/>
              <w:bottom w:val="single" w:sz="4" w:space="0" w:color="auto"/>
              <w:right w:val="single" w:sz="4" w:space="0" w:color="auto"/>
            </w:tcBorders>
            <w:vAlign w:val="center"/>
            <w:hideMark/>
          </w:tcPr>
          <w:p w14:paraId="7FB190C3" w14:textId="77777777" w:rsidR="000F2BC5" w:rsidRDefault="000F2BC5" w:rsidP="00FA59DD">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A0B92DB"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90DCBE1" w14:textId="77777777" w:rsidR="000F2BC5" w:rsidRDefault="000F2BC5" w:rsidP="00FA59DD">
            <w:pPr>
              <w:spacing w:line="256" w:lineRule="auto"/>
              <w:rPr>
                <w:rFonts w:ascii="Arial Narrow" w:hAnsi="Arial Narrow" w:cs="Arial"/>
                <w:sz w:val="22"/>
                <w:szCs w:val="22"/>
                <w:lang w:eastAsia="en-US"/>
              </w:rPr>
            </w:pPr>
          </w:p>
        </w:tc>
      </w:tr>
      <w:tr w:rsidR="000F2BC5" w14:paraId="77281DBE" w14:textId="77777777" w:rsidTr="00FA59DD">
        <w:tc>
          <w:tcPr>
            <w:tcW w:w="0" w:type="auto"/>
            <w:vMerge/>
            <w:tcBorders>
              <w:top w:val="single" w:sz="4" w:space="0" w:color="auto"/>
              <w:left w:val="single" w:sz="4" w:space="0" w:color="auto"/>
              <w:bottom w:val="single" w:sz="4" w:space="0" w:color="auto"/>
              <w:right w:val="single" w:sz="4" w:space="0" w:color="auto"/>
            </w:tcBorders>
            <w:vAlign w:val="center"/>
            <w:hideMark/>
          </w:tcPr>
          <w:p w14:paraId="20225F29" w14:textId="77777777" w:rsidR="000F2BC5" w:rsidRDefault="000F2BC5" w:rsidP="00FA59DD">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61A9737F"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CC0B38B" w14:textId="77777777" w:rsidR="000F2BC5" w:rsidRDefault="000F2BC5" w:rsidP="00FA59DD">
            <w:pPr>
              <w:spacing w:line="256" w:lineRule="auto"/>
              <w:rPr>
                <w:rFonts w:ascii="Arial Narrow" w:hAnsi="Arial Narrow" w:cs="Arial"/>
                <w:sz w:val="22"/>
                <w:szCs w:val="22"/>
                <w:lang w:eastAsia="en-US"/>
              </w:rPr>
            </w:pPr>
          </w:p>
          <w:p w14:paraId="47B49E42" w14:textId="77777777" w:rsidR="000F2BC5" w:rsidRDefault="000F2BC5" w:rsidP="00FA59DD">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0F2BC5" w14:paraId="2BD1BE47" w14:textId="77777777" w:rsidTr="00FA59DD">
        <w:tc>
          <w:tcPr>
            <w:tcW w:w="2180" w:type="dxa"/>
            <w:vMerge w:val="restart"/>
            <w:tcBorders>
              <w:top w:val="single" w:sz="4" w:space="0" w:color="auto"/>
              <w:left w:val="single" w:sz="4" w:space="0" w:color="auto"/>
              <w:bottom w:val="single" w:sz="4" w:space="0" w:color="auto"/>
              <w:right w:val="single" w:sz="4" w:space="0" w:color="auto"/>
            </w:tcBorders>
            <w:hideMark/>
          </w:tcPr>
          <w:p w14:paraId="590A0512"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707177E6" w14:textId="77777777" w:rsidR="000F2BC5" w:rsidRDefault="000F2BC5" w:rsidP="00FA59DD">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C11B621"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5E84E854" w14:textId="77777777" w:rsidR="000F2BC5" w:rsidRDefault="000F2BC5" w:rsidP="00FA59DD">
            <w:pPr>
              <w:spacing w:line="256" w:lineRule="auto"/>
              <w:rPr>
                <w:rFonts w:ascii="Arial Narrow" w:hAnsi="Arial Narrow" w:cs="Arial"/>
                <w:lang w:eastAsia="en-US"/>
              </w:rPr>
            </w:pPr>
          </w:p>
        </w:tc>
      </w:tr>
      <w:tr w:rsidR="000F2BC5" w14:paraId="3251FABB" w14:textId="77777777" w:rsidTr="00FA59DD">
        <w:tc>
          <w:tcPr>
            <w:tcW w:w="0" w:type="auto"/>
            <w:vMerge/>
            <w:tcBorders>
              <w:top w:val="single" w:sz="4" w:space="0" w:color="auto"/>
              <w:left w:val="single" w:sz="4" w:space="0" w:color="auto"/>
              <w:bottom w:val="single" w:sz="4" w:space="0" w:color="auto"/>
              <w:right w:val="single" w:sz="4" w:space="0" w:color="auto"/>
            </w:tcBorders>
            <w:vAlign w:val="center"/>
            <w:hideMark/>
          </w:tcPr>
          <w:p w14:paraId="287D6284" w14:textId="77777777" w:rsidR="000F2BC5" w:rsidRDefault="000F2BC5" w:rsidP="00FA59DD">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28AF" w14:textId="77777777" w:rsidR="000F2BC5" w:rsidRDefault="000F2BC5" w:rsidP="00FA59DD">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4DAAD65" w14:textId="77777777" w:rsidR="000F2BC5" w:rsidRDefault="000F2BC5"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43AE438" w14:textId="77777777" w:rsidR="000F2BC5" w:rsidRDefault="000F2BC5" w:rsidP="00FA59DD">
            <w:pPr>
              <w:spacing w:line="256" w:lineRule="auto"/>
              <w:rPr>
                <w:rFonts w:ascii="Arial Narrow" w:hAnsi="Arial Narrow" w:cs="Arial"/>
                <w:lang w:eastAsia="en-US"/>
              </w:rPr>
            </w:pPr>
          </w:p>
        </w:tc>
      </w:tr>
    </w:tbl>
    <w:p w14:paraId="0E0CAF3A" w14:textId="77777777" w:rsidR="000F2BC5" w:rsidRDefault="000F2BC5" w:rsidP="000F2BC5">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17AB0F00" w14:textId="77777777" w:rsidR="000F2BC5" w:rsidRDefault="000F2BC5" w:rsidP="000F2BC5">
      <w:pPr>
        <w:rPr>
          <w:rFonts w:ascii="Arial Narrow" w:hAnsi="Arial Narrow" w:cs="Arial"/>
          <w:sz w:val="22"/>
          <w:szCs w:val="22"/>
        </w:rPr>
      </w:pPr>
    </w:p>
    <w:p w14:paraId="186B3F0E" w14:textId="77777777" w:rsidR="000F2BC5" w:rsidRDefault="000F2BC5" w:rsidP="000F2BC5">
      <w:pPr>
        <w:rPr>
          <w:rFonts w:ascii="Arial Narrow" w:hAnsi="Arial Narrow" w:cs="Arial"/>
        </w:rPr>
      </w:pPr>
    </w:p>
    <w:p w14:paraId="655EBD92" w14:textId="77777777" w:rsidR="000F2BC5" w:rsidRDefault="000F2BC5" w:rsidP="000F2BC5">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sidR="007613BC">
        <w:rPr>
          <w:rFonts w:ascii="Arial Narrow" w:hAnsi="Arial Narrow" w:cs="Arial"/>
          <w:u w:val="single"/>
        </w:rPr>
        <w:t>, Zaloška cesta 2, 1000</w:t>
      </w:r>
      <w:r>
        <w:rPr>
          <w:rFonts w:ascii="Arial Narrow" w:hAnsi="Arial Narrow" w:cs="Arial"/>
          <w:u w:val="single"/>
        </w:rPr>
        <w:t xml:space="preserve"> LJUBLJANA                 </w:t>
      </w:r>
    </w:p>
    <w:p w14:paraId="7E9B80CC" w14:textId="77777777" w:rsidR="000F2BC5" w:rsidRDefault="000F2BC5" w:rsidP="000F2BC5">
      <w:pPr>
        <w:jc w:val="center"/>
        <w:rPr>
          <w:rFonts w:ascii="Arial Narrow" w:hAnsi="Arial Narrow" w:cs="Arial"/>
          <w:sz w:val="20"/>
          <w:szCs w:val="20"/>
        </w:rPr>
      </w:pPr>
      <w:r>
        <w:rPr>
          <w:rFonts w:ascii="Arial Narrow" w:hAnsi="Arial Narrow" w:cs="Arial"/>
          <w:sz w:val="20"/>
          <w:szCs w:val="20"/>
        </w:rPr>
        <w:t>naziv naročnika</w:t>
      </w:r>
    </w:p>
    <w:p w14:paraId="2EA90E7E" w14:textId="77777777" w:rsidR="000F2BC5" w:rsidRDefault="000F2BC5" w:rsidP="000F2BC5">
      <w:pPr>
        <w:rPr>
          <w:rFonts w:ascii="Arial Narrow" w:hAnsi="Arial Narrow" w:cs="Arial"/>
        </w:rPr>
      </w:pPr>
    </w:p>
    <w:p w14:paraId="269DBF55" w14:textId="77777777" w:rsidR="000F2BC5" w:rsidRDefault="000F2BC5" w:rsidP="000F2BC5">
      <w:pPr>
        <w:rPr>
          <w:rFonts w:ascii="Arial Narrow" w:hAnsi="Arial Narrow" w:cs="Arial"/>
        </w:rPr>
      </w:pPr>
      <w:r>
        <w:rPr>
          <w:rFonts w:ascii="Arial Narrow" w:hAnsi="Arial Narrow" w:cs="Arial"/>
        </w:rPr>
        <w:t>V skladu  z razpisnimi pogoji po tem javnem naročilu dajemo ponudbo št.  _______________ za izvedbo javnega naročila za:</w:t>
      </w:r>
    </w:p>
    <w:p w14:paraId="0CC1E544" w14:textId="77777777" w:rsidR="000F2BC5" w:rsidRDefault="000F2BC5" w:rsidP="000F2BC5">
      <w:pPr>
        <w:rPr>
          <w:rFonts w:ascii="Arial Narrow" w:hAnsi="Arial Narrow"/>
          <w:b/>
          <w:sz w:val="23"/>
          <w:szCs w:val="23"/>
        </w:rPr>
      </w:pPr>
    </w:p>
    <w:p w14:paraId="05851CD3" w14:textId="5415B272" w:rsidR="000426DD" w:rsidRPr="000652F0" w:rsidRDefault="000426DD" w:rsidP="000426DD">
      <w:pPr>
        <w:jc w:val="both"/>
        <w:rPr>
          <w:rFonts w:ascii="Arial Narrow" w:hAnsi="Arial Narrow"/>
          <w:b/>
          <w:bCs/>
        </w:rPr>
      </w:pPr>
      <w:r w:rsidRPr="000652F0">
        <w:rPr>
          <w:rFonts w:ascii="Arial Narrow" w:hAnsi="Arial Narrow"/>
          <w:b/>
          <w:bCs/>
        </w:rPr>
        <w:t xml:space="preserve">NAKUP </w:t>
      </w:r>
      <w:r w:rsidR="009C097F">
        <w:rPr>
          <w:rFonts w:ascii="Arial Narrow" w:hAnsi="Arial Narrow"/>
          <w:b/>
          <w:bCs/>
        </w:rPr>
        <w:t>ŠTIRIH (4) REŠEVALNIH VOZIL ZA POTREBE REŠEVALNE POSTAJE</w:t>
      </w:r>
    </w:p>
    <w:p w14:paraId="5EAF8A31" w14:textId="77777777" w:rsidR="000426DD" w:rsidRPr="000652F0" w:rsidRDefault="000426DD" w:rsidP="000F2BC5">
      <w:pPr>
        <w:rPr>
          <w:rFonts w:ascii="Arial Narrow" w:hAnsi="Arial Narrow"/>
          <w:b/>
          <w:sz w:val="23"/>
          <w:szCs w:val="23"/>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0F2BC5" w:rsidRPr="000652F0" w14:paraId="5E55EAE3" w14:textId="77777777" w:rsidTr="000426DD">
        <w:tc>
          <w:tcPr>
            <w:tcW w:w="5920" w:type="dxa"/>
            <w:tcBorders>
              <w:top w:val="single" w:sz="4" w:space="0" w:color="auto"/>
              <w:left w:val="single" w:sz="4" w:space="0" w:color="auto"/>
              <w:bottom w:val="single" w:sz="4" w:space="0" w:color="auto"/>
              <w:right w:val="single" w:sz="4" w:space="0" w:color="auto"/>
            </w:tcBorders>
            <w:hideMark/>
          </w:tcPr>
          <w:p w14:paraId="0F5554D8" w14:textId="77777777" w:rsidR="000F2BC5" w:rsidRPr="000652F0" w:rsidRDefault="000F2BC5" w:rsidP="00FA59DD">
            <w:pPr>
              <w:spacing w:line="256" w:lineRule="auto"/>
              <w:rPr>
                <w:rFonts w:ascii="Arial Narrow" w:hAnsi="Arial Narrow"/>
                <w:b/>
                <w:bCs/>
                <w:sz w:val="23"/>
                <w:szCs w:val="23"/>
                <w:lang w:eastAsia="en-US"/>
              </w:rPr>
            </w:pPr>
            <w:r w:rsidRPr="000652F0">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14:paraId="57A48A2E" w14:textId="77777777" w:rsidR="000F2BC5" w:rsidRPr="000652F0" w:rsidRDefault="000F2BC5" w:rsidP="00FA59DD">
            <w:pPr>
              <w:spacing w:line="256" w:lineRule="auto"/>
              <w:rPr>
                <w:rFonts w:ascii="Arial Narrow" w:hAnsi="Arial Narrow"/>
                <w:b/>
                <w:bCs/>
                <w:sz w:val="23"/>
                <w:szCs w:val="23"/>
                <w:lang w:eastAsia="en-US"/>
              </w:rPr>
            </w:pPr>
            <w:r w:rsidRPr="000652F0">
              <w:rPr>
                <w:rFonts w:ascii="Arial Narrow" w:hAnsi="Arial Narrow"/>
                <w:b/>
                <w:bCs/>
                <w:sz w:val="23"/>
                <w:szCs w:val="23"/>
                <w:lang w:eastAsia="en-US"/>
              </w:rPr>
              <w:t>*KPV skupaj v EUR z DDV</w:t>
            </w:r>
          </w:p>
        </w:tc>
      </w:tr>
      <w:tr w:rsidR="000426DD" w:rsidRPr="000652F0" w14:paraId="37BA74A1" w14:textId="77777777" w:rsidTr="000426DD">
        <w:tc>
          <w:tcPr>
            <w:tcW w:w="5920" w:type="dxa"/>
            <w:tcBorders>
              <w:top w:val="single" w:sz="4" w:space="0" w:color="auto"/>
              <w:left w:val="single" w:sz="4" w:space="0" w:color="auto"/>
              <w:bottom w:val="single" w:sz="4" w:space="0" w:color="auto"/>
              <w:right w:val="single" w:sz="4" w:space="0" w:color="auto"/>
            </w:tcBorders>
          </w:tcPr>
          <w:p w14:paraId="2121010D" w14:textId="77777777" w:rsidR="00DF6A45" w:rsidRPr="000652F0" w:rsidRDefault="00DF6A45" w:rsidP="00DF6A45">
            <w:pPr>
              <w:rPr>
                <w:rFonts w:ascii="Arial Narrow" w:hAnsi="Arial Narrow"/>
                <w:b/>
                <w:sz w:val="22"/>
                <w:szCs w:val="22"/>
              </w:rPr>
            </w:pPr>
            <w:r w:rsidRPr="000652F0">
              <w:rPr>
                <w:rFonts w:ascii="Arial Narrow" w:hAnsi="Arial Narrow"/>
                <w:b/>
                <w:sz w:val="22"/>
                <w:szCs w:val="22"/>
              </w:rPr>
              <w:t>Sklop 1: Nujno reševalno vozilo modularne izvedbe</w:t>
            </w:r>
          </w:p>
          <w:p w14:paraId="0A32097F" w14:textId="1705330D" w:rsidR="00DF6A45" w:rsidRPr="000652F0" w:rsidRDefault="009C097F" w:rsidP="00DF6A45">
            <w:pPr>
              <w:jc w:val="center"/>
              <w:rPr>
                <w:rFonts w:ascii="Arial Narrow" w:hAnsi="Arial Narrow"/>
                <w:b/>
                <w:sz w:val="22"/>
                <w:szCs w:val="22"/>
              </w:rPr>
            </w:pPr>
            <w:r>
              <w:rPr>
                <w:rFonts w:ascii="Arial Narrow" w:hAnsi="Arial Narrow"/>
                <w:b/>
                <w:sz w:val="22"/>
                <w:szCs w:val="22"/>
              </w:rPr>
              <w:t>2</w:t>
            </w:r>
            <w:r w:rsidR="00DF6A45" w:rsidRPr="000652F0">
              <w:rPr>
                <w:rFonts w:ascii="Arial Narrow" w:hAnsi="Arial Narrow"/>
                <w:b/>
                <w:sz w:val="22"/>
                <w:szCs w:val="22"/>
              </w:rPr>
              <w:t xml:space="preserve"> </w:t>
            </w:r>
            <w:proofErr w:type="spellStart"/>
            <w:r w:rsidR="00DF6A45" w:rsidRPr="000652F0">
              <w:rPr>
                <w:rFonts w:ascii="Arial Narrow" w:hAnsi="Arial Narrow"/>
                <w:b/>
                <w:sz w:val="22"/>
                <w:szCs w:val="22"/>
              </w:rPr>
              <w:t>kpl</w:t>
            </w:r>
            <w:proofErr w:type="spellEnd"/>
            <w:r w:rsidR="00DF6A45" w:rsidRPr="000652F0">
              <w:rPr>
                <w:rFonts w:ascii="Arial Narrow" w:hAnsi="Arial Narrow"/>
                <w:b/>
                <w:sz w:val="22"/>
                <w:szCs w:val="22"/>
              </w:rPr>
              <w:t>.</w:t>
            </w:r>
          </w:p>
          <w:p w14:paraId="3CA30256" w14:textId="77777777" w:rsidR="000426DD" w:rsidRPr="000652F0" w:rsidRDefault="000426DD" w:rsidP="00DF6A45">
            <w:pPr>
              <w:rPr>
                <w:rFonts w:ascii="Arial Narrow" w:hAnsi="Arial Narrow"/>
                <w:b/>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549D75BB" w14:textId="77777777" w:rsidR="000426DD" w:rsidRPr="000652F0" w:rsidRDefault="000426DD" w:rsidP="000426DD">
            <w:pPr>
              <w:spacing w:line="256" w:lineRule="auto"/>
              <w:rPr>
                <w:rFonts w:ascii="Arial Narrow" w:hAnsi="Arial Narrow"/>
                <w:b/>
                <w:bCs/>
                <w:color w:val="FF0000"/>
                <w:sz w:val="23"/>
                <w:szCs w:val="23"/>
                <w:lang w:eastAsia="en-US"/>
              </w:rPr>
            </w:pPr>
          </w:p>
        </w:tc>
      </w:tr>
      <w:tr w:rsidR="00DF6A45" w:rsidRPr="000652F0" w14:paraId="52683684" w14:textId="77777777" w:rsidTr="000426DD">
        <w:tc>
          <w:tcPr>
            <w:tcW w:w="5920" w:type="dxa"/>
            <w:tcBorders>
              <w:top w:val="single" w:sz="4" w:space="0" w:color="auto"/>
              <w:left w:val="single" w:sz="4" w:space="0" w:color="auto"/>
              <w:bottom w:val="single" w:sz="4" w:space="0" w:color="auto"/>
              <w:right w:val="single" w:sz="4" w:space="0" w:color="auto"/>
            </w:tcBorders>
          </w:tcPr>
          <w:p w14:paraId="07191B55" w14:textId="77777777" w:rsidR="00DF6A45" w:rsidRPr="000652F0" w:rsidRDefault="00DF6A45" w:rsidP="00DF6A45">
            <w:pPr>
              <w:rPr>
                <w:rFonts w:ascii="Arial Narrow" w:hAnsi="Arial Narrow"/>
                <w:b/>
                <w:bCs/>
                <w:sz w:val="22"/>
                <w:szCs w:val="22"/>
              </w:rPr>
            </w:pPr>
            <w:r w:rsidRPr="000652F0">
              <w:rPr>
                <w:rFonts w:ascii="Arial Narrow" w:hAnsi="Arial Narrow"/>
                <w:b/>
                <w:bCs/>
                <w:sz w:val="22"/>
                <w:szCs w:val="22"/>
              </w:rPr>
              <w:t xml:space="preserve">Sklop 2: </w:t>
            </w:r>
            <w:proofErr w:type="spellStart"/>
            <w:r w:rsidRPr="000652F0">
              <w:rPr>
                <w:rFonts w:ascii="Arial Narrow" w:hAnsi="Arial Narrow"/>
                <w:b/>
                <w:bCs/>
                <w:sz w:val="22"/>
                <w:szCs w:val="22"/>
              </w:rPr>
              <w:t>Nenujno</w:t>
            </w:r>
            <w:proofErr w:type="spellEnd"/>
            <w:r w:rsidRPr="000652F0">
              <w:rPr>
                <w:rFonts w:ascii="Arial Narrow" w:hAnsi="Arial Narrow"/>
                <w:b/>
                <w:bCs/>
                <w:sz w:val="22"/>
                <w:szCs w:val="22"/>
              </w:rPr>
              <w:t xml:space="preserve"> reševalno vozilo</w:t>
            </w:r>
          </w:p>
          <w:p w14:paraId="693A535C" w14:textId="17083E30" w:rsidR="00DF6A45" w:rsidRPr="000652F0" w:rsidRDefault="009C097F" w:rsidP="00DF6A45">
            <w:pPr>
              <w:jc w:val="center"/>
              <w:rPr>
                <w:rFonts w:ascii="Arial Narrow" w:hAnsi="Arial Narrow"/>
                <w:b/>
                <w:sz w:val="22"/>
                <w:szCs w:val="22"/>
              </w:rPr>
            </w:pPr>
            <w:r>
              <w:rPr>
                <w:rFonts w:ascii="Arial Narrow" w:hAnsi="Arial Narrow"/>
                <w:b/>
                <w:sz w:val="22"/>
                <w:szCs w:val="22"/>
              </w:rPr>
              <w:t>2</w:t>
            </w:r>
            <w:r w:rsidR="00DF6A45" w:rsidRPr="000652F0">
              <w:rPr>
                <w:rFonts w:ascii="Arial Narrow" w:hAnsi="Arial Narrow"/>
                <w:b/>
                <w:sz w:val="22"/>
                <w:szCs w:val="22"/>
              </w:rPr>
              <w:t xml:space="preserve"> </w:t>
            </w:r>
            <w:proofErr w:type="spellStart"/>
            <w:r w:rsidR="00DF6A45" w:rsidRPr="000652F0">
              <w:rPr>
                <w:rFonts w:ascii="Arial Narrow" w:hAnsi="Arial Narrow"/>
                <w:b/>
                <w:sz w:val="22"/>
                <w:szCs w:val="22"/>
              </w:rPr>
              <w:t>kpl</w:t>
            </w:r>
            <w:proofErr w:type="spellEnd"/>
            <w:r w:rsidR="00DF6A45" w:rsidRPr="000652F0">
              <w:rPr>
                <w:rFonts w:ascii="Arial Narrow" w:hAnsi="Arial Narrow"/>
                <w:b/>
                <w:sz w:val="22"/>
                <w:szCs w:val="22"/>
              </w:rPr>
              <w:t>.</w:t>
            </w:r>
          </w:p>
          <w:p w14:paraId="7D9CD532" w14:textId="77777777" w:rsidR="00DF6A45" w:rsidRPr="000652F0" w:rsidRDefault="00DF6A45" w:rsidP="000426DD">
            <w:pPr>
              <w:rPr>
                <w:rFonts w:ascii="Arial Narrow" w:hAnsi="Arial Narrow"/>
                <w:b/>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4ABEB22" w14:textId="77777777" w:rsidR="00DF6A45" w:rsidRPr="000652F0" w:rsidRDefault="00DF6A45" w:rsidP="000426DD">
            <w:pPr>
              <w:spacing w:line="256" w:lineRule="auto"/>
              <w:rPr>
                <w:rFonts w:ascii="Arial Narrow" w:hAnsi="Arial Narrow"/>
                <w:b/>
                <w:bCs/>
                <w:color w:val="FF0000"/>
                <w:sz w:val="23"/>
                <w:szCs w:val="23"/>
                <w:lang w:eastAsia="en-US"/>
              </w:rPr>
            </w:pPr>
          </w:p>
        </w:tc>
      </w:tr>
    </w:tbl>
    <w:p w14:paraId="03004484" w14:textId="77777777" w:rsidR="000F2BC5" w:rsidRPr="000652F0" w:rsidRDefault="000F2BC5" w:rsidP="000F2BC5">
      <w:pPr>
        <w:rPr>
          <w:rFonts w:ascii="Arial Narrow" w:hAnsi="Arial Narrow" w:cs="Arial"/>
        </w:rPr>
      </w:pPr>
    </w:p>
    <w:p w14:paraId="3C513845" w14:textId="77777777" w:rsidR="000F2BC5" w:rsidRPr="000652F0" w:rsidRDefault="000F2BC5" w:rsidP="000F2BC5">
      <w:pPr>
        <w:rPr>
          <w:rFonts w:ascii="Arial Narrow" w:hAnsi="Arial Narrow" w:cs="Arial"/>
        </w:rPr>
      </w:pPr>
      <w:r w:rsidRPr="000652F0">
        <w:rPr>
          <w:rFonts w:ascii="Arial Narrow" w:hAnsi="Arial Narrow" w:cs="Arial"/>
        </w:rPr>
        <w:t>*V ceni so zajeti vsi stroški, vključno s prevozom  in drugimi odvisnimi stroški - FCO sedež naročnika.</w:t>
      </w:r>
    </w:p>
    <w:p w14:paraId="12E89161" w14:textId="77777777" w:rsidR="000F2BC5" w:rsidRPr="000652F0" w:rsidRDefault="000F2BC5" w:rsidP="000F2BC5">
      <w:pPr>
        <w:jc w:val="both"/>
        <w:rPr>
          <w:rFonts w:ascii="Arial Narrow" w:hAnsi="Arial Narrow" w:cs="Arial"/>
        </w:rPr>
      </w:pPr>
    </w:p>
    <w:p w14:paraId="391A88F9" w14:textId="77777777" w:rsidR="000F2BC5" w:rsidRPr="000652F0" w:rsidRDefault="000F2BC5" w:rsidP="000F2BC5">
      <w:pPr>
        <w:rPr>
          <w:rFonts w:ascii="Arial Narrow" w:hAnsi="Arial Narrow" w:cs="Arial"/>
        </w:rPr>
      </w:pPr>
    </w:p>
    <w:p w14:paraId="4A058B8D" w14:textId="68E239AF" w:rsidR="000F2BC5" w:rsidRDefault="000F2BC5" w:rsidP="000F2BC5">
      <w:pPr>
        <w:rPr>
          <w:rFonts w:ascii="Arial Narrow" w:hAnsi="Arial Narrow" w:cs="Arial"/>
          <w:b/>
        </w:rPr>
      </w:pPr>
      <w:r w:rsidRPr="000652F0">
        <w:rPr>
          <w:rFonts w:ascii="Arial Narrow" w:hAnsi="Arial Narrow" w:cs="Arial"/>
        </w:rPr>
        <w:t xml:space="preserve">Veljavnost ponudbe do vključno  </w:t>
      </w:r>
      <w:r w:rsidR="00B12289" w:rsidRPr="000652F0">
        <w:rPr>
          <w:rFonts w:ascii="Arial Narrow" w:hAnsi="Arial Narrow" w:cs="Arial"/>
          <w:b/>
          <w:u w:val="single"/>
        </w:rPr>
        <w:t xml:space="preserve"> </w:t>
      </w:r>
      <w:r w:rsidR="006A76BA">
        <w:rPr>
          <w:rFonts w:ascii="Arial Narrow" w:hAnsi="Arial Narrow" w:cs="Arial"/>
          <w:b/>
          <w:u w:val="single"/>
        </w:rPr>
        <w:t>31. 10. 2022.</w:t>
      </w:r>
    </w:p>
    <w:p w14:paraId="51C78AEB" w14:textId="77777777" w:rsidR="000F2BC5" w:rsidRDefault="000F2BC5" w:rsidP="000F2BC5">
      <w:pPr>
        <w:rPr>
          <w:rFonts w:ascii="Arial Narrow" w:hAnsi="Arial Narrow"/>
          <w:sz w:val="22"/>
          <w:szCs w:val="22"/>
        </w:rPr>
      </w:pPr>
    </w:p>
    <w:p w14:paraId="6F294C62" w14:textId="77777777" w:rsidR="000F2BC5" w:rsidRDefault="000F2BC5" w:rsidP="000F2BC5">
      <w:pPr>
        <w:rPr>
          <w:rFonts w:ascii="Arial Narrow" w:hAnsi="Arial Narrow"/>
          <w:sz w:val="22"/>
          <w:szCs w:val="22"/>
        </w:rPr>
      </w:pPr>
    </w:p>
    <w:p w14:paraId="61DA1065" w14:textId="5AAE8D34" w:rsidR="006A76BA" w:rsidRDefault="006A76BA" w:rsidP="006A76BA">
      <w:pPr>
        <w:tabs>
          <w:tab w:val="left" w:pos="567"/>
        </w:tabs>
        <w:jc w:val="both"/>
        <w:rPr>
          <w:rFonts w:ascii="Arial Narrow" w:hAnsi="Arial Narrow" w:cs="Arial"/>
        </w:rPr>
      </w:pP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t xml:space="preserve">Žig in  podpis zakonitega zastopnika/pooblaščene osebe </w:t>
      </w:r>
    </w:p>
    <w:p w14:paraId="05B3EA6E" w14:textId="69406989" w:rsidR="006A76BA" w:rsidRDefault="006A76BA" w:rsidP="006A76BA">
      <w:pPr>
        <w:ind w:left="4200" w:firstLine="600"/>
        <w:jc w:val="both"/>
        <w:rPr>
          <w:rFonts w:ascii="Arial Narrow" w:hAnsi="Arial Narrow" w:cs="Arial"/>
        </w:rPr>
      </w:pPr>
      <w:r>
        <w:rPr>
          <w:rFonts w:ascii="Arial Narrow" w:hAnsi="Arial Narrow" w:cs="Arial"/>
        </w:rPr>
        <w:t xml:space="preserve">            ponudnika:          ________________________________</w:t>
      </w:r>
    </w:p>
    <w:p w14:paraId="07B19BB0" w14:textId="76B2932E" w:rsidR="00D032E5" w:rsidRDefault="00DA2824" w:rsidP="006A76BA">
      <w:pPr>
        <w:jc w:val="center"/>
        <w:rPr>
          <w:rFonts w:ascii="Arial Narrow" w:hAnsi="Arial Narrow"/>
          <w:b/>
          <w:sz w:val="28"/>
          <w:szCs w:val="28"/>
        </w:rPr>
      </w:pPr>
      <w:r>
        <w:rPr>
          <w:rFonts w:ascii="Arial Narrow" w:hAnsi="Arial Narrow"/>
          <w:b/>
          <w:sz w:val="28"/>
          <w:szCs w:val="28"/>
        </w:rPr>
        <w:br w:type="page"/>
      </w:r>
      <w:r w:rsidR="00C45C2A" w:rsidRPr="005B6B8D">
        <w:rPr>
          <w:rFonts w:ascii="Arial Narrow" w:hAnsi="Arial Narrow"/>
          <w:b/>
          <w:sz w:val="28"/>
          <w:szCs w:val="28"/>
        </w:rPr>
        <w:lastRenderedPageBreak/>
        <w:t>STROKOVNE ZAHTEVE (POGOJI) NAROČNIKA</w:t>
      </w:r>
    </w:p>
    <w:p w14:paraId="43AE6F87" w14:textId="77777777" w:rsidR="00D032E5" w:rsidRPr="004B2276" w:rsidRDefault="00D032E5">
      <w:pPr>
        <w:jc w:val="center"/>
        <w:rPr>
          <w:rFonts w:ascii="Arial Narrow" w:hAnsi="Arial Narrow"/>
        </w:rPr>
      </w:pPr>
    </w:p>
    <w:p w14:paraId="15F9578D" w14:textId="77777777" w:rsidR="00D032E5" w:rsidRPr="004B2276" w:rsidRDefault="00D032E5">
      <w:pPr>
        <w:jc w:val="center"/>
        <w:rPr>
          <w:rFonts w:ascii="Arial Narrow" w:hAnsi="Arial Narrow"/>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5"/>
      </w:tblGrid>
      <w:tr w:rsidR="000652F0" w:rsidRPr="004528A7" w14:paraId="617D2275" w14:textId="77777777" w:rsidTr="0009193C">
        <w:tc>
          <w:tcPr>
            <w:tcW w:w="8587" w:type="dxa"/>
            <w:tcBorders>
              <w:top w:val="single" w:sz="4" w:space="0" w:color="auto"/>
              <w:left w:val="single" w:sz="4" w:space="0" w:color="auto"/>
              <w:bottom w:val="single" w:sz="4" w:space="0" w:color="auto"/>
              <w:right w:val="single" w:sz="4" w:space="0" w:color="auto"/>
            </w:tcBorders>
          </w:tcPr>
          <w:p w14:paraId="19A076F8" w14:textId="77777777" w:rsidR="009A6C20" w:rsidRPr="004528A7" w:rsidRDefault="009A6C20" w:rsidP="0009193C">
            <w:pPr>
              <w:jc w:val="both"/>
              <w:rPr>
                <w:rFonts w:ascii="Arial Narrow" w:hAnsi="Arial Narrow" w:cs="Arial"/>
                <w:b/>
                <w:bCs/>
              </w:rPr>
            </w:pPr>
            <w:r w:rsidRPr="004528A7">
              <w:rPr>
                <w:rFonts w:ascii="Arial Narrow" w:hAnsi="Arial Narrow" w:cs="Arial"/>
                <w:b/>
                <w:bCs/>
              </w:rPr>
              <w:t xml:space="preserve">Ponudnik mora v svojo ponudbo priložiti podroben </w:t>
            </w:r>
            <w:r w:rsidRPr="004528A7">
              <w:rPr>
                <w:rFonts w:ascii="Arial Narrow" w:hAnsi="Arial Narrow" w:cs="Arial"/>
                <w:b/>
                <w:bCs/>
                <w:u w:val="single"/>
              </w:rPr>
              <w:t>opis</w:t>
            </w:r>
            <w:r w:rsidRPr="004528A7">
              <w:rPr>
                <w:rFonts w:ascii="Arial Narrow" w:hAnsi="Arial Narrow" w:cs="Arial"/>
                <w:b/>
                <w:bCs/>
              </w:rPr>
              <w:t xml:space="preserve"> vsebine oziroma predmeta ponudbe. </w:t>
            </w:r>
          </w:p>
          <w:p w14:paraId="3C00CB28" w14:textId="77777777" w:rsidR="009A6C20" w:rsidRPr="004528A7" w:rsidRDefault="009A6C20" w:rsidP="0009193C">
            <w:pPr>
              <w:jc w:val="both"/>
              <w:rPr>
                <w:rFonts w:ascii="Arial Narrow" w:hAnsi="Arial Narrow" w:cs="Arial"/>
                <w:b/>
                <w:bCs/>
              </w:rPr>
            </w:pPr>
          </w:p>
          <w:p w14:paraId="057E86D1" w14:textId="77777777" w:rsidR="009A6C20" w:rsidRPr="004528A7" w:rsidRDefault="009A6C20" w:rsidP="0009193C">
            <w:pPr>
              <w:jc w:val="both"/>
              <w:rPr>
                <w:rFonts w:ascii="Arial Narrow" w:hAnsi="Arial Narrow" w:cs="Arial"/>
                <w:b/>
                <w:bCs/>
              </w:rPr>
            </w:pPr>
            <w:r w:rsidRPr="004528A7">
              <w:rPr>
                <w:rFonts w:ascii="Arial Narrow" w:hAnsi="Arial Narrow" w:cs="Arial"/>
                <w:b/>
                <w:bCs/>
                <w:u w:val="single"/>
              </w:rPr>
              <w:t>Opis</w:t>
            </w:r>
            <w:r w:rsidRPr="004528A7">
              <w:rPr>
                <w:rFonts w:ascii="Arial Narrow" w:hAnsi="Arial Narrow" w:cs="Arial"/>
                <w:b/>
                <w:bCs/>
              </w:rPr>
              <w:t xml:space="preserve">, iz katerega mora biti jasno in nedvoumno razvidno, da ponujeno blago izpolnjuje vse strokovne zahteve naročnika, </w:t>
            </w:r>
            <w:r w:rsidRPr="004528A7">
              <w:rPr>
                <w:rFonts w:ascii="Arial Narrow" w:hAnsi="Arial Narrow" w:cs="Arial"/>
                <w:b/>
                <w:bCs/>
                <w:u w:val="single"/>
              </w:rPr>
              <w:t xml:space="preserve">mora </w:t>
            </w:r>
            <w:r w:rsidRPr="004528A7">
              <w:rPr>
                <w:rFonts w:ascii="Arial Narrow" w:hAnsi="Arial Narrow" w:cs="Arial"/>
                <w:b/>
                <w:bCs/>
              </w:rPr>
              <w:t>vsebovati:</w:t>
            </w:r>
            <w:r w:rsidR="00C32AC1" w:rsidRPr="004528A7">
              <w:rPr>
                <w:rFonts w:ascii="Arial Narrow" w:hAnsi="Arial Narrow" w:cs="Arial"/>
                <w:b/>
                <w:bCs/>
              </w:rPr>
              <w:t xml:space="preserve"> </w:t>
            </w:r>
          </w:p>
          <w:p w14:paraId="6206A5C3" w14:textId="77777777" w:rsidR="009A6C20" w:rsidRPr="004528A7" w:rsidRDefault="009A6C20" w:rsidP="0009193C">
            <w:pPr>
              <w:jc w:val="both"/>
              <w:rPr>
                <w:rFonts w:ascii="Arial Narrow" w:hAnsi="Arial Narrow" w:cs="Arial"/>
                <w:b/>
                <w:bCs/>
              </w:rPr>
            </w:pPr>
          </w:p>
          <w:tbl>
            <w:tblPr>
              <w:tblW w:w="8479" w:type="dxa"/>
              <w:tblLook w:val="04A0" w:firstRow="1" w:lastRow="0" w:firstColumn="1" w:lastColumn="0" w:noHBand="0" w:noVBand="1"/>
            </w:tblPr>
            <w:tblGrid>
              <w:gridCol w:w="671"/>
              <w:gridCol w:w="7808"/>
            </w:tblGrid>
            <w:tr w:rsidR="000652F0" w:rsidRPr="004528A7" w14:paraId="6C0219A1" w14:textId="77777777" w:rsidTr="007E0813">
              <w:trPr>
                <w:trHeight w:val="567"/>
              </w:trPr>
              <w:tc>
                <w:tcPr>
                  <w:tcW w:w="671" w:type="dxa"/>
                  <w:hideMark/>
                </w:tcPr>
                <w:p w14:paraId="34121FA1" w14:textId="77777777" w:rsidR="009A6C20" w:rsidRPr="004528A7" w:rsidRDefault="009A6C20" w:rsidP="0009193C">
                  <w:pPr>
                    <w:jc w:val="both"/>
                    <w:rPr>
                      <w:rFonts w:ascii="Arial Narrow" w:hAnsi="Arial Narrow" w:cs="Arial"/>
                      <w:b/>
                      <w:bCs/>
                    </w:rPr>
                  </w:pPr>
                  <w:r w:rsidRPr="004528A7">
                    <w:rPr>
                      <w:rFonts w:ascii="Arial Narrow" w:hAnsi="Arial Narrow" w:cs="Arial"/>
                      <w:b/>
                      <w:bCs/>
                    </w:rPr>
                    <w:t>1.1.</w:t>
                  </w:r>
                </w:p>
              </w:tc>
              <w:tc>
                <w:tcPr>
                  <w:tcW w:w="7808" w:type="dxa"/>
                </w:tcPr>
                <w:p w14:paraId="36542BA5" w14:textId="08042504" w:rsidR="009A6C20" w:rsidRPr="004528A7" w:rsidRDefault="009A6C20" w:rsidP="0009193C">
                  <w:pPr>
                    <w:jc w:val="both"/>
                    <w:rPr>
                      <w:rFonts w:ascii="Arial Narrow" w:hAnsi="Arial Narrow" w:cs="Arial"/>
                      <w:b/>
                      <w:bCs/>
                    </w:rPr>
                  </w:pPr>
                  <w:r w:rsidRPr="004528A7">
                    <w:rPr>
                      <w:rFonts w:ascii="Arial Narrow" w:hAnsi="Arial Narrow" w:cs="Arial"/>
                      <w:b/>
                      <w:bCs/>
                    </w:rPr>
                    <w:t>izpolnjeno preglednico PRILOGA 1 OBRAZCA 3 – SPECIFIKACIJA PONUDBE PONUDNIKA</w:t>
                  </w:r>
                  <w:r w:rsidR="00E02FB5" w:rsidRPr="004528A7">
                    <w:rPr>
                      <w:rFonts w:ascii="Arial Narrow" w:hAnsi="Arial Narrow" w:cs="Arial"/>
                      <w:b/>
                      <w:bCs/>
                    </w:rPr>
                    <w:t xml:space="preserve"> </w:t>
                  </w:r>
                  <w:r w:rsidRPr="004528A7">
                    <w:rPr>
                      <w:rFonts w:ascii="Arial Narrow" w:hAnsi="Arial Narrow" w:cs="Arial"/>
                      <w:b/>
                      <w:bCs/>
                    </w:rPr>
                    <w:t>to je: podpis</w:t>
                  </w:r>
                  <w:r w:rsidR="00C527A8" w:rsidRPr="004528A7">
                    <w:rPr>
                      <w:rFonts w:ascii="Arial Narrow" w:hAnsi="Arial Narrow" w:cs="Arial"/>
                      <w:b/>
                      <w:bCs/>
                    </w:rPr>
                    <w:t>an in žigosan izpis preglednice</w:t>
                  </w:r>
                  <w:r w:rsidR="00123E68">
                    <w:rPr>
                      <w:rFonts w:ascii="Arial Narrow" w:hAnsi="Arial Narrow" w:cs="Arial"/>
                      <w:b/>
                      <w:bCs/>
                    </w:rPr>
                    <w:t xml:space="preserve"> </w:t>
                  </w:r>
                  <w:r w:rsidR="00123E68" w:rsidRPr="00123E68">
                    <w:rPr>
                      <w:rFonts w:ascii="Arial Narrow" w:hAnsi="Arial Narrow" w:cs="Arial"/>
                      <w:b/>
                      <w:bCs/>
                      <w:color w:val="FF0000"/>
                    </w:rPr>
                    <w:t xml:space="preserve">v </w:t>
                  </w:r>
                  <w:proofErr w:type="spellStart"/>
                  <w:r w:rsidR="00123E68" w:rsidRPr="00123E68">
                    <w:rPr>
                      <w:rFonts w:ascii="Arial Narrow" w:hAnsi="Arial Narrow" w:cs="Arial"/>
                      <w:b/>
                      <w:bCs/>
                      <w:color w:val="FF0000"/>
                    </w:rPr>
                    <w:t>excel</w:t>
                  </w:r>
                  <w:proofErr w:type="spellEnd"/>
                  <w:r w:rsidR="00123E68" w:rsidRPr="00123E68">
                    <w:rPr>
                      <w:rFonts w:ascii="Arial Narrow" w:hAnsi="Arial Narrow" w:cs="Arial"/>
                      <w:b/>
                      <w:bCs/>
                      <w:color w:val="FF0000"/>
                    </w:rPr>
                    <w:t xml:space="preserve"> in </w:t>
                  </w:r>
                  <w:proofErr w:type="spellStart"/>
                  <w:r w:rsidR="00123E68" w:rsidRPr="00123E68">
                    <w:rPr>
                      <w:rFonts w:ascii="Arial Narrow" w:hAnsi="Arial Narrow" w:cs="Arial"/>
                      <w:b/>
                      <w:bCs/>
                      <w:color w:val="FF0000"/>
                    </w:rPr>
                    <w:t>pdf</w:t>
                  </w:r>
                  <w:proofErr w:type="spellEnd"/>
                  <w:r w:rsidR="00123E68" w:rsidRPr="00123E68">
                    <w:rPr>
                      <w:rFonts w:ascii="Arial Narrow" w:hAnsi="Arial Narrow" w:cs="Arial"/>
                      <w:b/>
                      <w:bCs/>
                      <w:color w:val="FF0000"/>
                    </w:rPr>
                    <w:t xml:space="preserve"> obliki</w:t>
                  </w:r>
                </w:p>
                <w:p w14:paraId="561B2FB5" w14:textId="77777777" w:rsidR="00C81E23" w:rsidRPr="004528A7" w:rsidRDefault="00C81E23" w:rsidP="0009193C">
                  <w:pPr>
                    <w:jc w:val="both"/>
                    <w:rPr>
                      <w:rFonts w:ascii="Arial Narrow" w:hAnsi="Arial Narrow" w:cs="Arial"/>
                      <w:bCs/>
                    </w:rPr>
                  </w:pPr>
                </w:p>
              </w:tc>
            </w:tr>
            <w:tr w:rsidR="000652F0" w:rsidRPr="004528A7" w14:paraId="41642126" w14:textId="77777777" w:rsidTr="007E0813">
              <w:trPr>
                <w:trHeight w:val="567"/>
              </w:trPr>
              <w:tc>
                <w:tcPr>
                  <w:tcW w:w="671" w:type="dxa"/>
                  <w:hideMark/>
                </w:tcPr>
                <w:p w14:paraId="279E1E64" w14:textId="77777777" w:rsidR="006B5A40" w:rsidRPr="004528A7" w:rsidRDefault="00C81E23" w:rsidP="004B2276">
                  <w:pPr>
                    <w:rPr>
                      <w:rFonts w:ascii="Arial Narrow" w:hAnsi="Arial Narrow" w:cs="Arial"/>
                      <w:b/>
                      <w:bCs/>
                    </w:rPr>
                  </w:pPr>
                  <w:r w:rsidRPr="004528A7">
                    <w:rPr>
                      <w:rFonts w:ascii="Arial Narrow" w:hAnsi="Arial Narrow" w:cs="Arial"/>
                      <w:b/>
                      <w:bCs/>
                    </w:rPr>
                    <w:t xml:space="preserve">1.2. </w:t>
                  </w:r>
                </w:p>
              </w:tc>
              <w:tc>
                <w:tcPr>
                  <w:tcW w:w="7808" w:type="dxa"/>
                </w:tcPr>
                <w:p w14:paraId="7800A131" w14:textId="77777777" w:rsidR="00C81E23" w:rsidRPr="004528A7" w:rsidRDefault="00C81E23" w:rsidP="00C81E23">
                  <w:pPr>
                    <w:jc w:val="both"/>
                    <w:rPr>
                      <w:rFonts w:ascii="Arial Narrow" w:hAnsi="Arial Narrow" w:cs="Arial"/>
                      <w:b/>
                      <w:bCs/>
                    </w:rPr>
                  </w:pPr>
                  <w:r w:rsidRPr="004528A7">
                    <w:rPr>
                      <w:rFonts w:ascii="Arial Narrow" w:hAnsi="Arial Narrow" w:cs="Arial"/>
                      <w:b/>
                      <w:bCs/>
                      <w:smallCaps/>
                    </w:rPr>
                    <w:t xml:space="preserve">katalog </w:t>
                  </w:r>
                  <w:r w:rsidRPr="004528A7">
                    <w:rPr>
                      <w:rFonts w:ascii="Arial Narrow" w:hAnsi="Arial Narrow" w:cs="Arial"/>
                      <w:b/>
                      <w:bCs/>
                    </w:rPr>
                    <w:t xml:space="preserve">in/ali </w:t>
                  </w:r>
                  <w:proofErr w:type="spellStart"/>
                  <w:r w:rsidRPr="004528A7">
                    <w:rPr>
                      <w:rFonts w:ascii="Arial Narrow" w:hAnsi="Arial Narrow" w:cs="Arial"/>
                      <w:b/>
                      <w:bCs/>
                      <w:smallCaps/>
                    </w:rPr>
                    <w:t>prospektni</w:t>
                  </w:r>
                  <w:proofErr w:type="spellEnd"/>
                  <w:r w:rsidRPr="004528A7">
                    <w:rPr>
                      <w:rFonts w:ascii="Arial Narrow" w:hAnsi="Arial Narrow" w:cs="Arial"/>
                      <w:b/>
                      <w:bCs/>
                      <w:smallCaps/>
                    </w:rPr>
                    <w:t xml:space="preserve"> material</w:t>
                  </w:r>
                  <w:r w:rsidRPr="004528A7">
                    <w:rPr>
                      <w:rFonts w:ascii="Arial Narrow" w:hAnsi="Arial Narrow" w:cs="Arial"/>
                      <w:b/>
                      <w:bCs/>
                    </w:rPr>
                    <w:t xml:space="preserve"> in/ali </w:t>
                  </w:r>
                  <w:proofErr w:type="spellStart"/>
                  <w:r w:rsidRPr="004528A7">
                    <w:rPr>
                      <w:rFonts w:ascii="Arial Narrow" w:hAnsi="Arial Narrow" w:cs="Arial"/>
                      <w:b/>
                      <w:bCs/>
                      <w:smallCaps/>
                    </w:rPr>
                    <w:t>prospektno</w:t>
                  </w:r>
                  <w:proofErr w:type="spellEnd"/>
                  <w:r w:rsidRPr="004528A7">
                    <w:rPr>
                      <w:rFonts w:ascii="Arial Narrow" w:hAnsi="Arial Narrow" w:cs="Arial"/>
                      <w:b/>
                      <w:bCs/>
                      <w:smallCaps/>
                    </w:rPr>
                    <w:t xml:space="preserve"> tehnično dokumentacijo</w:t>
                  </w:r>
                  <w:r w:rsidRPr="004528A7">
                    <w:rPr>
                      <w:rFonts w:ascii="Arial Narrow" w:hAnsi="Arial Narrow" w:cs="Arial"/>
                      <w:b/>
                      <w:bCs/>
                    </w:rPr>
                    <w:t xml:space="preserve"> v slovenskem ali angleškem ali nemškem jeziku v katerem/kateri bodo jasno razvidne strokovno tehnične karakteristike ponujenega blaga, ki izhajajo iz </w:t>
                  </w:r>
                  <w:r w:rsidR="00C527A8" w:rsidRPr="004528A7">
                    <w:rPr>
                      <w:rFonts w:ascii="Arial Narrow" w:hAnsi="Arial Narrow" w:cs="Arial"/>
                      <w:b/>
                      <w:bCs/>
                    </w:rPr>
                    <w:t>naročnikovih strokovnih zahtev,</w:t>
                  </w:r>
                </w:p>
                <w:p w14:paraId="4B34BDDA" w14:textId="77777777" w:rsidR="00C81E23" w:rsidRPr="004528A7" w:rsidRDefault="00C81E23" w:rsidP="0009193C">
                  <w:pPr>
                    <w:jc w:val="both"/>
                    <w:rPr>
                      <w:rFonts w:ascii="Arial Narrow" w:hAnsi="Arial Narrow" w:cs="Arial"/>
                      <w:bCs/>
                    </w:rPr>
                  </w:pPr>
                </w:p>
              </w:tc>
            </w:tr>
            <w:tr w:rsidR="000652F0" w:rsidRPr="004528A7" w14:paraId="6C43E2D5" w14:textId="77777777" w:rsidTr="007E0813">
              <w:trPr>
                <w:trHeight w:val="567"/>
              </w:trPr>
              <w:tc>
                <w:tcPr>
                  <w:tcW w:w="671" w:type="dxa"/>
                  <w:hideMark/>
                </w:tcPr>
                <w:p w14:paraId="39587730" w14:textId="77777777" w:rsidR="00C81E23" w:rsidRPr="004528A7" w:rsidRDefault="006B5A40" w:rsidP="0009193C">
                  <w:pPr>
                    <w:rPr>
                      <w:rFonts w:ascii="Arial Narrow" w:hAnsi="Arial Narrow" w:cs="Arial"/>
                      <w:b/>
                      <w:bCs/>
                    </w:rPr>
                  </w:pPr>
                  <w:r w:rsidRPr="004528A7">
                    <w:rPr>
                      <w:rFonts w:ascii="Arial Narrow" w:hAnsi="Arial Narrow" w:cs="Arial"/>
                      <w:b/>
                      <w:bCs/>
                    </w:rPr>
                    <w:t>1.3</w:t>
                  </w:r>
                  <w:r w:rsidR="00C81E23" w:rsidRPr="004528A7">
                    <w:rPr>
                      <w:rFonts w:ascii="Arial Narrow" w:hAnsi="Arial Narrow" w:cs="Arial"/>
                      <w:b/>
                      <w:bCs/>
                    </w:rPr>
                    <w:t>.</w:t>
                  </w:r>
                </w:p>
              </w:tc>
              <w:tc>
                <w:tcPr>
                  <w:tcW w:w="7808" w:type="dxa"/>
                </w:tcPr>
                <w:p w14:paraId="11E131C0" w14:textId="77777777" w:rsidR="001F67BE" w:rsidRPr="004528A7" w:rsidRDefault="001F67BE" w:rsidP="001F67BE">
                  <w:pPr>
                    <w:jc w:val="both"/>
                    <w:rPr>
                      <w:rFonts w:ascii="Arial Narrow" w:hAnsi="Arial Narrow" w:cs="Arial"/>
                      <w:bCs/>
                    </w:rPr>
                  </w:pPr>
                  <w:r w:rsidRPr="004528A7">
                    <w:rPr>
                      <w:rFonts w:ascii="Arial Narrow" w:hAnsi="Arial Narrow"/>
                      <w:b/>
                    </w:rPr>
                    <w:t xml:space="preserve">za </w:t>
                  </w:r>
                  <w:r w:rsidRPr="004528A7">
                    <w:rPr>
                      <w:rFonts w:ascii="Arial Narrow" w:hAnsi="Arial Narrow" w:cs="Arial"/>
                      <w:b/>
                    </w:rPr>
                    <w:t xml:space="preserve">garancijsko in </w:t>
                  </w:r>
                  <w:proofErr w:type="spellStart"/>
                  <w:r w:rsidRPr="004528A7">
                    <w:rPr>
                      <w:rFonts w:ascii="Arial Narrow" w:hAnsi="Arial Narrow" w:cs="Arial"/>
                      <w:b/>
                    </w:rPr>
                    <w:t>pogarancijsko</w:t>
                  </w:r>
                  <w:proofErr w:type="spellEnd"/>
                  <w:r w:rsidRPr="004528A7">
                    <w:rPr>
                      <w:rFonts w:ascii="Arial Narrow" w:hAnsi="Arial Narrow" w:cs="Arial"/>
                      <w:b/>
                    </w:rPr>
                    <w:t xml:space="preserve"> obdobje ponudnik zagotavlja usposobljen </w:t>
                  </w:r>
                  <w:r w:rsidRPr="004528A7">
                    <w:rPr>
                      <w:rFonts w:ascii="Arial Narrow" w:hAnsi="Arial Narrow" w:cs="Arial"/>
                      <w:b/>
                      <w:bCs/>
                    </w:rPr>
                    <w:t xml:space="preserve">servis/serviserja v R. Sloveniji ali v državi EU, ki ima </w:t>
                  </w:r>
                  <w:r w:rsidRPr="004528A7">
                    <w:rPr>
                      <w:rFonts w:ascii="Arial Narrow" w:hAnsi="Arial Narrow" w:cs="Arial"/>
                      <w:b/>
                    </w:rPr>
                    <w:t>s strani proizvajalca blaga pridobljeno pooblastilo – certifikat za vzdrževanje in servisiranje ponujenega blaga ter zagotavlja oskrbo z originalnimi rezervnimi deli</w:t>
                  </w:r>
                  <w:r w:rsidRPr="004528A7">
                    <w:rPr>
                      <w:rFonts w:ascii="Arial Narrow" w:hAnsi="Arial Narrow" w:cs="Arial"/>
                    </w:rPr>
                    <w:t xml:space="preserve">; </w:t>
                  </w:r>
                  <w:r w:rsidRPr="004528A7">
                    <w:rPr>
                      <w:rFonts w:ascii="Arial Narrow" w:hAnsi="Arial Narrow" w:cs="Arial"/>
                      <w:bCs/>
                      <w:u w:val="single"/>
                    </w:rPr>
                    <w:t xml:space="preserve">ponudnik za izpolnjevanje navedenega pogoja v ponudbi priloži dokument, ki dokazuje, da ima </w:t>
                  </w:r>
                  <w:r w:rsidRPr="004528A7">
                    <w:rPr>
                      <w:rFonts w:ascii="Arial Narrow" w:hAnsi="Arial Narrow"/>
                      <w:u w:val="single"/>
                    </w:rPr>
                    <w:t xml:space="preserve">ponudnik ali proizvajalec osnovnega vozila ali predelovalec/ dodelovalec/opremljevalec reševalnega vozila ali drug proizvajalec ponujene opreme in naprav zagotovljen pooblaščen </w:t>
                  </w:r>
                  <w:r w:rsidRPr="004528A7">
                    <w:rPr>
                      <w:rFonts w:ascii="Arial Narrow" w:hAnsi="Arial Narrow" w:cs="Arial"/>
                      <w:bCs/>
                      <w:u w:val="single"/>
                    </w:rPr>
                    <w:t>servis/serviserja v R. Sloveniji ali EU, ki izpolnjuje s strani naročnika podane zahteve za servis:</w:t>
                  </w:r>
                </w:p>
                <w:p w14:paraId="073E46E7" w14:textId="77777777" w:rsidR="001F67BE" w:rsidRPr="004528A7" w:rsidRDefault="001F67BE" w:rsidP="001F67BE">
                  <w:pPr>
                    <w:rPr>
                      <w:rFonts w:ascii="Arial Narrow" w:hAnsi="Arial Narrow" w:cs="Arial"/>
                      <w:bCs/>
                    </w:rPr>
                  </w:pPr>
                </w:p>
                <w:p w14:paraId="7B32CF93" w14:textId="77777777" w:rsidR="001F67BE" w:rsidRPr="004528A7" w:rsidRDefault="00C527A8" w:rsidP="003772E6">
                  <w:pPr>
                    <w:numPr>
                      <w:ilvl w:val="0"/>
                      <w:numId w:val="34"/>
                    </w:numPr>
                    <w:ind w:left="1338" w:hanging="357"/>
                    <w:jc w:val="both"/>
                    <w:rPr>
                      <w:rFonts w:ascii="Arial Narrow" w:hAnsi="Arial Narrow" w:cs="Arial"/>
                      <w:bCs/>
                    </w:rPr>
                  </w:pPr>
                  <w:r w:rsidRPr="004528A7">
                    <w:rPr>
                      <w:rFonts w:ascii="Arial Narrow" w:hAnsi="Arial Narrow" w:cs="Arial"/>
                      <w:b/>
                      <w:bCs/>
                    </w:rPr>
                    <w:t>z</w:t>
                  </w:r>
                  <w:r w:rsidR="001F67BE" w:rsidRPr="004528A7">
                    <w:rPr>
                      <w:rFonts w:ascii="Arial Narrow" w:hAnsi="Arial Narrow" w:cs="Arial"/>
                      <w:b/>
                      <w:bCs/>
                    </w:rPr>
                    <w:t xml:space="preserve">a osnovno vozilo, </w:t>
                  </w:r>
                  <w:r w:rsidR="001F0D02" w:rsidRPr="004528A7">
                    <w:rPr>
                      <w:rFonts w:ascii="Arial Narrow" w:hAnsi="Arial Narrow" w:cs="Arial"/>
                      <w:b/>
                      <w:bCs/>
                    </w:rPr>
                    <w:t>predelavo</w:t>
                  </w:r>
                  <w:r w:rsidR="001F67BE" w:rsidRPr="004528A7">
                    <w:rPr>
                      <w:rFonts w:ascii="Arial Narrow" w:hAnsi="Arial Narrow" w:cs="Arial"/>
                      <w:b/>
                      <w:bCs/>
                    </w:rPr>
                    <w:t xml:space="preserve">/dodelavo in opremljanje osnovnega vozila v reševalno vozilo ter v reševalno vozilo trajno vgrajeno medicinsko in nemedicinsko opremo </w:t>
                  </w:r>
                  <w:r w:rsidR="001F67BE" w:rsidRPr="004528A7">
                    <w:rPr>
                      <w:rFonts w:ascii="Arial Narrow" w:hAnsi="Arial Narrow"/>
                      <w:b/>
                    </w:rPr>
                    <w:t>in naprave</w:t>
                  </w:r>
                  <w:r w:rsidR="00BB36B0" w:rsidRPr="004528A7">
                    <w:rPr>
                      <w:rFonts w:ascii="Arial Narrow" w:hAnsi="Arial Narrow" w:cs="Arial"/>
                      <w:b/>
                      <w:bCs/>
                    </w:rPr>
                    <w:t>:</w:t>
                  </w:r>
                  <w:r w:rsidR="00BB36B0" w:rsidRPr="004528A7">
                    <w:rPr>
                      <w:rFonts w:ascii="Arial Narrow" w:hAnsi="Arial Narrow" w:cs="Arial"/>
                      <w:bCs/>
                    </w:rPr>
                    <w:t xml:space="preserve"> </w:t>
                  </w:r>
                </w:p>
                <w:p w14:paraId="67523B6D" w14:textId="77777777" w:rsidR="001F67BE" w:rsidRPr="004528A7" w:rsidRDefault="001F67BE" w:rsidP="003772E6">
                  <w:pPr>
                    <w:numPr>
                      <w:ilvl w:val="0"/>
                      <w:numId w:val="33"/>
                    </w:numPr>
                    <w:spacing w:before="120"/>
                    <w:ind w:left="1820" w:hanging="357"/>
                    <w:jc w:val="both"/>
                    <w:rPr>
                      <w:rFonts w:ascii="Arial Narrow" w:hAnsi="Arial Narrow" w:cs="Arial"/>
                      <w:bCs/>
                    </w:rPr>
                  </w:pPr>
                  <w:r w:rsidRPr="004528A7">
                    <w:rPr>
                      <w:rFonts w:ascii="Arial Narrow" w:hAnsi="Arial Narrow" w:cs="Arial"/>
                      <w:b/>
                      <w:bCs/>
                      <w:u w:val="single"/>
                    </w:rPr>
                    <w:t>pisno izjavo</w:t>
                  </w:r>
                  <w:r w:rsidRPr="004528A7">
                    <w:rPr>
                      <w:rFonts w:ascii="Arial Narrow" w:hAnsi="Arial Narrow" w:cs="Arial"/>
                      <w:b/>
                      <w:bCs/>
                    </w:rPr>
                    <w:t xml:space="preserve">, da je kot ponudnik hkrati tudi pooblaščeni servis/serviser in </w:t>
                  </w:r>
                  <w:r w:rsidRPr="004528A7">
                    <w:rPr>
                      <w:rFonts w:ascii="Arial Narrow" w:hAnsi="Arial Narrow" w:cs="Arial"/>
                      <w:b/>
                      <w:bCs/>
                      <w:u w:val="single"/>
                    </w:rPr>
                    <w:t>ima certifikat</w:t>
                  </w:r>
                  <w:r w:rsidRPr="004528A7">
                    <w:rPr>
                      <w:rFonts w:ascii="Arial Narrow" w:hAnsi="Arial Narrow" w:cs="Arial"/>
                      <w:b/>
                      <w:bCs/>
                    </w:rPr>
                    <w:t xml:space="preserve"> s strani proizvajalca za servisiranje – vzdrževanje ponujenega blaga ter zagotavlja oskrbo z originalnimi rezervnimi deli</w:t>
                  </w:r>
                  <w:r w:rsidRPr="004528A7">
                    <w:rPr>
                      <w:rFonts w:ascii="Arial Narrow" w:hAnsi="Arial Narrow" w:cs="Arial"/>
                      <w:bCs/>
                    </w:rPr>
                    <w:t xml:space="preserve"> </w:t>
                  </w:r>
                </w:p>
                <w:p w14:paraId="58BEBCB5" w14:textId="77777777" w:rsidR="001F67BE" w:rsidRPr="004528A7" w:rsidRDefault="001F67BE" w:rsidP="001F67BE">
                  <w:pPr>
                    <w:spacing w:before="120"/>
                    <w:ind w:left="1831"/>
                    <w:jc w:val="both"/>
                    <w:rPr>
                      <w:rFonts w:ascii="Arial Narrow" w:hAnsi="Arial Narrow" w:cs="Arial"/>
                      <w:bCs/>
                    </w:rPr>
                  </w:pPr>
                  <w:r w:rsidRPr="004528A7">
                    <w:rPr>
                      <w:rFonts w:ascii="Arial Narrow" w:hAnsi="Arial Narrow" w:cs="Arial"/>
                      <w:b/>
                      <w:bCs/>
                    </w:rPr>
                    <w:t>ali</w:t>
                  </w:r>
                  <w:r w:rsidR="00BB36B0" w:rsidRPr="004528A7">
                    <w:rPr>
                      <w:rFonts w:ascii="Arial Narrow" w:hAnsi="Arial Narrow" w:cs="Arial"/>
                      <w:bCs/>
                    </w:rPr>
                    <w:t xml:space="preserve"> </w:t>
                  </w:r>
                </w:p>
                <w:p w14:paraId="285A4C1D" w14:textId="77777777" w:rsidR="001F67BE" w:rsidRPr="004528A7" w:rsidRDefault="001F67BE" w:rsidP="003772E6">
                  <w:pPr>
                    <w:numPr>
                      <w:ilvl w:val="0"/>
                      <w:numId w:val="33"/>
                    </w:numPr>
                    <w:spacing w:before="120"/>
                    <w:ind w:left="1820" w:hanging="357"/>
                    <w:jc w:val="both"/>
                    <w:rPr>
                      <w:rFonts w:ascii="Arial Narrow" w:hAnsi="Arial Narrow" w:cs="Arial"/>
                      <w:bCs/>
                    </w:rPr>
                  </w:pPr>
                  <w:r w:rsidRPr="004528A7">
                    <w:rPr>
                      <w:rFonts w:ascii="Arial Narrow" w:hAnsi="Arial Narrow" w:cs="Arial"/>
                      <w:b/>
                      <w:bCs/>
                      <w:u w:val="single"/>
                    </w:rPr>
                    <w:t>fotokopijo sklenjene pogodbe ali dogovor</w:t>
                  </w:r>
                  <w:r w:rsidRPr="004528A7">
                    <w:rPr>
                      <w:rFonts w:ascii="Arial Narrow" w:hAnsi="Arial Narrow" w:cs="Arial"/>
                      <w:b/>
                      <w:bCs/>
                    </w:rPr>
                    <w:t xml:space="preserve"> med ponudnikom in pooblaščenim servisom/serviserjem, ki ima certifikat s strani proizvajalca za servisiranje – vzdrževanje ponujenega blaga ter zagotavlja oskrbo z originalnimi rezervnimi deli</w:t>
                  </w:r>
                  <w:r w:rsidR="00BB36B0" w:rsidRPr="004528A7">
                    <w:rPr>
                      <w:rFonts w:ascii="Arial Narrow" w:hAnsi="Arial Narrow" w:cs="Arial"/>
                      <w:bCs/>
                    </w:rPr>
                    <w:t xml:space="preserve"> </w:t>
                  </w:r>
                </w:p>
                <w:p w14:paraId="2B26BEA4" w14:textId="77777777" w:rsidR="001F67BE" w:rsidRPr="004528A7" w:rsidRDefault="001F67BE" w:rsidP="001F67BE">
                  <w:pPr>
                    <w:spacing w:before="120"/>
                    <w:ind w:left="1831"/>
                    <w:jc w:val="both"/>
                    <w:rPr>
                      <w:rFonts w:ascii="Arial Narrow" w:hAnsi="Arial Narrow" w:cs="Arial"/>
                      <w:bCs/>
                    </w:rPr>
                  </w:pPr>
                  <w:r w:rsidRPr="004528A7">
                    <w:rPr>
                      <w:rFonts w:ascii="Arial Narrow" w:hAnsi="Arial Narrow" w:cs="Arial"/>
                      <w:b/>
                      <w:bCs/>
                    </w:rPr>
                    <w:t>in</w:t>
                  </w:r>
                  <w:r w:rsidR="00BB36B0" w:rsidRPr="004528A7">
                    <w:rPr>
                      <w:rFonts w:ascii="Arial Narrow" w:hAnsi="Arial Narrow" w:cs="Arial"/>
                      <w:bCs/>
                    </w:rPr>
                    <w:t xml:space="preserve"> </w:t>
                  </w:r>
                </w:p>
                <w:p w14:paraId="086C65B6" w14:textId="77777777" w:rsidR="001F67BE" w:rsidRPr="004528A7" w:rsidRDefault="00640C9B" w:rsidP="003772E6">
                  <w:pPr>
                    <w:numPr>
                      <w:ilvl w:val="0"/>
                      <w:numId w:val="33"/>
                    </w:numPr>
                    <w:spacing w:before="120"/>
                    <w:ind w:left="1820" w:hanging="357"/>
                    <w:jc w:val="both"/>
                    <w:rPr>
                      <w:rFonts w:ascii="Arial Narrow" w:hAnsi="Arial Narrow" w:cs="Arial"/>
                      <w:bCs/>
                    </w:rPr>
                  </w:pPr>
                  <w:r w:rsidRPr="004528A7">
                    <w:rPr>
                      <w:rFonts w:ascii="Arial Narrow" w:hAnsi="Arial Narrow" w:cs="Arial"/>
                      <w:b/>
                      <w:bCs/>
                      <w:u w:val="single"/>
                    </w:rPr>
                    <w:t xml:space="preserve">izpolnjen in </w:t>
                  </w:r>
                  <w:r w:rsidR="001F67BE" w:rsidRPr="004528A7">
                    <w:rPr>
                      <w:rFonts w:ascii="Arial Narrow" w:hAnsi="Arial Narrow" w:cs="Arial"/>
                      <w:b/>
                      <w:bCs/>
                      <w:u w:val="single"/>
                    </w:rPr>
                    <w:t>podpisan obrazec</w:t>
                  </w:r>
                  <w:r w:rsidR="001F67BE" w:rsidRPr="004528A7">
                    <w:rPr>
                      <w:rFonts w:ascii="Arial Narrow" w:hAnsi="Arial Narrow" w:cs="Arial"/>
                      <w:b/>
                      <w:bCs/>
                    </w:rPr>
                    <w:t xml:space="preserve"> Izjava </w:t>
                  </w:r>
                  <w:r w:rsidR="00A043FE" w:rsidRPr="004528A7">
                    <w:rPr>
                      <w:rFonts w:ascii="Arial Narrow" w:hAnsi="Arial Narrow" w:cs="Arial"/>
                      <w:b/>
                      <w:bCs/>
                    </w:rPr>
                    <w:t>garancija in jamstvo za reševalno vozilo</w:t>
                  </w:r>
                  <w:r w:rsidR="00900EA5" w:rsidRPr="004528A7">
                    <w:rPr>
                      <w:rFonts w:ascii="Arial Narrow" w:hAnsi="Arial Narrow" w:cs="Arial"/>
                      <w:b/>
                      <w:bCs/>
                    </w:rPr>
                    <w:t xml:space="preserve"> (priloga 5</w:t>
                  </w:r>
                  <w:r w:rsidR="001F67BE" w:rsidRPr="004528A7">
                    <w:rPr>
                      <w:rFonts w:ascii="Arial Narrow" w:hAnsi="Arial Narrow" w:cs="Arial"/>
                      <w:b/>
                      <w:bCs/>
                    </w:rPr>
                    <w:t xml:space="preserve"> k obrazcu 1)</w:t>
                  </w:r>
                  <w:r w:rsidR="00C527A8" w:rsidRPr="004528A7">
                    <w:rPr>
                      <w:rFonts w:ascii="Arial Narrow" w:hAnsi="Arial Narrow" w:cs="Arial"/>
                      <w:bCs/>
                    </w:rPr>
                    <w:t>,</w:t>
                  </w:r>
                </w:p>
                <w:p w14:paraId="676F2EF3" w14:textId="63E62B8B" w:rsidR="000805FB" w:rsidRPr="004528A7" w:rsidRDefault="000805FB" w:rsidP="007E0813">
                  <w:pPr>
                    <w:tabs>
                      <w:tab w:val="left" w:pos="5960"/>
                    </w:tabs>
                    <w:jc w:val="both"/>
                    <w:rPr>
                      <w:rFonts w:ascii="Arial Narrow" w:hAnsi="Arial Narrow" w:cs="Arial"/>
                      <w:bCs/>
                    </w:rPr>
                  </w:pPr>
                </w:p>
                <w:p w14:paraId="2B258F30" w14:textId="2BAD5371" w:rsidR="00605214" w:rsidRPr="004528A7" w:rsidRDefault="00C527A8" w:rsidP="003772E6">
                  <w:pPr>
                    <w:numPr>
                      <w:ilvl w:val="0"/>
                      <w:numId w:val="34"/>
                    </w:numPr>
                    <w:ind w:left="1338" w:hanging="357"/>
                    <w:jc w:val="both"/>
                    <w:rPr>
                      <w:rFonts w:ascii="Arial Narrow" w:hAnsi="Arial Narrow" w:cs="Arial"/>
                      <w:b/>
                      <w:bCs/>
                    </w:rPr>
                  </w:pPr>
                  <w:r w:rsidRPr="004528A7">
                    <w:rPr>
                      <w:rFonts w:ascii="Arial Narrow" w:hAnsi="Arial Narrow" w:cs="Arial"/>
                      <w:b/>
                      <w:bCs/>
                    </w:rPr>
                    <w:t>z</w:t>
                  </w:r>
                  <w:r w:rsidR="00FD3EC1" w:rsidRPr="004528A7">
                    <w:rPr>
                      <w:rFonts w:ascii="Arial Narrow" w:hAnsi="Arial Narrow" w:cs="Arial"/>
                      <w:b/>
                      <w:bCs/>
                    </w:rPr>
                    <w:t xml:space="preserve">a </w:t>
                  </w:r>
                  <w:r w:rsidR="00277576" w:rsidRPr="004528A7">
                    <w:rPr>
                      <w:rFonts w:ascii="Arial Narrow" w:hAnsi="Arial Narrow" w:cs="Arial"/>
                      <w:b/>
                      <w:bCs/>
                    </w:rPr>
                    <w:t>opremo za transport pacientov</w:t>
                  </w:r>
                  <w:r w:rsidR="00FD3EC1" w:rsidRPr="004528A7">
                    <w:rPr>
                      <w:rFonts w:ascii="Arial Narrow" w:hAnsi="Arial Narrow" w:cs="Arial"/>
                      <w:b/>
                      <w:bCs/>
                    </w:rPr>
                    <w:t xml:space="preserve"> i</w:t>
                  </w:r>
                  <w:r w:rsidR="00605214" w:rsidRPr="004528A7">
                    <w:rPr>
                      <w:rFonts w:ascii="Arial Narrow" w:hAnsi="Arial Narrow" w:cs="Arial"/>
                      <w:b/>
                      <w:bCs/>
                    </w:rPr>
                    <w:t>z STK, tč.:</w:t>
                  </w:r>
                </w:p>
                <w:p w14:paraId="16FD2359" w14:textId="3E681A17" w:rsidR="00604AEB" w:rsidRPr="004528A7" w:rsidRDefault="00277576" w:rsidP="003772E6">
                  <w:pPr>
                    <w:pStyle w:val="Odstavekseznama"/>
                    <w:numPr>
                      <w:ilvl w:val="0"/>
                      <w:numId w:val="49"/>
                    </w:numPr>
                    <w:spacing w:before="120" w:after="0"/>
                    <w:ind w:left="2052" w:hanging="357"/>
                    <w:jc w:val="both"/>
                    <w:rPr>
                      <w:rFonts w:ascii="Arial Narrow" w:hAnsi="Arial Narrow" w:cs="Arial"/>
                      <w:b/>
                      <w:bCs/>
                      <w:sz w:val="24"/>
                      <w:szCs w:val="24"/>
                    </w:rPr>
                  </w:pPr>
                  <w:r w:rsidRPr="004528A7">
                    <w:rPr>
                      <w:rFonts w:ascii="Arial Narrow" w:hAnsi="Arial Narrow" w:cs="Arial"/>
                      <w:b/>
                      <w:bCs/>
                      <w:sz w:val="24"/>
                      <w:szCs w:val="24"/>
                    </w:rPr>
                    <w:t xml:space="preserve">3.63 </w:t>
                  </w:r>
                  <w:r w:rsidR="004D7F65" w:rsidRPr="004528A7">
                    <w:rPr>
                      <w:rFonts w:ascii="Arial Narrow" w:hAnsi="Arial Narrow" w:cs="Arial"/>
                      <w:b/>
                      <w:bCs/>
                      <w:sz w:val="24"/>
                      <w:szCs w:val="24"/>
                    </w:rPr>
                    <w:t xml:space="preserve"> Atestirana </w:t>
                  </w:r>
                  <w:r w:rsidRPr="004528A7">
                    <w:rPr>
                      <w:rFonts w:ascii="Arial Narrow" w:hAnsi="Arial Narrow" w:cs="Arial"/>
                      <w:b/>
                      <w:bCs/>
                      <w:sz w:val="24"/>
                      <w:szCs w:val="24"/>
                    </w:rPr>
                    <w:t>naprava za sprejem MTS</w:t>
                  </w:r>
                  <w:r w:rsidR="004D7F65" w:rsidRPr="004528A7">
                    <w:rPr>
                      <w:rFonts w:ascii="Arial Narrow" w:hAnsi="Arial Narrow" w:cs="Arial"/>
                      <w:b/>
                      <w:bCs/>
                      <w:sz w:val="24"/>
                      <w:szCs w:val="24"/>
                    </w:rPr>
                    <w:t xml:space="preserve"> – bolniška nosila s podvozjem</w:t>
                  </w:r>
                  <w:r w:rsidRPr="004528A7">
                    <w:rPr>
                      <w:rFonts w:ascii="Arial Narrow" w:hAnsi="Arial Narrow" w:cs="Arial"/>
                      <w:b/>
                      <w:bCs/>
                      <w:sz w:val="24"/>
                      <w:szCs w:val="24"/>
                    </w:rPr>
                    <w:t>,</w:t>
                  </w:r>
                </w:p>
                <w:p w14:paraId="3E28E388" w14:textId="3EF813EE" w:rsidR="00277576" w:rsidRPr="004528A7" w:rsidRDefault="00604AEB" w:rsidP="00604AEB">
                  <w:pPr>
                    <w:tabs>
                      <w:tab w:val="left" w:pos="1703"/>
                      <w:tab w:val="left" w:pos="2091"/>
                    </w:tabs>
                    <w:rPr>
                      <w:lang w:eastAsia="en-US"/>
                    </w:rPr>
                  </w:pPr>
                  <w:r w:rsidRPr="004528A7">
                    <w:rPr>
                      <w:lang w:eastAsia="en-US"/>
                    </w:rPr>
                    <w:tab/>
                  </w:r>
                  <w:r w:rsidRPr="004528A7">
                    <w:rPr>
                      <w:lang w:eastAsia="en-US"/>
                    </w:rPr>
                    <w:tab/>
                  </w:r>
                </w:p>
                <w:p w14:paraId="5082E464" w14:textId="30E850D4" w:rsidR="00277576" w:rsidRPr="004528A7" w:rsidRDefault="00277576" w:rsidP="003772E6">
                  <w:pPr>
                    <w:pStyle w:val="Odstavekseznama"/>
                    <w:numPr>
                      <w:ilvl w:val="0"/>
                      <w:numId w:val="49"/>
                    </w:numPr>
                    <w:spacing w:after="0"/>
                    <w:ind w:left="2052" w:hanging="357"/>
                    <w:rPr>
                      <w:rFonts w:ascii="Arial Narrow" w:hAnsi="Arial Narrow" w:cs="Arial"/>
                      <w:b/>
                      <w:bCs/>
                      <w:sz w:val="24"/>
                      <w:szCs w:val="24"/>
                    </w:rPr>
                  </w:pPr>
                  <w:r w:rsidRPr="004528A7">
                    <w:rPr>
                      <w:rFonts w:ascii="Arial Narrow" w:hAnsi="Arial Narrow" w:cs="Arial"/>
                      <w:b/>
                      <w:bCs/>
                      <w:sz w:val="24"/>
                      <w:szCs w:val="24"/>
                    </w:rPr>
                    <w:lastRenderedPageBreak/>
                    <w:t>3.64  Atestirana naprava z več točkovnim varnostnim zaklepom za fiksacijo MTS</w:t>
                  </w:r>
                  <w:r w:rsidR="004D7F65" w:rsidRPr="004528A7">
                    <w:rPr>
                      <w:rFonts w:ascii="Arial Narrow" w:hAnsi="Arial Narrow" w:cs="Arial"/>
                      <w:b/>
                      <w:bCs/>
                      <w:sz w:val="24"/>
                      <w:szCs w:val="24"/>
                    </w:rPr>
                    <w:t xml:space="preserve"> – bolniška nosila s podvozjem z napravo </w:t>
                  </w:r>
                  <w:r w:rsidRPr="004528A7">
                    <w:rPr>
                      <w:rFonts w:ascii="Arial Narrow" w:hAnsi="Arial Narrow" w:cs="Arial"/>
                      <w:b/>
                      <w:bCs/>
                      <w:sz w:val="24"/>
                      <w:szCs w:val="24"/>
                    </w:rPr>
                    <w:t>za sprejem MTS</w:t>
                  </w:r>
                  <w:r w:rsidR="004D7F65" w:rsidRPr="004528A7">
                    <w:rPr>
                      <w:rFonts w:ascii="Arial Narrow" w:hAnsi="Arial Narrow" w:cs="Arial"/>
                      <w:b/>
                      <w:bCs/>
                      <w:sz w:val="24"/>
                      <w:szCs w:val="24"/>
                    </w:rPr>
                    <w:t xml:space="preserve"> – bolniška nosila s podvozjem</w:t>
                  </w:r>
                  <w:r w:rsidRPr="004528A7">
                    <w:rPr>
                      <w:rFonts w:ascii="Arial Narrow" w:hAnsi="Arial Narrow" w:cs="Arial"/>
                      <w:b/>
                      <w:bCs/>
                      <w:sz w:val="24"/>
                      <w:szCs w:val="24"/>
                    </w:rPr>
                    <w:t>,</w:t>
                  </w:r>
                </w:p>
                <w:p w14:paraId="27568FCC" w14:textId="42DD726D" w:rsidR="00277576" w:rsidRPr="004528A7" w:rsidRDefault="00277576" w:rsidP="003772E6">
                  <w:pPr>
                    <w:pStyle w:val="Odstavekseznama"/>
                    <w:numPr>
                      <w:ilvl w:val="0"/>
                      <w:numId w:val="49"/>
                    </w:numPr>
                    <w:spacing w:after="0"/>
                    <w:ind w:left="2052" w:hanging="357"/>
                    <w:jc w:val="both"/>
                    <w:rPr>
                      <w:rFonts w:ascii="Arial Narrow" w:hAnsi="Arial Narrow" w:cs="Arial"/>
                      <w:b/>
                      <w:bCs/>
                      <w:sz w:val="24"/>
                      <w:szCs w:val="24"/>
                    </w:rPr>
                  </w:pPr>
                  <w:r w:rsidRPr="004528A7">
                    <w:rPr>
                      <w:rFonts w:ascii="Arial Narrow" w:hAnsi="Arial Narrow" w:cs="Arial"/>
                      <w:b/>
                      <w:bCs/>
                      <w:sz w:val="24"/>
                      <w:szCs w:val="24"/>
                    </w:rPr>
                    <w:t>3.65  MTS – bolniška nos</w:t>
                  </w:r>
                  <w:r w:rsidR="000805FB" w:rsidRPr="004528A7">
                    <w:rPr>
                      <w:rFonts w:ascii="Arial Narrow" w:hAnsi="Arial Narrow" w:cs="Arial"/>
                      <w:b/>
                      <w:bCs/>
                      <w:sz w:val="24"/>
                      <w:szCs w:val="24"/>
                    </w:rPr>
                    <w:t>ila</w:t>
                  </w:r>
                  <w:r w:rsidRPr="004528A7">
                    <w:rPr>
                      <w:rFonts w:ascii="Arial Narrow" w:hAnsi="Arial Narrow" w:cs="Arial"/>
                      <w:b/>
                      <w:bCs/>
                      <w:sz w:val="24"/>
                      <w:szCs w:val="24"/>
                    </w:rPr>
                    <w:t>,</w:t>
                  </w:r>
                </w:p>
                <w:p w14:paraId="29E983CD" w14:textId="55F66C99" w:rsidR="00277576" w:rsidRPr="004528A7" w:rsidRDefault="00277576" w:rsidP="003772E6">
                  <w:pPr>
                    <w:pStyle w:val="Odstavekseznama"/>
                    <w:numPr>
                      <w:ilvl w:val="0"/>
                      <w:numId w:val="49"/>
                    </w:numPr>
                    <w:spacing w:after="0"/>
                    <w:ind w:left="2052" w:hanging="357"/>
                    <w:jc w:val="both"/>
                    <w:rPr>
                      <w:rFonts w:ascii="Arial Narrow" w:hAnsi="Arial Narrow" w:cs="Arial"/>
                      <w:b/>
                      <w:bCs/>
                      <w:sz w:val="24"/>
                      <w:szCs w:val="24"/>
                    </w:rPr>
                  </w:pPr>
                  <w:r w:rsidRPr="004528A7">
                    <w:rPr>
                      <w:rFonts w:ascii="Arial Narrow" w:hAnsi="Arial Narrow" w:cs="Arial"/>
                      <w:b/>
                      <w:bCs/>
                      <w:sz w:val="24"/>
                      <w:szCs w:val="24"/>
                    </w:rPr>
                    <w:t>3.66  MTS – podvozje bolniških no</w:t>
                  </w:r>
                  <w:r w:rsidR="000805FB" w:rsidRPr="004528A7">
                    <w:rPr>
                      <w:rFonts w:ascii="Arial Narrow" w:hAnsi="Arial Narrow" w:cs="Arial"/>
                      <w:b/>
                      <w:bCs/>
                      <w:sz w:val="24"/>
                      <w:szCs w:val="24"/>
                    </w:rPr>
                    <w:t>sil</w:t>
                  </w:r>
                  <w:r w:rsidRPr="004528A7">
                    <w:rPr>
                      <w:rFonts w:ascii="Arial Narrow" w:hAnsi="Arial Narrow" w:cs="Arial"/>
                      <w:b/>
                      <w:bCs/>
                      <w:sz w:val="24"/>
                      <w:szCs w:val="24"/>
                    </w:rPr>
                    <w:t>,</w:t>
                  </w:r>
                </w:p>
                <w:p w14:paraId="72C306DD" w14:textId="1CBDC497" w:rsidR="00277576" w:rsidRPr="004528A7" w:rsidRDefault="00277576" w:rsidP="003772E6">
                  <w:pPr>
                    <w:pStyle w:val="Odstavekseznama"/>
                    <w:numPr>
                      <w:ilvl w:val="0"/>
                      <w:numId w:val="49"/>
                    </w:numPr>
                    <w:spacing w:after="0"/>
                    <w:ind w:left="2052" w:hanging="357"/>
                    <w:jc w:val="both"/>
                    <w:rPr>
                      <w:rFonts w:ascii="Arial Narrow" w:hAnsi="Arial Narrow" w:cs="Arial"/>
                      <w:b/>
                      <w:bCs/>
                      <w:sz w:val="24"/>
                      <w:szCs w:val="24"/>
                    </w:rPr>
                  </w:pPr>
                  <w:r w:rsidRPr="004528A7">
                    <w:rPr>
                      <w:rFonts w:ascii="Arial Narrow" w:hAnsi="Arial Narrow" w:cs="Arial"/>
                      <w:b/>
                      <w:bCs/>
                      <w:sz w:val="24"/>
                      <w:szCs w:val="24"/>
                    </w:rPr>
                    <w:t xml:space="preserve">3.67  </w:t>
                  </w:r>
                  <w:r w:rsidR="004279A1" w:rsidRPr="004528A7">
                    <w:rPr>
                      <w:rFonts w:ascii="Arial Narrow" w:hAnsi="Arial Narrow" w:cs="Arial"/>
                      <w:b/>
                      <w:bCs/>
                      <w:sz w:val="24"/>
                      <w:szCs w:val="24"/>
                    </w:rPr>
                    <w:t>MTS - z</w:t>
                  </w:r>
                  <w:r w:rsidR="000805FB" w:rsidRPr="004528A7">
                    <w:rPr>
                      <w:rFonts w:ascii="Arial Narrow" w:hAnsi="Arial Narrow" w:cs="Arial"/>
                      <w:b/>
                      <w:bCs/>
                      <w:sz w:val="24"/>
                      <w:szCs w:val="24"/>
                    </w:rPr>
                    <w:t>ložljiv stol za prenašanje z gosenicami:</w:t>
                  </w:r>
                </w:p>
                <w:p w14:paraId="3EEB3855" w14:textId="77777777" w:rsidR="00277576" w:rsidRPr="004528A7" w:rsidRDefault="00277576" w:rsidP="00445C95">
                  <w:pPr>
                    <w:jc w:val="both"/>
                    <w:rPr>
                      <w:rFonts w:ascii="Arial Narrow" w:hAnsi="Arial Narrow" w:cs="Arial"/>
                      <w:b/>
                      <w:bCs/>
                    </w:rPr>
                  </w:pPr>
                </w:p>
                <w:p w14:paraId="32BF0D42" w14:textId="77777777" w:rsidR="001F67BE" w:rsidRPr="004528A7" w:rsidRDefault="00605214" w:rsidP="003772E6">
                  <w:pPr>
                    <w:numPr>
                      <w:ilvl w:val="0"/>
                      <w:numId w:val="45"/>
                    </w:numPr>
                    <w:ind w:left="1820" w:hanging="357"/>
                    <w:jc w:val="both"/>
                    <w:rPr>
                      <w:rFonts w:ascii="Arial Narrow" w:hAnsi="Arial Narrow" w:cs="Arial"/>
                      <w:bCs/>
                    </w:rPr>
                  </w:pPr>
                  <w:r w:rsidRPr="004528A7">
                    <w:rPr>
                      <w:rFonts w:ascii="Arial Narrow" w:hAnsi="Arial Narrow" w:cs="Arial"/>
                      <w:b/>
                      <w:bCs/>
                    </w:rPr>
                    <w:t>d</w:t>
                  </w:r>
                  <w:r w:rsidR="001F67BE" w:rsidRPr="004528A7">
                    <w:rPr>
                      <w:rFonts w:ascii="Arial Narrow" w:hAnsi="Arial Narrow" w:cs="Arial"/>
                      <w:b/>
                      <w:bCs/>
                    </w:rPr>
                    <w:t>okazilo, opredeljeno pod predhodno tč. 1 (a ali b)</w:t>
                  </w:r>
                  <w:r w:rsidR="001F67BE" w:rsidRPr="004528A7">
                    <w:rPr>
                      <w:rFonts w:ascii="Arial Narrow" w:hAnsi="Arial Narrow" w:cs="Arial"/>
                      <w:bCs/>
                    </w:rPr>
                    <w:t xml:space="preserve"> </w:t>
                  </w:r>
                </w:p>
                <w:p w14:paraId="666C5DB6" w14:textId="77777777" w:rsidR="001F67BE" w:rsidRPr="004528A7" w:rsidRDefault="009B2576" w:rsidP="001F67BE">
                  <w:pPr>
                    <w:spacing w:before="90" w:after="90"/>
                    <w:ind w:left="1830"/>
                    <w:jc w:val="both"/>
                    <w:rPr>
                      <w:rFonts w:ascii="Arial Narrow" w:hAnsi="Arial Narrow" w:cs="Arial"/>
                      <w:bCs/>
                    </w:rPr>
                  </w:pPr>
                  <w:r w:rsidRPr="004528A7">
                    <w:rPr>
                      <w:rFonts w:ascii="Arial Narrow" w:hAnsi="Arial Narrow" w:cs="Arial"/>
                      <w:b/>
                      <w:bCs/>
                    </w:rPr>
                    <w:t>i</w:t>
                  </w:r>
                  <w:r w:rsidR="001F67BE" w:rsidRPr="004528A7">
                    <w:rPr>
                      <w:rFonts w:ascii="Arial Narrow" w:hAnsi="Arial Narrow" w:cs="Arial"/>
                      <w:b/>
                      <w:bCs/>
                    </w:rPr>
                    <w:t>n</w:t>
                  </w:r>
                  <w:r w:rsidRPr="004528A7">
                    <w:rPr>
                      <w:rFonts w:ascii="Arial Narrow" w:hAnsi="Arial Narrow" w:cs="Arial"/>
                      <w:bCs/>
                    </w:rPr>
                    <w:t xml:space="preserve"> </w:t>
                  </w:r>
                </w:p>
                <w:p w14:paraId="66540CEB" w14:textId="77777777" w:rsidR="001F67BE" w:rsidRPr="004528A7" w:rsidRDefault="001F67BE" w:rsidP="003772E6">
                  <w:pPr>
                    <w:numPr>
                      <w:ilvl w:val="0"/>
                      <w:numId w:val="45"/>
                    </w:numPr>
                    <w:ind w:left="1820" w:hanging="357"/>
                    <w:jc w:val="both"/>
                    <w:rPr>
                      <w:rFonts w:ascii="Arial Narrow" w:hAnsi="Arial Narrow" w:cs="Arial"/>
                      <w:b/>
                      <w:bCs/>
                    </w:rPr>
                  </w:pPr>
                  <w:r w:rsidRPr="004528A7">
                    <w:rPr>
                      <w:rFonts w:ascii="Arial Narrow" w:hAnsi="Arial Narrow" w:cs="Arial"/>
                      <w:b/>
                      <w:bCs/>
                      <w:u w:val="single"/>
                    </w:rPr>
                    <w:t>dokazilo proizvajalca blaga</w:t>
                  </w:r>
                  <w:r w:rsidRPr="004528A7">
                    <w:rPr>
                      <w:rFonts w:ascii="Arial Narrow" w:hAnsi="Arial Narrow" w:cs="Arial"/>
                      <w:b/>
                      <w:bCs/>
                    </w:rPr>
                    <w:t>, da je/ima v R. Sloveniji zagotovljen pooblaščen servis/serviser/-ja, ki ima certifikat za servisiranje – vzdrževanje ponujenega blaga ter zagotavlja oskrbo z originalnimi rezervnimi deli</w:t>
                  </w:r>
                </w:p>
                <w:p w14:paraId="41809299" w14:textId="77777777" w:rsidR="001F67BE" w:rsidRPr="004528A7" w:rsidRDefault="001F67BE" w:rsidP="001F67BE">
                  <w:pPr>
                    <w:spacing w:before="90" w:after="90"/>
                    <w:ind w:left="1830"/>
                    <w:jc w:val="both"/>
                    <w:rPr>
                      <w:rFonts w:ascii="Arial Narrow" w:hAnsi="Arial Narrow" w:cs="Arial"/>
                      <w:bCs/>
                    </w:rPr>
                  </w:pPr>
                  <w:r w:rsidRPr="004528A7">
                    <w:rPr>
                      <w:rFonts w:ascii="Arial Narrow" w:hAnsi="Arial Narrow" w:cs="Arial"/>
                      <w:b/>
                      <w:bCs/>
                    </w:rPr>
                    <w:t>in</w:t>
                  </w:r>
                  <w:r w:rsidR="009B2576" w:rsidRPr="004528A7">
                    <w:rPr>
                      <w:rFonts w:ascii="Arial Narrow" w:hAnsi="Arial Narrow" w:cs="Arial"/>
                      <w:bCs/>
                    </w:rPr>
                    <w:t xml:space="preserve"> </w:t>
                  </w:r>
                </w:p>
                <w:p w14:paraId="424350CE" w14:textId="5EADB88D" w:rsidR="00515E4F" w:rsidRPr="004528A7" w:rsidRDefault="00640C9B" w:rsidP="003772E6">
                  <w:pPr>
                    <w:numPr>
                      <w:ilvl w:val="0"/>
                      <w:numId w:val="45"/>
                    </w:numPr>
                    <w:spacing w:before="120"/>
                    <w:ind w:left="1820" w:hanging="357"/>
                    <w:jc w:val="both"/>
                    <w:rPr>
                      <w:rFonts w:ascii="Arial Narrow" w:hAnsi="Arial Narrow" w:cs="Arial"/>
                      <w:bCs/>
                    </w:rPr>
                  </w:pPr>
                  <w:r w:rsidRPr="004528A7">
                    <w:rPr>
                      <w:rFonts w:ascii="Arial Narrow" w:hAnsi="Arial Narrow" w:cs="Arial"/>
                      <w:b/>
                      <w:bCs/>
                      <w:u w:val="single"/>
                    </w:rPr>
                    <w:t xml:space="preserve">izpolnjen in </w:t>
                  </w:r>
                  <w:r w:rsidR="001F67BE" w:rsidRPr="004528A7">
                    <w:rPr>
                      <w:rFonts w:ascii="Arial Narrow" w:hAnsi="Arial Narrow" w:cs="Arial"/>
                      <w:b/>
                      <w:bCs/>
                      <w:u w:val="single"/>
                    </w:rPr>
                    <w:t>podpisan obrazec</w:t>
                  </w:r>
                  <w:r w:rsidR="001F67BE" w:rsidRPr="004528A7">
                    <w:rPr>
                      <w:rFonts w:ascii="Arial Narrow" w:hAnsi="Arial Narrow" w:cs="Arial"/>
                      <w:b/>
                      <w:bCs/>
                    </w:rPr>
                    <w:t xml:space="preserve"> Izjava garancija, vzdrževanje, servisiranje</w:t>
                  </w:r>
                  <w:r w:rsidRPr="004528A7">
                    <w:rPr>
                      <w:rFonts w:ascii="Arial Narrow" w:hAnsi="Arial Narrow" w:cs="Arial"/>
                      <w:b/>
                      <w:bCs/>
                    </w:rPr>
                    <w:t xml:space="preserve"> in popravila</w:t>
                  </w:r>
                  <w:r w:rsidR="007E0813" w:rsidRPr="004528A7">
                    <w:rPr>
                      <w:rFonts w:ascii="Arial Narrow" w:hAnsi="Arial Narrow" w:cs="Arial"/>
                      <w:b/>
                      <w:bCs/>
                    </w:rPr>
                    <w:t xml:space="preserve"> opreme z</w:t>
                  </w:r>
                  <w:r w:rsidR="00400715" w:rsidRPr="004528A7">
                    <w:rPr>
                      <w:rFonts w:ascii="Arial Narrow" w:hAnsi="Arial Narrow" w:cs="Arial"/>
                      <w:b/>
                      <w:bCs/>
                    </w:rPr>
                    <w:t>a</w:t>
                  </w:r>
                  <w:r w:rsidR="00400715" w:rsidRPr="004528A7">
                    <w:rPr>
                      <w:rFonts w:ascii="Arial Narrow" w:hAnsi="Arial Narrow" w:cs="Arial"/>
                      <w:bCs/>
                    </w:rPr>
                    <w:t xml:space="preserve"> </w:t>
                  </w:r>
                  <w:r w:rsidR="007E0813" w:rsidRPr="004528A7">
                    <w:rPr>
                      <w:rFonts w:ascii="Arial Narrow" w:hAnsi="Arial Narrow" w:cs="Arial"/>
                      <w:b/>
                      <w:bCs/>
                    </w:rPr>
                    <w:t xml:space="preserve">transport pacientov </w:t>
                  </w:r>
                  <w:r w:rsidR="00593767" w:rsidRPr="004528A7">
                    <w:rPr>
                      <w:rFonts w:ascii="Arial Narrow" w:hAnsi="Arial Narrow" w:cs="Arial"/>
                      <w:b/>
                      <w:bCs/>
                    </w:rPr>
                    <w:t>(priloga 7</w:t>
                  </w:r>
                  <w:r w:rsidR="001F67BE" w:rsidRPr="004528A7">
                    <w:rPr>
                      <w:rFonts w:ascii="Arial Narrow" w:hAnsi="Arial Narrow" w:cs="Arial"/>
                      <w:b/>
                      <w:bCs/>
                    </w:rPr>
                    <w:t xml:space="preserve"> k obrazcu 1)</w:t>
                  </w:r>
                  <w:r w:rsidR="00C527A8" w:rsidRPr="004528A7">
                    <w:rPr>
                      <w:rFonts w:ascii="Arial Narrow" w:hAnsi="Arial Narrow" w:cs="Arial"/>
                      <w:b/>
                      <w:bCs/>
                    </w:rPr>
                    <w:t>,</w:t>
                  </w:r>
                </w:p>
                <w:p w14:paraId="529BB97B" w14:textId="77777777" w:rsidR="00515E4F" w:rsidRPr="004528A7" w:rsidRDefault="00515E4F" w:rsidP="00515E4F">
                  <w:pPr>
                    <w:spacing w:before="120"/>
                    <w:jc w:val="both"/>
                    <w:rPr>
                      <w:rFonts w:ascii="Arial Narrow" w:hAnsi="Arial Narrow" w:cs="Arial"/>
                      <w:b/>
                      <w:bCs/>
                    </w:rPr>
                  </w:pPr>
                </w:p>
                <w:p w14:paraId="75D8D6B6" w14:textId="77777777" w:rsidR="00515E4F" w:rsidRPr="004528A7" w:rsidRDefault="00515E4F" w:rsidP="003772E6">
                  <w:pPr>
                    <w:numPr>
                      <w:ilvl w:val="0"/>
                      <w:numId w:val="34"/>
                    </w:numPr>
                    <w:ind w:left="1338" w:hanging="357"/>
                    <w:jc w:val="both"/>
                    <w:rPr>
                      <w:rFonts w:ascii="Arial Narrow" w:hAnsi="Arial Narrow" w:cs="Arial"/>
                      <w:b/>
                      <w:bCs/>
                    </w:rPr>
                  </w:pPr>
                  <w:r w:rsidRPr="004528A7">
                    <w:rPr>
                      <w:rFonts w:ascii="Arial Narrow" w:hAnsi="Arial Narrow" w:cs="Arial"/>
                      <w:b/>
                      <w:bCs/>
                    </w:rPr>
                    <w:t>za medicinsko tehnično opremo (aparate) iz STK, tč.:</w:t>
                  </w:r>
                </w:p>
                <w:p w14:paraId="26D03A2F" w14:textId="77777777" w:rsidR="007E0813" w:rsidRPr="004528A7" w:rsidRDefault="00515E4F" w:rsidP="003772E6">
                  <w:pPr>
                    <w:pStyle w:val="Odstavekseznama"/>
                    <w:numPr>
                      <w:ilvl w:val="0"/>
                      <w:numId w:val="49"/>
                    </w:numPr>
                    <w:spacing w:before="120" w:after="0"/>
                    <w:ind w:left="2052" w:hanging="357"/>
                    <w:jc w:val="both"/>
                    <w:rPr>
                      <w:rFonts w:ascii="Arial Narrow" w:hAnsi="Arial Narrow" w:cs="Arial"/>
                      <w:b/>
                      <w:bCs/>
                      <w:sz w:val="24"/>
                      <w:szCs w:val="24"/>
                    </w:rPr>
                  </w:pPr>
                  <w:r w:rsidRPr="004528A7">
                    <w:rPr>
                      <w:rFonts w:ascii="Arial Narrow" w:hAnsi="Arial Narrow" w:cs="Arial"/>
                      <w:b/>
                      <w:bCs/>
                      <w:sz w:val="24"/>
                      <w:szCs w:val="24"/>
                    </w:rPr>
                    <w:t xml:space="preserve">4.1  EKG/monitor </w:t>
                  </w:r>
                  <w:proofErr w:type="spellStart"/>
                  <w:r w:rsidRPr="004528A7">
                    <w:rPr>
                      <w:rFonts w:ascii="Arial Narrow" w:hAnsi="Arial Narrow" w:cs="Arial"/>
                      <w:b/>
                      <w:bCs/>
                      <w:sz w:val="24"/>
                      <w:szCs w:val="24"/>
                    </w:rPr>
                    <w:t>defibrilator</w:t>
                  </w:r>
                  <w:proofErr w:type="spellEnd"/>
                  <w:r w:rsidR="007E0813" w:rsidRPr="004528A7">
                    <w:rPr>
                      <w:rFonts w:ascii="Arial Narrow" w:hAnsi="Arial Narrow" w:cs="Arial"/>
                      <w:b/>
                      <w:bCs/>
                      <w:sz w:val="24"/>
                      <w:szCs w:val="24"/>
                    </w:rPr>
                    <w:t>,</w:t>
                  </w:r>
                </w:p>
                <w:p w14:paraId="1AB20BF7" w14:textId="2D345834" w:rsidR="00515E4F" w:rsidRPr="004528A7" w:rsidRDefault="007E0813" w:rsidP="003772E6">
                  <w:pPr>
                    <w:pStyle w:val="Odstavekseznama"/>
                    <w:numPr>
                      <w:ilvl w:val="0"/>
                      <w:numId w:val="49"/>
                    </w:numPr>
                    <w:spacing w:after="0"/>
                    <w:ind w:left="2052" w:hanging="357"/>
                    <w:rPr>
                      <w:rFonts w:ascii="Arial Narrow" w:hAnsi="Arial Narrow" w:cs="Arial"/>
                      <w:b/>
                      <w:bCs/>
                      <w:sz w:val="24"/>
                      <w:szCs w:val="24"/>
                    </w:rPr>
                  </w:pPr>
                  <w:r w:rsidRPr="004528A7">
                    <w:rPr>
                      <w:rFonts w:ascii="Arial Narrow" w:hAnsi="Arial Narrow" w:cs="Arial"/>
                      <w:b/>
                      <w:bCs/>
                      <w:sz w:val="24"/>
                      <w:szCs w:val="24"/>
                    </w:rPr>
                    <w:t>4.2  Urgentni transportni ventilator za profesionalno uporabo v nujni medicinski pomoči</w:t>
                  </w:r>
                  <w:r w:rsidR="00515E4F" w:rsidRPr="004528A7">
                    <w:rPr>
                      <w:rFonts w:ascii="Arial Narrow" w:hAnsi="Arial Narrow" w:cs="Arial"/>
                      <w:b/>
                      <w:bCs/>
                      <w:sz w:val="24"/>
                      <w:szCs w:val="24"/>
                    </w:rPr>
                    <w:t>:</w:t>
                  </w:r>
                </w:p>
                <w:p w14:paraId="1D38D0A7" w14:textId="77777777" w:rsidR="00445C95" w:rsidRPr="004528A7" w:rsidRDefault="00445C95" w:rsidP="00445C95">
                  <w:pPr>
                    <w:jc w:val="both"/>
                    <w:rPr>
                      <w:rFonts w:ascii="Arial Narrow" w:hAnsi="Arial Narrow" w:cs="Arial"/>
                      <w:b/>
                      <w:bCs/>
                    </w:rPr>
                  </w:pPr>
                </w:p>
                <w:p w14:paraId="3B81C258" w14:textId="77777777" w:rsidR="00515E4F" w:rsidRPr="004528A7" w:rsidRDefault="00515E4F" w:rsidP="003772E6">
                  <w:pPr>
                    <w:numPr>
                      <w:ilvl w:val="0"/>
                      <w:numId w:val="50"/>
                    </w:numPr>
                    <w:ind w:left="1820" w:hanging="357"/>
                    <w:jc w:val="both"/>
                    <w:rPr>
                      <w:rFonts w:ascii="Arial Narrow" w:hAnsi="Arial Narrow" w:cs="Arial"/>
                      <w:bCs/>
                    </w:rPr>
                  </w:pPr>
                  <w:r w:rsidRPr="004528A7">
                    <w:rPr>
                      <w:rFonts w:ascii="Arial Narrow" w:hAnsi="Arial Narrow" w:cs="Arial"/>
                      <w:b/>
                      <w:bCs/>
                    </w:rPr>
                    <w:t>dokazilo, opredeljeno pod predhodno tč. 1 (a ali b)</w:t>
                  </w:r>
                  <w:r w:rsidRPr="004528A7">
                    <w:rPr>
                      <w:rFonts w:ascii="Arial Narrow" w:hAnsi="Arial Narrow" w:cs="Arial"/>
                      <w:bCs/>
                    </w:rPr>
                    <w:t xml:space="preserve"> </w:t>
                  </w:r>
                </w:p>
                <w:p w14:paraId="7C098BF9" w14:textId="77777777" w:rsidR="00515E4F" w:rsidRPr="004528A7" w:rsidRDefault="00515E4F" w:rsidP="00515E4F">
                  <w:pPr>
                    <w:spacing w:before="90" w:after="90"/>
                    <w:ind w:left="1830"/>
                    <w:jc w:val="both"/>
                    <w:rPr>
                      <w:rFonts w:ascii="Arial Narrow" w:hAnsi="Arial Narrow" w:cs="Arial"/>
                      <w:bCs/>
                    </w:rPr>
                  </w:pPr>
                  <w:r w:rsidRPr="004528A7">
                    <w:rPr>
                      <w:rFonts w:ascii="Arial Narrow" w:hAnsi="Arial Narrow" w:cs="Arial"/>
                      <w:b/>
                      <w:bCs/>
                    </w:rPr>
                    <w:t>in</w:t>
                  </w:r>
                  <w:r w:rsidRPr="004528A7">
                    <w:rPr>
                      <w:rFonts w:ascii="Arial Narrow" w:hAnsi="Arial Narrow" w:cs="Arial"/>
                      <w:bCs/>
                    </w:rPr>
                    <w:t xml:space="preserve"> </w:t>
                  </w:r>
                </w:p>
                <w:p w14:paraId="154BBFC7" w14:textId="77777777" w:rsidR="00515E4F" w:rsidRPr="004528A7" w:rsidRDefault="00515E4F" w:rsidP="003772E6">
                  <w:pPr>
                    <w:numPr>
                      <w:ilvl w:val="0"/>
                      <w:numId w:val="50"/>
                    </w:numPr>
                    <w:ind w:left="1820" w:hanging="357"/>
                    <w:jc w:val="both"/>
                    <w:rPr>
                      <w:rFonts w:ascii="Arial Narrow" w:hAnsi="Arial Narrow" w:cs="Arial"/>
                      <w:b/>
                      <w:bCs/>
                    </w:rPr>
                  </w:pPr>
                  <w:r w:rsidRPr="004528A7">
                    <w:rPr>
                      <w:rFonts w:ascii="Arial Narrow" w:hAnsi="Arial Narrow" w:cs="Arial"/>
                      <w:b/>
                      <w:bCs/>
                      <w:u w:val="single"/>
                    </w:rPr>
                    <w:t>dokazilo proizvajalca blaga</w:t>
                  </w:r>
                  <w:r w:rsidRPr="004528A7">
                    <w:rPr>
                      <w:rFonts w:ascii="Arial Narrow" w:hAnsi="Arial Narrow" w:cs="Arial"/>
                      <w:b/>
                      <w:bCs/>
                    </w:rPr>
                    <w:t>, da je/ima v R. Sloveniji zagotovljen pooblaščen servis/serviser/-ja, ki ima certifikat za servisiranje – vzdrževanje ponujenega blaga ter zagotavlja oskrbo z originalnimi rezervnimi deli</w:t>
                  </w:r>
                </w:p>
                <w:p w14:paraId="1608F390" w14:textId="77777777" w:rsidR="00515E4F" w:rsidRPr="004528A7" w:rsidRDefault="00515E4F" w:rsidP="00515E4F">
                  <w:pPr>
                    <w:spacing w:before="90" w:after="90"/>
                    <w:ind w:left="1830"/>
                    <w:jc w:val="both"/>
                    <w:rPr>
                      <w:rFonts w:ascii="Arial Narrow" w:hAnsi="Arial Narrow" w:cs="Arial"/>
                      <w:bCs/>
                    </w:rPr>
                  </w:pPr>
                  <w:r w:rsidRPr="004528A7">
                    <w:rPr>
                      <w:rFonts w:ascii="Arial Narrow" w:hAnsi="Arial Narrow" w:cs="Arial"/>
                      <w:b/>
                      <w:bCs/>
                    </w:rPr>
                    <w:t>in</w:t>
                  </w:r>
                  <w:r w:rsidRPr="004528A7">
                    <w:rPr>
                      <w:rFonts w:ascii="Arial Narrow" w:hAnsi="Arial Narrow" w:cs="Arial"/>
                      <w:bCs/>
                    </w:rPr>
                    <w:t xml:space="preserve"> </w:t>
                  </w:r>
                </w:p>
                <w:p w14:paraId="70748C9D" w14:textId="65FA2407" w:rsidR="00515E4F" w:rsidRPr="004528A7" w:rsidRDefault="00515E4F" w:rsidP="003772E6">
                  <w:pPr>
                    <w:numPr>
                      <w:ilvl w:val="0"/>
                      <w:numId w:val="50"/>
                    </w:numPr>
                    <w:spacing w:before="120"/>
                    <w:ind w:left="1820" w:hanging="357"/>
                    <w:jc w:val="both"/>
                    <w:rPr>
                      <w:rFonts w:ascii="Arial Narrow" w:hAnsi="Arial Narrow" w:cs="Arial"/>
                      <w:bCs/>
                    </w:rPr>
                  </w:pPr>
                  <w:r w:rsidRPr="004528A7">
                    <w:rPr>
                      <w:rFonts w:ascii="Arial Narrow" w:hAnsi="Arial Narrow" w:cs="Arial"/>
                      <w:b/>
                      <w:bCs/>
                      <w:u w:val="single"/>
                    </w:rPr>
                    <w:t>izpolnjen in podpisan obrazec</w:t>
                  </w:r>
                  <w:r w:rsidRPr="004528A7">
                    <w:rPr>
                      <w:rFonts w:ascii="Arial Narrow" w:hAnsi="Arial Narrow" w:cs="Arial"/>
                      <w:b/>
                      <w:bCs/>
                    </w:rPr>
                    <w:t xml:space="preserve"> Izjava garancija, vzdrževanje, servisiranje in popravila medic</w:t>
                  </w:r>
                  <w:r w:rsidR="007E0813" w:rsidRPr="004528A7">
                    <w:rPr>
                      <w:rFonts w:ascii="Arial Narrow" w:hAnsi="Arial Narrow" w:cs="Arial"/>
                      <w:b/>
                      <w:bCs/>
                    </w:rPr>
                    <w:t>insko tehnične opreme (priloga 8</w:t>
                  </w:r>
                  <w:r w:rsidRPr="004528A7">
                    <w:rPr>
                      <w:rFonts w:ascii="Arial Narrow" w:hAnsi="Arial Narrow" w:cs="Arial"/>
                      <w:b/>
                      <w:bCs/>
                    </w:rPr>
                    <w:t xml:space="preserve"> k obrazcu 1)</w:t>
                  </w:r>
                  <w:r w:rsidR="00400715" w:rsidRPr="004528A7">
                    <w:rPr>
                      <w:rFonts w:ascii="Arial Narrow" w:hAnsi="Arial Narrow" w:cs="Arial"/>
                      <w:b/>
                      <w:bCs/>
                    </w:rPr>
                    <w:t>.</w:t>
                  </w:r>
                </w:p>
                <w:p w14:paraId="5AF7F758" w14:textId="33CCA770" w:rsidR="00515E4F" w:rsidRPr="004528A7" w:rsidRDefault="005E60BC" w:rsidP="005E60BC">
                  <w:pPr>
                    <w:tabs>
                      <w:tab w:val="left" w:pos="3944"/>
                    </w:tabs>
                    <w:spacing w:before="120"/>
                    <w:ind w:left="1463"/>
                    <w:rPr>
                      <w:rFonts w:ascii="Arial Narrow" w:hAnsi="Arial Narrow" w:cs="Arial"/>
                      <w:bCs/>
                    </w:rPr>
                  </w:pPr>
                  <w:r w:rsidRPr="004528A7">
                    <w:rPr>
                      <w:rFonts w:ascii="Arial Narrow" w:hAnsi="Arial Narrow" w:cs="Arial"/>
                      <w:bCs/>
                    </w:rPr>
                    <w:tab/>
                  </w:r>
                </w:p>
                <w:p w14:paraId="10D591B7" w14:textId="77777777" w:rsidR="001F67BE" w:rsidRPr="004528A7" w:rsidRDefault="001F67BE" w:rsidP="000A29A6">
                  <w:pPr>
                    <w:jc w:val="both"/>
                    <w:rPr>
                      <w:rFonts w:ascii="Arial Narrow" w:hAnsi="Arial Narrow" w:cs="Arial"/>
                      <w:b/>
                      <w:bCs/>
                    </w:rPr>
                  </w:pPr>
                </w:p>
              </w:tc>
            </w:tr>
          </w:tbl>
          <w:p w14:paraId="0361FEEB" w14:textId="1D54F0B2" w:rsidR="009A6C20" w:rsidRPr="004528A7" w:rsidRDefault="009A6C20" w:rsidP="0009193C">
            <w:pPr>
              <w:jc w:val="both"/>
              <w:rPr>
                <w:rFonts w:ascii="Arial Narrow" w:hAnsi="Arial Narrow" w:cs="Arial"/>
                <w:b/>
                <w:bCs/>
              </w:rPr>
            </w:pPr>
          </w:p>
        </w:tc>
      </w:tr>
      <w:tr w:rsidR="000652F0" w:rsidRPr="004528A7" w14:paraId="4161EA95" w14:textId="77777777" w:rsidTr="00243419">
        <w:trPr>
          <w:trHeight w:val="567"/>
        </w:trPr>
        <w:tc>
          <w:tcPr>
            <w:tcW w:w="8587" w:type="dxa"/>
            <w:tcBorders>
              <w:top w:val="single" w:sz="4" w:space="0" w:color="auto"/>
              <w:left w:val="single" w:sz="4" w:space="0" w:color="auto"/>
              <w:bottom w:val="dashSmallGap" w:sz="4" w:space="0" w:color="auto"/>
              <w:right w:val="single" w:sz="4" w:space="0" w:color="auto"/>
            </w:tcBorders>
          </w:tcPr>
          <w:p w14:paraId="189FDF56" w14:textId="77777777" w:rsidR="009A6C20" w:rsidRPr="004528A7" w:rsidRDefault="00E37AFF" w:rsidP="00A07F37">
            <w:pPr>
              <w:jc w:val="both"/>
              <w:rPr>
                <w:rFonts w:ascii="Arial Narrow" w:hAnsi="Arial Narrow"/>
                <w:bCs/>
              </w:rPr>
            </w:pPr>
            <w:r w:rsidRPr="004528A7">
              <w:rPr>
                <w:rFonts w:ascii="Arial Narrow" w:hAnsi="Arial Narrow"/>
                <w:b/>
                <w:bCs/>
              </w:rPr>
              <w:lastRenderedPageBreak/>
              <w:t>Garancijska doba</w:t>
            </w:r>
            <w:r w:rsidR="009A6C20" w:rsidRPr="004528A7">
              <w:rPr>
                <w:rFonts w:ascii="Arial Narrow" w:hAnsi="Arial Narrow"/>
                <w:b/>
                <w:bCs/>
              </w:rPr>
              <w:t xml:space="preserve"> – za vso pon</w:t>
            </w:r>
            <w:r w:rsidR="00402101" w:rsidRPr="004528A7">
              <w:rPr>
                <w:rFonts w:ascii="Arial Narrow" w:hAnsi="Arial Narrow"/>
                <w:b/>
                <w:bCs/>
              </w:rPr>
              <w:t>ujeno blago je podana garancija</w:t>
            </w:r>
            <w:r w:rsidR="009A6C20" w:rsidRPr="004528A7">
              <w:rPr>
                <w:rFonts w:ascii="Arial Narrow" w:hAnsi="Arial Narrow"/>
                <w:b/>
                <w:bCs/>
              </w:rPr>
              <w:t xml:space="preserve"> proizvajalca blaga ali predelovalca/</w:t>
            </w:r>
            <w:r w:rsidR="00420284" w:rsidRPr="004528A7">
              <w:rPr>
                <w:rFonts w:ascii="Arial Narrow" w:hAnsi="Arial Narrow"/>
                <w:b/>
                <w:bCs/>
              </w:rPr>
              <w:t>dodelovalca/</w:t>
            </w:r>
            <w:r w:rsidR="009A6C20" w:rsidRPr="004528A7">
              <w:rPr>
                <w:rFonts w:ascii="Arial Narrow" w:hAnsi="Arial Narrow"/>
                <w:b/>
                <w:bCs/>
              </w:rPr>
              <w:t>opremljevalca reševalnega vozila</w:t>
            </w:r>
            <w:r w:rsidR="00420284" w:rsidRPr="004528A7">
              <w:rPr>
                <w:rFonts w:ascii="Arial Narrow" w:hAnsi="Arial Narrow"/>
                <w:b/>
                <w:bCs/>
              </w:rPr>
              <w:t xml:space="preserve"> ali </w:t>
            </w:r>
            <w:r w:rsidR="00402101" w:rsidRPr="004528A7">
              <w:rPr>
                <w:rFonts w:ascii="Arial Narrow" w:hAnsi="Arial Narrow"/>
                <w:b/>
                <w:bCs/>
              </w:rPr>
              <w:t xml:space="preserve">samega </w:t>
            </w:r>
            <w:r w:rsidR="00420284" w:rsidRPr="004528A7">
              <w:rPr>
                <w:rFonts w:ascii="Arial Narrow" w:hAnsi="Arial Narrow"/>
                <w:b/>
                <w:bCs/>
              </w:rPr>
              <w:t>ponudnika</w:t>
            </w:r>
            <w:r w:rsidR="00167956" w:rsidRPr="004528A7">
              <w:rPr>
                <w:rFonts w:ascii="Arial Narrow" w:hAnsi="Arial Narrow"/>
                <w:b/>
                <w:bCs/>
              </w:rPr>
              <w:t>/</w:t>
            </w:r>
            <w:r w:rsidRPr="004528A7">
              <w:rPr>
                <w:rFonts w:ascii="Arial Narrow" w:hAnsi="Arial Narrow"/>
                <w:b/>
                <w:bCs/>
              </w:rPr>
              <w:t xml:space="preserve"> </w:t>
            </w:r>
            <w:r w:rsidR="00167956" w:rsidRPr="004528A7">
              <w:rPr>
                <w:rFonts w:ascii="Arial Narrow" w:hAnsi="Arial Narrow"/>
                <w:b/>
                <w:bCs/>
              </w:rPr>
              <w:t>dobavitelja</w:t>
            </w:r>
            <w:r w:rsidR="00B32BCD" w:rsidRPr="004528A7">
              <w:rPr>
                <w:rFonts w:ascii="Arial Narrow" w:hAnsi="Arial Narrow"/>
                <w:bCs/>
              </w:rPr>
              <w:t xml:space="preserve"> </w:t>
            </w:r>
          </w:p>
          <w:p w14:paraId="4847B13F" w14:textId="77777777" w:rsidR="009A6C20" w:rsidRPr="004528A7" w:rsidRDefault="009A6C20" w:rsidP="00A07F37">
            <w:pPr>
              <w:jc w:val="both"/>
              <w:rPr>
                <w:rFonts w:ascii="Arial Narrow" w:hAnsi="Arial Narrow"/>
                <w:bCs/>
              </w:rPr>
            </w:pPr>
          </w:p>
          <w:p w14:paraId="016790E9" w14:textId="4CE2CC69" w:rsidR="00631C45" w:rsidRPr="004528A7" w:rsidRDefault="00CD5DB8" w:rsidP="00CA3015">
            <w:pPr>
              <w:autoSpaceDE w:val="0"/>
              <w:autoSpaceDN w:val="0"/>
              <w:adjustRightInd w:val="0"/>
              <w:jc w:val="both"/>
              <w:rPr>
                <w:rFonts w:ascii="Arial Narrow" w:eastAsia="ArialNarrow" w:hAnsi="Arial Narrow" w:cs="ArialNarrow"/>
              </w:rPr>
            </w:pPr>
            <w:r w:rsidRPr="004528A7">
              <w:rPr>
                <w:rFonts w:ascii="Arial Narrow" w:hAnsi="Arial Narrow" w:cs="ArialNarrow,Bold"/>
                <w:b/>
                <w:bCs/>
              </w:rPr>
              <w:t xml:space="preserve">[1] </w:t>
            </w:r>
            <w:r w:rsidR="00C212D5" w:rsidRPr="004528A7">
              <w:rPr>
                <w:rFonts w:ascii="Arial Narrow" w:eastAsia="ArialNarrow" w:hAnsi="Arial Narrow" w:cs="ArialNarrow"/>
              </w:rPr>
              <w:t>Garancijski rok</w:t>
            </w:r>
            <w:r w:rsidRPr="004528A7">
              <w:rPr>
                <w:rFonts w:ascii="Arial Narrow" w:eastAsia="ArialNarrow" w:hAnsi="Arial Narrow" w:cs="ArialNarrow"/>
              </w:rPr>
              <w:t xml:space="preserve"> začne teči z dnem končne primopredaje</w:t>
            </w:r>
            <w:r w:rsidR="00A20CDD" w:rsidRPr="004528A7">
              <w:rPr>
                <w:rFonts w:ascii="Arial Narrow" w:eastAsia="ArialNarrow" w:hAnsi="Arial Narrow" w:cs="ArialNarrow"/>
              </w:rPr>
              <w:t xml:space="preserve"> blaga </w:t>
            </w:r>
            <w:r w:rsidRPr="004528A7">
              <w:rPr>
                <w:rFonts w:ascii="Arial Narrow" w:eastAsia="ArialNarrow" w:hAnsi="Arial Narrow" w:cs="ArialNarrow"/>
              </w:rPr>
              <w:t xml:space="preserve">naročniku/uporabniku po pogodbi – podpisu prevzemnega zapisnika in znaša najmanj: [1a] </w:t>
            </w:r>
            <w:r w:rsidRPr="004528A7">
              <w:rPr>
                <w:rFonts w:ascii="Arial Narrow" w:hAnsi="Arial Narrow" w:cs="ArialNarrow,Bold"/>
                <w:b/>
                <w:bCs/>
              </w:rPr>
              <w:t>24 mesecev</w:t>
            </w:r>
            <w:r w:rsidR="00514193" w:rsidRPr="004528A7">
              <w:rPr>
                <w:rFonts w:ascii="Arial Narrow" w:hAnsi="Arial Narrow" w:cs="ArialNarrow,Bold"/>
                <w:bCs/>
              </w:rPr>
              <w:t xml:space="preserve">, </w:t>
            </w:r>
            <w:r w:rsidR="006B5A40" w:rsidRPr="004528A7">
              <w:rPr>
                <w:rFonts w:ascii="Arial Narrow" w:hAnsi="Arial Narrow" w:cs="ArialNarrow,Bold"/>
                <w:bCs/>
              </w:rPr>
              <w:t xml:space="preserve">brez omejitve prevoženih kilometrov </w:t>
            </w:r>
            <w:r w:rsidRPr="004528A7">
              <w:rPr>
                <w:rFonts w:ascii="Arial Narrow" w:eastAsia="ArialNarrow" w:hAnsi="Arial Narrow" w:cs="ArialNarrow"/>
              </w:rPr>
              <w:t xml:space="preserve">za osnovno vozilo – garancijska upravičenja se uveljavlja </w:t>
            </w:r>
            <w:r w:rsidR="00914F8E" w:rsidRPr="004528A7">
              <w:rPr>
                <w:rFonts w:ascii="Arial Narrow" w:eastAsia="ArialNarrow" w:hAnsi="Arial Narrow" w:cs="ArialNarrow"/>
              </w:rPr>
              <w:t xml:space="preserve">neposredno </w:t>
            </w:r>
            <w:r w:rsidRPr="004528A7">
              <w:rPr>
                <w:rFonts w:ascii="Arial Narrow" w:eastAsia="ArialNarrow" w:hAnsi="Arial Narrow" w:cs="ArialNarrow"/>
              </w:rPr>
              <w:t>v javni mreži pooblaščenih servisov in</w:t>
            </w:r>
            <w:r w:rsidR="00914F8E" w:rsidRPr="004528A7">
              <w:rPr>
                <w:rFonts w:ascii="Arial Narrow" w:eastAsia="ArialNarrow" w:hAnsi="Arial Narrow" w:cs="ArialNarrow"/>
              </w:rPr>
              <w:t>/ali</w:t>
            </w:r>
            <w:r w:rsidRPr="004528A7">
              <w:rPr>
                <w:rFonts w:ascii="Arial Narrow" w:eastAsia="ArialNarrow" w:hAnsi="Arial Narrow" w:cs="ArialNarrow"/>
              </w:rPr>
              <w:t xml:space="preserve"> pri ponudniku; [1b] </w:t>
            </w:r>
            <w:r w:rsidR="005318A5" w:rsidRPr="004528A7">
              <w:rPr>
                <w:rFonts w:ascii="Arial Narrow" w:hAnsi="Arial Narrow" w:cs="ArialNarrow,Bold"/>
                <w:b/>
                <w:bCs/>
              </w:rPr>
              <w:t>48</w:t>
            </w:r>
            <w:r w:rsidRPr="004528A7">
              <w:rPr>
                <w:rFonts w:ascii="Arial Narrow" w:hAnsi="Arial Narrow" w:cs="ArialNarrow,Bold"/>
                <w:b/>
                <w:bCs/>
              </w:rPr>
              <w:t xml:space="preserve"> mesecev </w:t>
            </w:r>
            <w:r w:rsidRPr="004528A7">
              <w:rPr>
                <w:rFonts w:ascii="Arial Narrow" w:eastAsia="ArialNarrow" w:hAnsi="Arial Narrow" w:cs="ArialNarrow"/>
              </w:rPr>
              <w:t xml:space="preserve">za predelavo/dodelavo in opremljanje osnovnega vozila v reševalno vozilo (kakovost vgrajenih materialov in izvedenih del vključno z vso </w:t>
            </w:r>
            <w:r w:rsidRPr="004528A7">
              <w:rPr>
                <w:rFonts w:ascii="Arial Narrow" w:eastAsia="ArialNarrow" w:hAnsi="Arial Narrow" w:cs="ArialNarrow"/>
              </w:rPr>
              <w:lastRenderedPageBreak/>
              <w:t>v reševalno vozilo trdno vgrajeno opremo in naprave) – prepoznane pomanjkljivosti, napake, okvare ali druge posledice slabe kakovosti vgrajenih materialov, naprav, opreme, izvedene predelave/dodelave in opremljanja se uveljavlja pri ponudniku in/ali neposredno pri predelov</w:t>
            </w:r>
            <w:r w:rsidR="008634EE" w:rsidRPr="004528A7">
              <w:rPr>
                <w:rFonts w:ascii="Arial Narrow" w:eastAsia="ArialNarrow" w:hAnsi="Arial Narrow" w:cs="ArialNarrow"/>
              </w:rPr>
              <w:t>alcu/dodelovalcu/opremljevalcu</w:t>
            </w:r>
            <w:r w:rsidR="00631C45" w:rsidRPr="004528A7">
              <w:rPr>
                <w:rFonts w:ascii="Arial Narrow" w:eastAsia="ArialNarrow" w:hAnsi="Arial Narrow" w:cs="ArialNarrow"/>
              </w:rPr>
              <w:t>;</w:t>
            </w:r>
            <w:r w:rsidR="00266EDA" w:rsidRPr="004528A7">
              <w:rPr>
                <w:rFonts w:ascii="Arial Narrow" w:eastAsia="ArialNarrow" w:hAnsi="Arial Narrow" w:cs="ArialNarrow"/>
              </w:rPr>
              <w:t xml:space="preserve"> </w:t>
            </w:r>
            <w:r w:rsidR="00D870A8" w:rsidRPr="004528A7">
              <w:rPr>
                <w:rFonts w:ascii="Arial Narrow" w:hAnsi="Arial Narrow"/>
                <w:sz w:val="22"/>
                <w:szCs w:val="22"/>
              </w:rPr>
              <w:t xml:space="preserve">[1c] </w:t>
            </w:r>
            <w:r w:rsidR="00D870A8" w:rsidRPr="004528A7">
              <w:rPr>
                <w:rFonts w:ascii="Arial Narrow" w:hAnsi="Arial Narrow"/>
                <w:b/>
                <w:sz w:val="22"/>
                <w:szCs w:val="22"/>
              </w:rPr>
              <w:t>48 mesecev</w:t>
            </w:r>
            <w:r w:rsidR="00D870A8" w:rsidRPr="004528A7">
              <w:rPr>
                <w:rFonts w:ascii="Arial Narrow" w:hAnsi="Arial Narrow"/>
                <w:sz w:val="22"/>
                <w:szCs w:val="22"/>
              </w:rPr>
              <w:t xml:space="preserve"> za v vozilo trdno vgrajeno opremo za transport pacientov in </w:t>
            </w:r>
            <w:r w:rsidR="00D870A8" w:rsidRPr="004528A7">
              <w:rPr>
                <w:rFonts w:ascii="Arial Narrow" w:hAnsi="Arial Narrow"/>
                <w:b/>
                <w:sz w:val="22"/>
                <w:szCs w:val="22"/>
              </w:rPr>
              <w:t>24 mesecev</w:t>
            </w:r>
            <w:r w:rsidR="00D870A8" w:rsidRPr="004528A7">
              <w:rPr>
                <w:rFonts w:ascii="Arial Narrow" w:hAnsi="Arial Narrow"/>
                <w:sz w:val="22"/>
                <w:szCs w:val="22"/>
              </w:rPr>
              <w:t xml:space="preserve"> za preostalo opremo za transport pacientov (vse mobilne </w:t>
            </w:r>
            <w:r w:rsidR="00266EDA" w:rsidRPr="004528A7">
              <w:rPr>
                <w:rFonts w:ascii="Arial Narrow" w:hAnsi="Arial Narrow"/>
                <w:sz w:val="22"/>
                <w:szCs w:val="22"/>
              </w:rPr>
              <w:t xml:space="preserve">transportne </w:t>
            </w:r>
            <w:r w:rsidR="00D870A8" w:rsidRPr="004528A7">
              <w:rPr>
                <w:rFonts w:ascii="Arial Narrow" w:hAnsi="Arial Narrow"/>
                <w:sz w:val="22"/>
                <w:szCs w:val="22"/>
              </w:rPr>
              <w:t>sisteme)</w:t>
            </w:r>
            <w:r w:rsidR="00266EDA" w:rsidRPr="004528A7">
              <w:rPr>
                <w:rFonts w:ascii="Arial Narrow" w:eastAsia="ArialNarrow" w:hAnsi="Arial Narrow" w:cs="ArialNarrow"/>
              </w:rPr>
              <w:t xml:space="preserve"> – garancijska upravičenja se uveljavlja pri ponudniku in/ali neposredno na pooblaščenem servisu</w:t>
            </w:r>
            <w:r w:rsidR="00266EDA" w:rsidRPr="004528A7">
              <w:rPr>
                <w:rFonts w:ascii="Arial Narrow" w:hAnsi="Arial Narrow"/>
                <w:sz w:val="22"/>
                <w:szCs w:val="22"/>
              </w:rPr>
              <w:t>;</w:t>
            </w:r>
            <w:r w:rsidR="00D870A8" w:rsidRPr="004528A7">
              <w:rPr>
                <w:rFonts w:ascii="Arial Narrow" w:hAnsi="Arial Narrow"/>
                <w:sz w:val="22"/>
                <w:szCs w:val="22"/>
              </w:rPr>
              <w:t xml:space="preserve"> </w:t>
            </w:r>
            <w:r w:rsidR="00631C45" w:rsidRPr="004528A7">
              <w:rPr>
                <w:rFonts w:ascii="Arial Narrow" w:eastAsia="ArialNarrow" w:hAnsi="Arial Narrow" w:cs="ArialNarrow"/>
              </w:rPr>
              <w:t>[1</w:t>
            </w:r>
            <w:r w:rsidR="00D870A8" w:rsidRPr="004528A7">
              <w:rPr>
                <w:rFonts w:ascii="Arial Narrow" w:eastAsia="ArialNarrow" w:hAnsi="Arial Narrow" w:cs="ArialNarrow"/>
              </w:rPr>
              <w:t>d</w:t>
            </w:r>
            <w:r w:rsidR="00631C45" w:rsidRPr="004528A7">
              <w:rPr>
                <w:rFonts w:ascii="Arial Narrow" w:eastAsia="ArialNarrow" w:hAnsi="Arial Narrow" w:cs="ArialNarrow"/>
              </w:rPr>
              <w:t xml:space="preserve">] </w:t>
            </w:r>
            <w:r w:rsidR="00631C45" w:rsidRPr="004528A7">
              <w:rPr>
                <w:rFonts w:ascii="Arial Narrow" w:hAnsi="Arial Narrow" w:cs="ArialNarrow,Bold"/>
                <w:b/>
                <w:bCs/>
              </w:rPr>
              <w:t>24 mesecev</w:t>
            </w:r>
            <w:r w:rsidR="00266EDA" w:rsidRPr="004528A7">
              <w:rPr>
                <w:rFonts w:ascii="Arial Narrow" w:hAnsi="Arial Narrow"/>
                <w:sz w:val="22"/>
                <w:szCs w:val="22"/>
              </w:rPr>
              <w:t xml:space="preserve"> za </w:t>
            </w:r>
            <w:r w:rsidR="00402101" w:rsidRPr="004528A7">
              <w:rPr>
                <w:rFonts w:ascii="Arial Narrow" w:eastAsia="ArialNarrow" w:hAnsi="Arial Narrow" w:cs="ArialNarrow"/>
              </w:rPr>
              <w:t xml:space="preserve">medicinsko </w:t>
            </w:r>
            <w:r w:rsidR="001F0D02" w:rsidRPr="004528A7">
              <w:rPr>
                <w:rFonts w:ascii="Arial Narrow" w:eastAsia="ArialNarrow" w:hAnsi="Arial Narrow" w:cs="ArialNarrow"/>
              </w:rPr>
              <w:t>tehničino</w:t>
            </w:r>
            <w:r w:rsidR="00167956" w:rsidRPr="004528A7">
              <w:rPr>
                <w:rFonts w:ascii="Arial Narrow" w:eastAsia="ArialNarrow" w:hAnsi="Arial Narrow" w:cs="ArialNarrow"/>
              </w:rPr>
              <w:t xml:space="preserve"> opremo</w:t>
            </w:r>
            <w:r w:rsidR="00631C45" w:rsidRPr="004528A7">
              <w:rPr>
                <w:rFonts w:ascii="Arial Narrow" w:eastAsia="ArialNarrow" w:hAnsi="Arial Narrow" w:cs="ArialNarrow"/>
              </w:rPr>
              <w:t xml:space="preserve"> – garancijska upravičenja se uveljavlja pri ponudniku in/ali neposredno na pooblaščenem servisu.</w:t>
            </w:r>
            <w:r w:rsidR="00A23423" w:rsidRPr="004528A7">
              <w:rPr>
                <w:rFonts w:ascii="Arial Narrow" w:eastAsia="ArialNarrow" w:hAnsi="Arial Narrow" w:cs="ArialNarrow"/>
              </w:rPr>
              <w:t xml:space="preserve"> </w:t>
            </w:r>
          </w:p>
          <w:p w14:paraId="7D2EF802" w14:textId="77777777" w:rsidR="00631C45" w:rsidRPr="004528A7" w:rsidRDefault="00631C45" w:rsidP="00CA3015">
            <w:pPr>
              <w:autoSpaceDE w:val="0"/>
              <w:autoSpaceDN w:val="0"/>
              <w:adjustRightInd w:val="0"/>
              <w:jc w:val="both"/>
              <w:rPr>
                <w:rFonts w:ascii="Arial Narrow" w:eastAsia="ArialNarrow" w:hAnsi="Arial Narrow" w:cs="ArialNarrow"/>
              </w:rPr>
            </w:pPr>
          </w:p>
          <w:p w14:paraId="0DED5BDE" w14:textId="77777777" w:rsidR="000D4442" w:rsidRPr="004528A7" w:rsidRDefault="000D4442" w:rsidP="000D4442">
            <w:pPr>
              <w:autoSpaceDE w:val="0"/>
              <w:autoSpaceDN w:val="0"/>
              <w:adjustRightInd w:val="0"/>
              <w:jc w:val="both"/>
              <w:rPr>
                <w:rFonts w:ascii="Arial Narrow" w:hAnsi="Arial Narrow" w:cs="ArialNarrow,Bold"/>
                <w:bCs/>
              </w:rPr>
            </w:pPr>
            <w:r w:rsidRPr="004528A7">
              <w:rPr>
                <w:rFonts w:ascii="Arial Narrow" w:hAnsi="Arial Narrow" w:cs="ArialNarrow,Bold"/>
                <w:b/>
                <w:bCs/>
              </w:rPr>
              <w:t xml:space="preserve">[2] </w:t>
            </w:r>
            <w:r w:rsidRPr="004528A7">
              <w:rPr>
                <w:rFonts w:ascii="Arial Narrow" w:eastAsia="ArialNarrow" w:hAnsi="Arial Narrow" w:cs="ArialNarrow"/>
              </w:rPr>
              <w:t>Garancijski rok v nobenem primeru ne sme biti krajši od, s strani proizvajalca blaga podane garancijske dobe.</w:t>
            </w:r>
          </w:p>
          <w:p w14:paraId="65EA0B51" w14:textId="77777777" w:rsidR="000D4442" w:rsidRPr="004528A7" w:rsidRDefault="000D4442" w:rsidP="00CA3015">
            <w:pPr>
              <w:autoSpaceDE w:val="0"/>
              <w:autoSpaceDN w:val="0"/>
              <w:adjustRightInd w:val="0"/>
              <w:jc w:val="both"/>
              <w:rPr>
                <w:rFonts w:ascii="Arial Narrow" w:eastAsia="ArialNarrow" w:hAnsi="Arial Narrow" w:cs="ArialNarrow"/>
              </w:rPr>
            </w:pPr>
          </w:p>
          <w:p w14:paraId="5EC1210E" w14:textId="77777777" w:rsidR="00B5363A" w:rsidRPr="004528A7" w:rsidRDefault="000D4442" w:rsidP="000C517B">
            <w:pPr>
              <w:jc w:val="both"/>
              <w:rPr>
                <w:rFonts w:ascii="Arial Narrow" w:hAnsi="Arial Narrow"/>
              </w:rPr>
            </w:pPr>
            <w:r w:rsidRPr="004528A7">
              <w:rPr>
                <w:rFonts w:ascii="Arial Narrow" w:hAnsi="Arial Narrow" w:cs="ArialNarrow,Bold"/>
                <w:b/>
                <w:bCs/>
              </w:rPr>
              <w:t>[3</w:t>
            </w:r>
            <w:r w:rsidR="00790B93" w:rsidRPr="004528A7">
              <w:rPr>
                <w:rFonts w:ascii="Arial Narrow" w:hAnsi="Arial Narrow" w:cs="ArialNarrow,Bold"/>
                <w:b/>
                <w:bCs/>
              </w:rPr>
              <w:t xml:space="preserve">] </w:t>
            </w:r>
            <w:r w:rsidR="0042367E" w:rsidRPr="004528A7">
              <w:rPr>
                <w:rFonts w:ascii="Arial Narrow" w:eastAsia="ArialNarrow" w:hAnsi="Arial Narrow" w:cs="ArialNarrow"/>
              </w:rPr>
              <w:t>Če</w:t>
            </w:r>
            <w:r w:rsidR="00B5363A" w:rsidRPr="004528A7">
              <w:rPr>
                <w:rFonts w:ascii="Arial Narrow" w:eastAsia="ArialNarrow" w:hAnsi="Arial Narrow" w:cs="ArialNarrow"/>
              </w:rPr>
              <w:t xml:space="preserve"> v garanci</w:t>
            </w:r>
            <w:r w:rsidR="0042367E" w:rsidRPr="004528A7">
              <w:rPr>
                <w:rFonts w:ascii="Arial Narrow" w:eastAsia="ArialNarrow" w:hAnsi="Arial Narrow" w:cs="ArialNarrow"/>
              </w:rPr>
              <w:t>jski dobi</w:t>
            </w:r>
            <w:r w:rsidR="00B5363A" w:rsidRPr="004528A7">
              <w:rPr>
                <w:rFonts w:ascii="Arial Narrow" w:eastAsia="ArialNarrow" w:hAnsi="Arial Narrow" w:cs="ArialNarrow"/>
              </w:rPr>
              <w:t xml:space="preserve"> napake na izvedeni predelavi/dodelavi in o</w:t>
            </w:r>
            <w:r w:rsidRPr="004528A7">
              <w:rPr>
                <w:rFonts w:ascii="Arial Narrow" w:eastAsia="ArialNarrow" w:hAnsi="Arial Narrow" w:cs="ArialNarrow"/>
              </w:rPr>
              <w:t>premljanju osnovnega vozila v reševalno vozilo</w:t>
            </w:r>
            <w:r w:rsidR="00B5363A" w:rsidRPr="004528A7">
              <w:rPr>
                <w:rFonts w:ascii="Arial Narrow" w:eastAsia="ArialNarrow" w:hAnsi="Arial Narrow" w:cs="ArialNarrow"/>
              </w:rPr>
              <w:t xml:space="preserve"> ni mogoče odpraviti </w:t>
            </w:r>
            <w:r w:rsidR="00B5363A" w:rsidRPr="004528A7">
              <w:rPr>
                <w:rFonts w:ascii="Arial Narrow" w:hAnsi="Arial Narrow" w:cs="Arial"/>
              </w:rPr>
              <w:t>v podanem roku za odpravo napak, se garancijski rok podaljša za toliko, kolikor časa nad rokom za odpravo napak, naročnik</w:t>
            </w:r>
            <w:r w:rsidR="00553747" w:rsidRPr="004528A7">
              <w:rPr>
                <w:rFonts w:ascii="Arial Narrow" w:hAnsi="Arial Narrow" w:cs="Arial"/>
              </w:rPr>
              <w:t xml:space="preserve"> </w:t>
            </w:r>
            <w:r w:rsidR="00B5363A" w:rsidRPr="004528A7">
              <w:rPr>
                <w:rFonts w:ascii="Arial Narrow" w:hAnsi="Arial Narrow" w:cs="Arial"/>
              </w:rPr>
              <w:t>ni mo</w:t>
            </w:r>
            <w:r w:rsidRPr="004528A7">
              <w:rPr>
                <w:rFonts w:ascii="Arial Narrow" w:hAnsi="Arial Narrow" w:cs="Arial"/>
              </w:rPr>
              <w:t>gel uporabljati reševalnega vozila</w:t>
            </w:r>
            <w:r w:rsidR="00B5363A" w:rsidRPr="004528A7">
              <w:rPr>
                <w:rFonts w:ascii="Arial Narrow" w:hAnsi="Arial Narrow" w:cs="Arial"/>
              </w:rPr>
              <w:t>.</w:t>
            </w:r>
          </w:p>
          <w:p w14:paraId="321DEEE1" w14:textId="77777777" w:rsidR="00243419" w:rsidRPr="004528A7" w:rsidRDefault="00243419" w:rsidP="00A07F37">
            <w:pPr>
              <w:autoSpaceDE w:val="0"/>
              <w:autoSpaceDN w:val="0"/>
              <w:adjustRightInd w:val="0"/>
              <w:jc w:val="both"/>
              <w:rPr>
                <w:rFonts w:ascii="Arial Narrow" w:hAnsi="Arial Narrow" w:cs="ArialNarrow,Bold"/>
                <w:bCs/>
              </w:rPr>
            </w:pPr>
          </w:p>
        </w:tc>
      </w:tr>
      <w:tr w:rsidR="000652F0" w:rsidRPr="004528A7" w14:paraId="2AAE843B" w14:textId="77777777" w:rsidTr="00243419">
        <w:trPr>
          <w:trHeight w:val="567"/>
        </w:trPr>
        <w:tc>
          <w:tcPr>
            <w:tcW w:w="8587" w:type="dxa"/>
            <w:tcBorders>
              <w:top w:val="single" w:sz="4" w:space="0" w:color="auto"/>
              <w:left w:val="single" w:sz="4" w:space="0" w:color="auto"/>
              <w:bottom w:val="dashSmallGap" w:sz="4" w:space="0" w:color="auto"/>
              <w:right w:val="single" w:sz="4" w:space="0" w:color="auto"/>
            </w:tcBorders>
          </w:tcPr>
          <w:p w14:paraId="64711C7C" w14:textId="77777777" w:rsidR="00026C6C" w:rsidRPr="004528A7" w:rsidRDefault="00026C6C" w:rsidP="00026C6C">
            <w:pPr>
              <w:autoSpaceDE w:val="0"/>
              <w:autoSpaceDN w:val="0"/>
              <w:adjustRightInd w:val="0"/>
              <w:jc w:val="both"/>
              <w:rPr>
                <w:rFonts w:ascii="Arial Narrow" w:eastAsia="ArialNarrow" w:hAnsi="Arial Narrow" w:cs="ArialNarrow"/>
              </w:rPr>
            </w:pPr>
            <w:r w:rsidRPr="004528A7">
              <w:rPr>
                <w:rFonts w:ascii="Arial Narrow" w:eastAsia="ArialNarrow" w:hAnsi="Arial Narrow" w:cs="Arial"/>
                <w:b/>
              </w:rPr>
              <w:lastRenderedPageBreak/>
              <w:t xml:space="preserve">Podaljšano jamstvo za osnovno vozilo – podano </w:t>
            </w:r>
            <w:r w:rsidRPr="004528A7">
              <w:rPr>
                <w:rFonts w:ascii="Arial Narrow" w:eastAsia="ArialNarrow" w:hAnsi="Arial Narrow" w:cs="ArialNarrow"/>
                <w:b/>
              </w:rPr>
              <w:t>pod splošnimi pogoji proizvajalca osnovnega vozila ali</w:t>
            </w:r>
            <w:r w:rsidRPr="004528A7">
              <w:rPr>
                <w:rFonts w:ascii="Arial Narrow" w:hAnsi="Arial Narrow" w:cs="Calibri"/>
                <w:b/>
                <w:bCs/>
                <w:iCs/>
              </w:rPr>
              <w:t xml:space="preserve"> generalnega zastopnika/uvoznika za Slovenijo</w:t>
            </w:r>
          </w:p>
          <w:p w14:paraId="625EB063" w14:textId="77777777" w:rsidR="00026C6C" w:rsidRPr="004528A7" w:rsidRDefault="00026C6C" w:rsidP="00026C6C">
            <w:pPr>
              <w:autoSpaceDE w:val="0"/>
              <w:autoSpaceDN w:val="0"/>
              <w:adjustRightInd w:val="0"/>
              <w:jc w:val="both"/>
              <w:rPr>
                <w:rFonts w:ascii="Arial Narrow" w:eastAsia="ArialNarrow" w:hAnsi="Arial Narrow" w:cs="Arial"/>
              </w:rPr>
            </w:pPr>
          </w:p>
          <w:p w14:paraId="65A1C305" w14:textId="77777777" w:rsidR="00026C6C" w:rsidRPr="004528A7" w:rsidRDefault="00026C6C" w:rsidP="00026C6C">
            <w:pPr>
              <w:autoSpaceDE w:val="0"/>
              <w:autoSpaceDN w:val="0"/>
              <w:adjustRightInd w:val="0"/>
              <w:jc w:val="both"/>
              <w:rPr>
                <w:rFonts w:ascii="Arial Narrow" w:eastAsia="ArialNarrow" w:hAnsi="Arial Narrow" w:cs="Arial"/>
              </w:rPr>
            </w:pPr>
            <w:r w:rsidRPr="004528A7">
              <w:rPr>
                <w:rFonts w:ascii="Arial Narrow" w:hAnsi="Arial Narrow" w:cs="ArialNarrow,Bold"/>
                <w:b/>
                <w:bCs/>
              </w:rPr>
              <w:t xml:space="preserve">[1] </w:t>
            </w:r>
            <w:r w:rsidRPr="004528A7">
              <w:rPr>
                <w:rFonts w:ascii="Arial Narrow" w:eastAsia="ArialNarrow" w:hAnsi="Arial Narrow" w:cs="Arial"/>
              </w:rPr>
              <w:t xml:space="preserve">24 mesecev (za tretje (3.) in četrto (4.) leto po predaji vozila naročniku) ali najmanj do </w:t>
            </w:r>
            <w:r w:rsidR="00B32BCD" w:rsidRPr="004528A7">
              <w:rPr>
                <w:rFonts w:ascii="Arial Narrow" w:eastAsia="ArialNarrow" w:hAnsi="Arial Narrow" w:cs="Arial"/>
              </w:rPr>
              <w:t xml:space="preserve">     </w:t>
            </w:r>
            <w:r w:rsidRPr="004528A7">
              <w:rPr>
                <w:rFonts w:ascii="Arial Narrow" w:eastAsia="ArialNarrow" w:hAnsi="Arial Narrow" w:cs="Arial"/>
              </w:rPr>
              <w:t xml:space="preserve">    </w:t>
            </w:r>
            <w:r w:rsidR="00B32BCD" w:rsidRPr="004528A7">
              <w:rPr>
                <w:rFonts w:ascii="Arial Narrow" w:eastAsia="ArialNarrow" w:hAnsi="Arial Narrow" w:cs="Arial"/>
              </w:rPr>
              <w:t>200.</w:t>
            </w:r>
            <w:r w:rsidRPr="004528A7">
              <w:rPr>
                <w:rFonts w:ascii="Arial Narrow" w:eastAsia="ArialNarrow" w:hAnsi="Arial Narrow" w:cs="Arial"/>
              </w:rPr>
              <w:t xml:space="preserve">000 prevoženih kilometrov (kar nastopi prej) </w:t>
            </w:r>
            <w:r w:rsidRPr="004528A7">
              <w:rPr>
                <w:rFonts w:ascii="Arial Narrow" w:eastAsia="ArialNarrow" w:hAnsi="Arial Narrow" w:cs="ArialNarrow"/>
              </w:rPr>
              <w:t>– jamstvena upravičenja se uveljavlja neposredno v javni mreži pooblaščenih servisov in/ali pri ponudniku.</w:t>
            </w:r>
          </w:p>
          <w:p w14:paraId="09C376BA" w14:textId="77777777" w:rsidR="00026C6C" w:rsidRPr="004528A7" w:rsidRDefault="00026C6C" w:rsidP="00A07F37">
            <w:pPr>
              <w:jc w:val="both"/>
              <w:rPr>
                <w:rFonts w:ascii="Arial Narrow" w:hAnsi="Arial Narrow"/>
                <w:bCs/>
              </w:rPr>
            </w:pPr>
          </w:p>
        </w:tc>
      </w:tr>
      <w:tr w:rsidR="000652F0" w:rsidRPr="004528A7" w14:paraId="444A553D" w14:textId="77777777" w:rsidTr="00243419">
        <w:trPr>
          <w:trHeight w:val="567"/>
        </w:trPr>
        <w:tc>
          <w:tcPr>
            <w:tcW w:w="8587" w:type="dxa"/>
            <w:tcBorders>
              <w:top w:val="single" w:sz="4" w:space="0" w:color="auto"/>
              <w:left w:val="single" w:sz="4" w:space="0" w:color="auto"/>
              <w:bottom w:val="dashSmallGap" w:sz="4" w:space="0" w:color="auto"/>
              <w:right w:val="single" w:sz="4" w:space="0" w:color="auto"/>
            </w:tcBorders>
          </w:tcPr>
          <w:p w14:paraId="041389EE" w14:textId="77777777" w:rsidR="00026C6C" w:rsidRPr="004528A7" w:rsidRDefault="00026C6C" w:rsidP="00026C6C">
            <w:pPr>
              <w:autoSpaceDE w:val="0"/>
              <w:autoSpaceDN w:val="0"/>
              <w:adjustRightInd w:val="0"/>
              <w:jc w:val="both"/>
              <w:rPr>
                <w:rFonts w:ascii="Arial Narrow" w:eastAsia="ArialNarrow" w:hAnsi="Arial Narrow" w:cs="ArialNarrow"/>
              </w:rPr>
            </w:pPr>
            <w:r w:rsidRPr="004528A7">
              <w:rPr>
                <w:rFonts w:ascii="Arial Narrow" w:eastAsia="ArialNarrow" w:hAnsi="Arial Narrow" w:cs="ArialNarrow"/>
                <w:b/>
              </w:rPr>
              <w:t xml:space="preserve">Garancija in jamstvo za protikorozijsko zaščito in </w:t>
            </w:r>
            <w:proofErr w:type="spellStart"/>
            <w:r w:rsidRPr="004528A7">
              <w:rPr>
                <w:rFonts w:ascii="Arial Narrow" w:eastAsia="ArialNarrow" w:hAnsi="Arial Narrow" w:cs="ArialNarrow"/>
                <w:b/>
              </w:rPr>
              <w:t>prerjavenje</w:t>
            </w:r>
            <w:proofErr w:type="spellEnd"/>
            <w:r w:rsidRPr="004528A7">
              <w:rPr>
                <w:rFonts w:ascii="Arial Narrow" w:eastAsia="ArialNarrow" w:hAnsi="Arial Narrow" w:cs="ArialNarrow"/>
                <w:b/>
              </w:rPr>
              <w:t xml:space="preserve"> pločevine</w:t>
            </w:r>
            <w:r w:rsidR="00A23423" w:rsidRPr="004528A7">
              <w:rPr>
                <w:rFonts w:ascii="Arial Narrow" w:eastAsia="ArialNarrow" w:hAnsi="Arial Narrow" w:cs="ArialNarrow"/>
              </w:rPr>
              <w:t xml:space="preserve"> </w:t>
            </w:r>
          </w:p>
          <w:p w14:paraId="7C9F0F4D" w14:textId="77777777" w:rsidR="00026C6C" w:rsidRPr="004528A7" w:rsidRDefault="00026C6C" w:rsidP="00026C6C">
            <w:pPr>
              <w:widowControl w:val="0"/>
              <w:spacing w:line="280" w:lineRule="atLeast"/>
              <w:jc w:val="both"/>
              <w:rPr>
                <w:rFonts w:ascii="Arial Narrow" w:hAnsi="Arial Narrow" w:cs="ArialNarrow,Bold"/>
                <w:bCs/>
              </w:rPr>
            </w:pPr>
          </w:p>
          <w:p w14:paraId="7D1B04BD" w14:textId="77777777" w:rsidR="00026C6C" w:rsidRPr="004528A7" w:rsidRDefault="00026C6C" w:rsidP="00026C6C">
            <w:pPr>
              <w:widowControl w:val="0"/>
              <w:spacing w:line="280" w:lineRule="atLeast"/>
              <w:jc w:val="both"/>
              <w:rPr>
                <w:rFonts w:ascii="Arial Narrow" w:hAnsi="Arial Narrow"/>
              </w:rPr>
            </w:pPr>
            <w:r w:rsidRPr="004528A7">
              <w:rPr>
                <w:rFonts w:ascii="Arial Narrow" w:hAnsi="Arial Narrow" w:cs="ArialNarrow,Bold"/>
                <w:b/>
                <w:bCs/>
              </w:rPr>
              <w:t xml:space="preserve">[1] </w:t>
            </w:r>
            <w:r w:rsidRPr="004528A7">
              <w:rPr>
                <w:rFonts w:ascii="Arial Narrow" w:hAnsi="Arial Narrow" w:cs="ArialNarrow,Bold"/>
                <w:bCs/>
              </w:rPr>
              <w:t xml:space="preserve">Za predelavo/dodelavo in opremljanje osnovnega vozila v reševalno vozilo je podanih najmanj 60 mesecev jamstva za </w:t>
            </w:r>
            <w:r w:rsidRPr="004528A7">
              <w:rPr>
                <w:rFonts w:ascii="Arial Narrow" w:hAnsi="Arial Narrow"/>
              </w:rPr>
              <w:t xml:space="preserve">protikorozijsko zaščito in </w:t>
            </w:r>
            <w:proofErr w:type="spellStart"/>
            <w:r w:rsidRPr="004528A7">
              <w:rPr>
                <w:rFonts w:ascii="Arial Narrow" w:hAnsi="Arial Narrow"/>
              </w:rPr>
              <w:t>prerjavenje</w:t>
            </w:r>
            <w:proofErr w:type="spellEnd"/>
            <w:r w:rsidRPr="004528A7">
              <w:rPr>
                <w:rFonts w:ascii="Arial Narrow" w:hAnsi="Arial Narrow"/>
              </w:rPr>
              <w:t xml:space="preserve"> pločevine; vse morebitne napake in pomanjkljivosti, ki se pokažejo (nastanejo) v tem obdobju se ponudnik obvezuje odpraviti brez stroškov za naročnika. </w:t>
            </w:r>
            <w:r w:rsidRPr="004528A7">
              <w:rPr>
                <w:rFonts w:ascii="Arial Narrow" w:hAnsi="Arial Narrow" w:cs="ArialNarrow,Bold"/>
                <w:b/>
                <w:bCs/>
              </w:rPr>
              <w:t>[2]</w:t>
            </w:r>
            <w:r w:rsidRPr="004528A7">
              <w:rPr>
                <w:rFonts w:ascii="Arial Narrow" w:hAnsi="Arial Narrow" w:cs="ArialNarrow,Bold"/>
                <w:bCs/>
              </w:rPr>
              <w:t xml:space="preserve"> Z</w:t>
            </w:r>
            <w:r w:rsidRPr="004528A7">
              <w:rPr>
                <w:rFonts w:ascii="Arial Narrow" w:eastAsia="ArialNarrow" w:hAnsi="Arial Narrow" w:cs="ArialNarrow"/>
              </w:rPr>
              <w:t xml:space="preserve">a protikorozijsko zaščito in </w:t>
            </w:r>
            <w:proofErr w:type="spellStart"/>
            <w:r w:rsidRPr="004528A7">
              <w:rPr>
                <w:rFonts w:ascii="Arial Narrow" w:eastAsia="ArialNarrow" w:hAnsi="Arial Narrow" w:cs="ArialNarrow"/>
              </w:rPr>
              <w:t>prerjavenje</w:t>
            </w:r>
            <w:proofErr w:type="spellEnd"/>
            <w:r w:rsidRPr="004528A7">
              <w:rPr>
                <w:rFonts w:ascii="Arial Narrow" w:eastAsia="ArialNarrow" w:hAnsi="Arial Narrow" w:cs="ArialNarrow"/>
              </w:rPr>
              <w:t xml:space="preserve"> osnovnega vozila je zagotovljen garancijski rok, kot ga zagotavlja proizvajalec osnovnega vozila.</w:t>
            </w:r>
          </w:p>
          <w:p w14:paraId="1091CBF6" w14:textId="77777777" w:rsidR="00026C6C" w:rsidRPr="004528A7" w:rsidRDefault="00026C6C" w:rsidP="00026C6C">
            <w:pPr>
              <w:widowControl w:val="0"/>
              <w:spacing w:line="280" w:lineRule="atLeast"/>
              <w:jc w:val="both"/>
              <w:rPr>
                <w:rFonts w:ascii="Arial Narrow" w:hAnsi="Arial Narrow"/>
              </w:rPr>
            </w:pPr>
          </w:p>
        </w:tc>
      </w:tr>
      <w:tr w:rsidR="000652F0" w:rsidRPr="004528A7" w14:paraId="4A74F7D0" w14:textId="77777777" w:rsidTr="00243419">
        <w:trPr>
          <w:trHeight w:val="567"/>
        </w:trPr>
        <w:tc>
          <w:tcPr>
            <w:tcW w:w="8587" w:type="dxa"/>
            <w:tcBorders>
              <w:top w:val="single" w:sz="4" w:space="0" w:color="auto"/>
              <w:left w:val="single" w:sz="4" w:space="0" w:color="auto"/>
              <w:bottom w:val="dashSmallGap" w:sz="4" w:space="0" w:color="auto"/>
              <w:right w:val="single" w:sz="4" w:space="0" w:color="auto"/>
            </w:tcBorders>
          </w:tcPr>
          <w:p w14:paraId="72B4D9D4" w14:textId="213ACF03" w:rsidR="00026C6C" w:rsidRPr="004528A7" w:rsidRDefault="009C2F8B" w:rsidP="00026C6C">
            <w:pPr>
              <w:jc w:val="both"/>
              <w:rPr>
                <w:rFonts w:ascii="Arial Narrow" w:eastAsia="ArialNarrow" w:hAnsi="Arial Narrow" w:cs="ArialNarrow"/>
              </w:rPr>
            </w:pPr>
            <w:r w:rsidRPr="004528A7">
              <w:rPr>
                <w:rFonts w:ascii="Arial Narrow" w:eastAsia="ArialNarrow" w:hAnsi="Arial Narrow" w:cs="ArialNarrow"/>
                <w:b/>
              </w:rPr>
              <w:t>V</w:t>
            </w:r>
            <w:r w:rsidR="000E792C" w:rsidRPr="004528A7">
              <w:rPr>
                <w:rFonts w:ascii="Arial Narrow" w:eastAsia="ArialNarrow" w:hAnsi="Arial Narrow" w:cs="ArialNarrow"/>
                <w:b/>
              </w:rPr>
              <w:t xml:space="preserve">zdrževanje, </w:t>
            </w:r>
            <w:r w:rsidR="00D942FC" w:rsidRPr="004528A7">
              <w:rPr>
                <w:rFonts w:ascii="Arial Narrow" w:eastAsia="ArialNarrow" w:hAnsi="Arial Narrow" w:cs="ArialNarrow"/>
                <w:b/>
              </w:rPr>
              <w:t>servisiranje</w:t>
            </w:r>
            <w:r w:rsidR="000E792C" w:rsidRPr="004528A7">
              <w:rPr>
                <w:rFonts w:ascii="Arial Narrow" w:eastAsia="ArialNarrow" w:hAnsi="Arial Narrow" w:cs="ArialNarrow"/>
                <w:b/>
              </w:rPr>
              <w:t xml:space="preserve"> in popravilo</w:t>
            </w:r>
            <w:r w:rsidR="00D942FC" w:rsidRPr="004528A7">
              <w:rPr>
                <w:rFonts w:ascii="Arial Narrow" w:eastAsia="ArialNarrow" w:hAnsi="Arial Narrow" w:cs="ArialNarrow"/>
                <w:b/>
              </w:rPr>
              <w:t xml:space="preserve"> </w:t>
            </w:r>
            <w:r w:rsidR="00F17C4E" w:rsidRPr="004528A7">
              <w:rPr>
                <w:rFonts w:ascii="Arial Narrow" w:eastAsia="ArialNarrow" w:hAnsi="Arial Narrow" w:cs="ArialNarrow"/>
                <w:b/>
              </w:rPr>
              <w:t xml:space="preserve">opreme za transport pacientov in </w:t>
            </w:r>
            <w:r w:rsidR="000E792C" w:rsidRPr="004528A7">
              <w:rPr>
                <w:rFonts w:ascii="Arial Narrow" w:eastAsia="ArialNarrow" w:hAnsi="Arial Narrow" w:cs="ArialNarrow"/>
                <w:b/>
              </w:rPr>
              <w:t>m</w:t>
            </w:r>
            <w:r w:rsidR="0042367E" w:rsidRPr="004528A7">
              <w:rPr>
                <w:rFonts w:ascii="Arial Narrow" w:eastAsia="ArialNarrow" w:hAnsi="Arial Narrow" w:cs="ArialNarrow"/>
                <w:b/>
              </w:rPr>
              <w:t>edicinsko tehnične opreme (</w:t>
            </w:r>
            <w:r w:rsidR="00CB627D" w:rsidRPr="004528A7">
              <w:rPr>
                <w:rFonts w:ascii="Arial Narrow" w:eastAsia="ArialNarrow" w:hAnsi="Arial Narrow" w:cs="ArialNarrow"/>
                <w:b/>
              </w:rPr>
              <w:t>aparatov</w:t>
            </w:r>
            <w:r w:rsidR="00F1681D" w:rsidRPr="004528A7">
              <w:rPr>
                <w:rFonts w:ascii="Arial Narrow" w:eastAsia="ArialNarrow" w:hAnsi="Arial Narrow" w:cs="ArialNarrow"/>
                <w:b/>
              </w:rPr>
              <w:t>)</w:t>
            </w:r>
            <w:r w:rsidRPr="004528A7">
              <w:rPr>
                <w:rFonts w:ascii="Arial Narrow" w:eastAsia="ArialNarrow" w:hAnsi="Arial Narrow" w:cs="ArialNarrow"/>
                <w:b/>
              </w:rPr>
              <w:t xml:space="preserve"> </w:t>
            </w:r>
            <w:r w:rsidR="00DE0470" w:rsidRPr="004528A7">
              <w:rPr>
                <w:rFonts w:ascii="Arial Narrow" w:eastAsia="ArialNarrow" w:hAnsi="Arial Narrow" w:cs="ArialNarrow"/>
                <w:b/>
              </w:rPr>
              <w:t xml:space="preserve">ter oskrba z originalnimi rezervnimi deli </w:t>
            </w:r>
            <w:r w:rsidR="00005532" w:rsidRPr="004528A7">
              <w:rPr>
                <w:rFonts w:ascii="Arial Narrow" w:eastAsia="ArialNarrow" w:hAnsi="Arial Narrow" w:cs="ArialNarrow"/>
                <w:b/>
              </w:rPr>
              <w:t xml:space="preserve">v </w:t>
            </w:r>
            <w:r w:rsidR="001F0D02" w:rsidRPr="004528A7">
              <w:rPr>
                <w:rFonts w:ascii="Arial Narrow" w:eastAsia="ArialNarrow" w:hAnsi="Arial Narrow" w:cs="ArialNarrow"/>
                <w:b/>
              </w:rPr>
              <w:t>garancijski</w:t>
            </w:r>
            <w:r w:rsidR="00005532" w:rsidRPr="004528A7">
              <w:rPr>
                <w:rFonts w:ascii="Arial Narrow" w:eastAsia="ArialNarrow" w:hAnsi="Arial Narrow" w:cs="ArialNarrow"/>
                <w:b/>
              </w:rPr>
              <w:t xml:space="preserve"> dobi</w:t>
            </w:r>
            <w:r w:rsidRPr="004528A7">
              <w:rPr>
                <w:rFonts w:ascii="Arial Narrow" w:eastAsia="ArialNarrow" w:hAnsi="Arial Narrow" w:cs="ArialNarrow"/>
                <w:b/>
              </w:rPr>
              <w:t xml:space="preserve"> </w:t>
            </w:r>
          </w:p>
          <w:p w14:paraId="1F157D99" w14:textId="77777777" w:rsidR="00A6111A" w:rsidRPr="004528A7" w:rsidRDefault="00A6111A" w:rsidP="00026C6C">
            <w:pPr>
              <w:jc w:val="both"/>
              <w:rPr>
                <w:rFonts w:ascii="Arial Narrow" w:hAnsi="Arial Narrow" w:cs="Arial"/>
              </w:rPr>
            </w:pPr>
          </w:p>
          <w:p w14:paraId="01D688A0" w14:textId="77777777" w:rsidR="007C5C88" w:rsidRPr="004528A7" w:rsidRDefault="00026C6C" w:rsidP="001E76BA">
            <w:pPr>
              <w:autoSpaceDE w:val="0"/>
              <w:autoSpaceDN w:val="0"/>
              <w:adjustRightInd w:val="0"/>
              <w:jc w:val="both"/>
              <w:rPr>
                <w:rFonts w:ascii="Arial Narrow" w:eastAsia="ArialNarrow" w:hAnsi="Arial Narrow" w:cs="ArialNarrow"/>
              </w:rPr>
            </w:pPr>
            <w:r w:rsidRPr="004528A7">
              <w:rPr>
                <w:rFonts w:ascii="Arial Narrow" w:eastAsia="ArialNarrow" w:hAnsi="Arial Narrow" w:cs="ArialNarrow"/>
              </w:rPr>
              <w:t xml:space="preserve">V trajanju </w:t>
            </w:r>
            <w:r w:rsidR="00D942FC" w:rsidRPr="004528A7">
              <w:rPr>
                <w:rFonts w:ascii="Arial Narrow" w:eastAsia="ArialNarrow" w:hAnsi="Arial Narrow" w:cs="ArialNarrow"/>
              </w:rPr>
              <w:t>garancijske dobe</w:t>
            </w:r>
            <w:r w:rsidRPr="004528A7">
              <w:rPr>
                <w:rFonts w:ascii="Arial Narrow" w:eastAsia="ArialNarrow" w:hAnsi="Arial Narrow" w:cs="ArialNarrow"/>
              </w:rPr>
              <w:t xml:space="preserve"> </w:t>
            </w:r>
            <w:r w:rsidR="001F0D02" w:rsidRPr="004528A7">
              <w:rPr>
                <w:rFonts w:ascii="Arial Narrow" w:eastAsia="ArialNarrow" w:hAnsi="Arial Narrow" w:cs="ArialNarrow"/>
              </w:rPr>
              <w:t>ponudnik</w:t>
            </w:r>
            <w:r w:rsidR="00D942FC" w:rsidRPr="004528A7">
              <w:rPr>
                <w:rFonts w:ascii="Arial Narrow" w:eastAsia="ArialNarrow" w:hAnsi="Arial Narrow" w:cs="ArialNarrow"/>
              </w:rPr>
              <w:t>,</w:t>
            </w:r>
            <w:r w:rsidRPr="004528A7">
              <w:rPr>
                <w:rFonts w:ascii="Arial Narrow" w:eastAsia="ArialNarrow" w:hAnsi="Arial Narrow" w:cs="ArialNarrow"/>
              </w:rPr>
              <w:t xml:space="preserve"> poleg brezplačne odprave napak </w:t>
            </w:r>
            <w:r w:rsidR="00D52A28" w:rsidRPr="004528A7">
              <w:rPr>
                <w:rFonts w:ascii="Arial Narrow" w:eastAsia="ArialNarrow" w:hAnsi="Arial Narrow" w:cs="ArialNarrow"/>
              </w:rPr>
              <w:t>iz naslova garancijskih upravičenj</w:t>
            </w:r>
            <w:r w:rsidRPr="004528A7">
              <w:rPr>
                <w:rFonts w:ascii="Arial Narrow" w:eastAsia="ArialNarrow" w:hAnsi="Arial Narrow" w:cs="ArialNarrow"/>
              </w:rPr>
              <w:t>, zagotavlja t</w:t>
            </w:r>
            <w:r w:rsidR="00D52A28" w:rsidRPr="004528A7">
              <w:rPr>
                <w:rFonts w:ascii="Arial Narrow" w:eastAsia="ArialNarrow" w:hAnsi="Arial Narrow" w:cs="ArialNarrow"/>
              </w:rPr>
              <w:t xml:space="preserve">udi brezplačno preventivno in korektivno </w:t>
            </w:r>
            <w:r w:rsidRPr="004528A7">
              <w:rPr>
                <w:rFonts w:ascii="Arial Narrow" w:eastAsia="ArialNarrow" w:hAnsi="Arial Narrow" w:cs="ArialNarrow"/>
              </w:rPr>
              <w:t>vzdržev</w:t>
            </w:r>
            <w:r w:rsidR="00CB627D" w:rsidRPr="004528A7">
              <w:rPr>
                <w:rFonts w:ascii="Arial Narrow" w:eastAsia="ArialNarrow" w:hAnsi="Arial Narrow" w:cs="ArialNarrow"/>
              </w:rPr>
              <w:t>anje</w:t>
            </w:r>
            <w:r w:rsidR="0042367E" w:rsidRPr="004528A7">
              <w:rPr>
                <w:rFonts w:ascii="Arial Narrow" w:eastAsia="ArialNarrow" w:hAnsi="Arial Narrow" w:cs="ArialNarrow"/>
              </w:rPr>
              <w:t xml:space="preserve"> </w:t>
            </w:r>
          </w:p>
          <w:p w14:paraId="3509061A" w14:textId="77777777" w:rsidR="007C5C88" w:rsidRPr="004528A7" w:rsidRDefault="007C5C88" w:rsidP="001E76BA">
            <w:pPr>
              <w:autoSpaceDE w:val="0"/>
              <w:autoSpaceDN w:val="0"/>
              <w:adjustRightInd w:val="0"/>
              <w:jc w:val="both"/>
              <w:rPr>
                <w:rFonts w:ascii="Arial Narrow" w:eastAsia="ArialNarrow" w:hAnsi="Arial Narrow" w:cs="ArialNarrow"/>
              </w:rPr>
            </w:pPr>
          </w:p>
          <w:p w14:paraId="5E1C1987" w14:textId="1E4415E7" w:rsidR="001E76BA" w:rsidRPr="004528A7" w:rsidRDefault="001E76BA" w:rsidP="001E76BA">
            <w:pPr>
              <w:autoSpaceDE w:val="0"/>
              <w:autoSpaceDN w:val="0"/>
              <w:adjustRightInd w:val="0"/>
              <w:jc w:val="both"/>
              <w:rPr>
                <w:rFonts w:ascii="Arial Narrow" w:eastAsia="ArialNarrow" w:hAnsi="Arial Narrow" w:cs="ArialNarrow"/>
              </w:rPr>
            </w:pPr>
            <w:r w:rsidRPr="004528A7">
              <w:rPr>
                <w:rFonts w:ascii="Arial Narrow" w:eastAsia="ArialNarrow" w:hAnsi="Arial Narrow" w:cs="ArialNarrow"/>
              </w:rPr>
              <w:t>opreme za transport pacientov (v nadaljevanju OTP) iz STK, tč.:</w:t>
            </w:r>
          </w:p>
          <w:p w14:paraId="531AC24D" w14:textId="307F3990" w:rsidR="001E76BA" w:rsidRPr="004528A7" w:rsidRDefault="00F17C4E" w:rsidP="003772E6">
            <w:pPr>
              <w:numPr>
                <w:ilvl w:val="0"/>
                <w:numId w:val="31"/>
              </w:numPr>
              <w:spacing w:before="120" w:after="120"/>
              <w:ind w:left="1423" w:hanging="357"/>
              <w:jc w:val="both"/>
              <w:rPr>
                <w:rFonts w:ascii="Arial Narrow" w:eastAsia="Calibri" w:hAnsi="Arial Narrow"/>
                <w:lang w:eastAsia="en-US"/>
              </w:rPr>
            </w:pPr>
            <w:r w:rsidRPr="004528A7">
              <w:rPr>
                <w:rFonts w:ascii="Arial Narrow" w:hAnsi="Arial Narrow" w:cs="Arial"/>
                <w:bCs/>
              </w:rPr>
              <w:t xml:space="preserve">3.63 </w:t>
            </w:r>
            <w:r w:rsidR="004D7F65" w:rsidRPr="004528A7">
              <w:rPr>
                <w:rFonts w:ascii="Arial Narrow" w:hAnsi="Arial Narrow" w:cs="Arial"/>
                <w:bCs/>
              </w:rPr>
              <w:t xml:space="preserve"> Atestirana </w:t>
            </w:r>
            <w:r w:rsidRPr="004528A7">
              <w:rPr>
                <w:rFonts w:ascii="Arial Narrow" w:hAnsi="Arial Narrow" w:cs="Arial"/>
                <w:bCs/>
              </w:rPr>
              <w:t xml:space="preserve">naprava za </w:t>
            </w:r>
            <w:r w:rsidR="0093187F" w:rsidRPr="004528A7">
              <w:rPr>
                <w:rFonts w:ascii="Arial Narrow" w:hAnsi="Arial Narrow" w:cs="Arial"/>
                <w:bCs/>
              </w:rPr>
              <w:t>sprejem MTS – bolniška nosila s podvozjem</w:t>
            </w:r>
            <w:r w:rsidRPr="004528A7">
              <w:rPr>
                <w:rFonts w:ascii="Arial Narrow" w:hAnsi="Arial Narrow" w:cs="Arial"/>
                <w:bCs/>
              </w:rPr>
              <w:t>,</w:t>
            </w:r>
          </w:p>
          <w:p w14:paraId="22AF4558" w14:textId="29739B8C" w:rsidR="001E76BA" w:rsidRPr="004528A7" w:rsidRDefault="00F17C4E" w:rsidP="003772E6">
            <w:pPr>
              <w:numPr>
                <w:ilvl w:val="0"/>
                <w:numId w:val="31"/>
              </w:numPr>
              <w:spacing w:before="120" w:after="120"/>
              <w:ind w:left="1423" w:hanging="357"/>
              <w:jc w:val="both"/>
              <w:rPr>
                <w:rFonts w:ascii="Arial Narrow" w:eastAsia="Calibri" w:hAnsi="Arial Narrow"/>
                <w:lang w:eastAsia="en-US"/>
              </w:rPr>
            </w:pPr>
            <w:r w:rsidRPr="004528A7">
              <w:rPr>
                <w:rFonts w:ascii="Arial Narrow" w:hAnsi="Arial Narrow" w:cs="Arial"/>
                <w:bCs/>
              </w:rPr>
              <w:t xml:space="preserve">3.64  Atestirana naprava z več točkovnim varnostnim zaklepom za fiksacijo </w:t>
            </w:r>
            <w:r w:rsidR="0093187F" w:rsidRPr="004528A7">
              <w:rPr>
                <w:rFonts w:ascii="Arial Narrow" w:hAnsi="Arial Narrow" w:cs="Arial"/>
                <w:bCs/>
              </w:rPr>
              <w:t xml:space="preserve">MTS – bolniška nosila s podvozjem z </w:t>
            </w:r>
            <w:r w:rsidRPr="004528A7">
              <w:rPr>
                <w:rFonts w:ascii="Arial Narrow" w:hAnsi="Arial Narrow" w:cs="Arial"/>
                <w:bCs/>
              </w:rPr>
              <w:t>napravo za sprejem MTS</w:t>
            </w:r>
            <w:r w:rsidR="0093187F" w:rsidRPr="004528A7">
              <w:rPr>
                <w:rFonts w:ascii="Arial Narrow" w:hAnsi="Arial Narrow" w:cs="Arial"/>
                <w:bCs/>
              </w:rPr>
              <w:t xml:space="preserve"> – bolniška nosila s podvozjem</w:t>
            </w:r>
            <w:r w:rsidRPr="004528A7">
              <w:rPr>
                <w:rFonts w:ascii="Arial Narrow" w:hAnsi="Arial Narrow" w:cs="Arial"/>
                <w:bCs/>
              </w:rPr>
              <w:t>,</w:t>
            </w:r>
          </w:p>
          <w:p w14:paraId="44CC93DF" w14:textId="203266E1" w:rsidR="001E76BA" w:rsidRPr="004528A7" w:rsidRDefault="009A1CC9" w:rsidP="003772E6">
            <w:pPr>
              <w:numPr>
                <w:ilvl w:val="0"/>
                <w:numId w:val="31"/>
              </w:numPr>
              <w:spacing w:before="120" w:after="120"/>
              <w:ind w:left="1423" w:hanging="357"/>
              <w:jc w:val="both"/>
              <w:rPr>
                <w:rFonts w:ascii="Arial Narrow" w:eastAsia="Calibri" w:hAnsi="Arial Narrow"/>
                <w:lang w:eastAsia="en-US"/>
              </w:rPr>
            </w:pPr>
            <w:r w:rsidRPr="004528A7">
              <w:rPr>
                <w:rFonts w:ascii="Arial Narrow" w:hAnsi="Arial Narrow" w:cs="Arial"/>
                <w:bCs/>
              </w:rPr>
              <w:t xml:space="preserve">3.65  MTS – </w:t>
            </w:r>
            <w:r w:rsidR="00F17C4E" w:rsidRPr="004528A7">
              <w:rPr>
                <w:rFonts w:ascii="Arial Narrow" w:hAnsi="Arial Narrow" w:cs="Arial"/>
                <w:bCs/>
              </w:rPr>
              <w:t>bolniška nosila,</w:t>
            </w:r>
          </w:p>
          <w:p w14:paraId="71D03EB8" w14:textId="192194FF" w:rsidR="001E76BA" w:rsidRPr="004528A7" w:rsidRDefault="009A1CC9" w:rsidP="003772E6">
            <w:pPr>
              <w:numPr>
                <w:ilvl w:val="0"/>
                <w:numId w:val="31"/>
              </w:numPr>
              <w:spacing w:before="120" w:after="120"/>
              <w:ind w:left="1423" w:hanging="357"/>
              <w:jc w:val="both"/>
              <w:rPr>
                <w:rFonts w:ascii="Arial Narrow" w:eastAsia="Calibri" w:hAnsi="Arial Narrow"/>
                <w:lang w:eastAsia="en-US"/>
              </w:rPr>
            </w:pPr>
            <w:r w:rsidRPr="004528A7">
              <w:rPr>
                <w:rFonts w:ascii="Arial Narrow" w:hAnsi="Arial Narrow" w:cs="Arial"/>
                <w:bCs/>
              </w:rPr>
              <w:t xml:space="preserve">3.66  MTS – </w:t>
            </w:r>
            <w:r w:rsidR="00F17C4E" w:rsidRPr="004528A7">
              <w:rPr>
                <w:rFonts w:ascii="Arial Narrow" w:hAnsi="Arial Narrow" w:cs="Arial"/>
                <w:bCs/>
              </w:rPr>
              <w:t>podvozje bolniških nosil,</w:t>
            </w:r>
          </w:p>
          <w:p w14:paraId="265589F8" w14:textId="48FF0E55" w:rsidR="00F17C4E" w:rsidRPr="004528A7" w:rsidRDefault="00F17C4E" w:rsidP="003772E6">
            <w:pPr>
              <w:numPr>
                <w:ilvl w:val="0"/>
                <w:numId w:val="31"/>
              </w:numPr>
              <w:spacing w:before="120" w:after="120"/>
              <w:ind w:left="1423" w:hanging="357"/>
              <w:jc w:val="both"/>
              <w:rPr>
                <w:rFonts w:ascii="Arial Narrow" w:eastAsia="Calibri" w:hAnsi="Arial Narrow"/>
                <w:lang w:eastAsia="en-US"/>
              </w:rPr>
            </w:pPr>
            <w:r w:rsidRPr="004528A7">
              <w:rPr>
                <w:rFonts w:ascii="Arial Narrow" w:hAnsi="Arial Narrow" w:cs="Arial"/>
                <w:bCs/>
              </w:rPr>
              <w:t xml:space="preserve">3.67  MTS </w:t>
            </w:r>
            <w:r w:rsidR="009A1CC9" w:rsidRPr="004528A7">
              <w:rPr>
                <w:rFonts w:ascii="Arial Narrow" w:hAnsi="Arial Narrow" w:cs="Arial"/>
                <w:bCs/>
              </w:rPr>
              <w:t>–</w:t>
            </w:r>
            <w:r w:rsidRPr="004528A7">
              <w:rPr>
                <w:rFonts w:ascii="Arial Narrow" w:hAnsi="Arial Narrow" w:cs="Arial"/>
                <w:bCs/>
              </w:rPr>
              <w:t xml:space="preserve"> zložljiv </w:t>
            </w:r>
            <w:r w:rsidR="001E76BA" w:rsidRPr="004528A7">
              <w:rPr>
                <w:rFonts w:ascii="Arial Narrow" w:hAnsi="Arial Narrow" w:cs="Arial"/>
                <w:bCs/>
              </w:rPr>
              <w:t>stol za prenašanje z gosenicami</w:t>
            </w:r>
          </w:p>
          <w:p w14:paraId="33C8C012" w14:textId="77777777" w:rsidR="00266EDA" w:rsidRPr="004528A7" w:rsidRDefault="00266EDA" w:rsidP="0042367E">
            <w:pPr>
              <w:autoSpaceDE w:val="0"/>
              <w:autoSpaceDN w:val="0"/>
              <w:adjustRightInd w:val="0"/>
              <w:jc w:val="both"/>
              <w:rPr>
                <w:rFonts w:ascii="Arial Narrow" w:eastAsia="ArialNarrow" w:hAnsi="Arial Narrow" w:cs="ArialNarrow"/>
              </w:rPr>
            </w:pPr>
          </w:p>
          <w:p w14:paraId="1680197F" w14:textId="54B0EBD8" w:rsidR="0042367E" w:rsidRPr="004528A7" w:rsidRDefault="001E76BA" w:rsidP="0042367E">
            <w:pPr>
              <w:autoSpaceDE w:val="0"/>
              <w:autoSpaceDN w:val="0"/>
              <w:adjustRightInd w:val="0"/>
              <w:jc w:val="both"/>
              <w:rPr>
                <w:rFonts w:ascii="Arial Narrow" w:eastAsia="ArialNarrow" w:hAnsi="Arial Narrow" w:cs="ArialNarrow"/>
              </w:rPr>
            </w:pPr>
            <w:r w:rsidRPr="004528A7">
              <w:rPr>
                <w:rFonts w:ascii="Arial Narrow" w:eastAsia="ArialNarrow" w:hAnsi="Arial Narrow" w:cs="ArialNarrow"/>
              </w:rPr>
              <w:lastRenderedPageBreak/>
              <w:t xml:space="preserve">in </w:t>
            </w:r>
            <w:r w:rsidR="0042367E" w:rsidRPr="004528A7">
              <w:rPr>
                <w:rFonts w:ascii="Arial Narrow" w:eastAsia="ArialNarrow" w:hAnsi="Arial Narrow" w:cs="ArialNarrow"/>
              </w:rPr>
              <w:t>medicinskih aparatov (v nadaljevanju</w:t>
            </w:r>
            <w:r w:rsidRPr="004528A7">
              <w:rPr>
                <w:rFonts w:ascii="Arial Narrow" w:eastAsia="ArialNarrow" w:hAnsi="Arial Narrow" w:cs="ArialNarrow"/>
              </w:rPr>
              <w:t xml:space="preserve"> M</w:t>
            </w:r>
            <w:r w:rsidR="000E792C" w:rsidRPr="004528A7">
              <w:rPr>
                <w:rFonts w:ascii="Arial Narrow" w:eastAsia="ArialNarrow" w:hAnsi="Arial Narrow" w:cs="ArialNarrow"/>
              </w:rPr>
              <w:t>A</w:t>
            </w:r>
            <w:r w:rsidR="0042367E" w:rsidRPr="004528A7">
              <w:rPr>
                <w:rFonts w:ascii="Arial Narrow" w:eastAsia="ArialNarrow" w:hAnsi="Arial Narrow" w:cs="ArialNarrow"/>
              </w:rPr>
              <w:t>) iz STK, tč.:</w:t>
            </w:r>
          </w:p>
          <w:p w14:paraId="282138A9" w14:textId="77777777" w:rsidR="001E76BA" w:rsidRPr="004528A7" w:rsidRDefault="0042367E" w:rsidP="003772E6">
            <w:pPr>
              <w:pStyle w:val="Odstavekseznama"/>
              <w:numPr>
                <w:ilvl w:val="0"/>
                <w:numId w:val="31"/>
              </w:numPr>
              <w:spacing w:before="120" w:after="120" w:line="240" w:lineRule="auto"/>
              <w:ind w:left="1423" w:hanging="357"/>
              <w:jc w:val="both"/>
              <w:rPr>
                <w:rFonts w:ascii="Arial Narrow" w:hAnsi="Arial Narrow"/>
                <w:sz w:val="24"/>
                <w:szCs w:val="24"/>
              </w:rPr>
            </w:pPr>
            <w:r w:rsidRPr="004528A7">
              <w:rPr>
                <w:rFonts w:ascii="Arial Narrow" w:hAnsi="Arial Narrow"/>
                <w:sz w:val="24"/>
                <w:szCs w:val="24"/>
              </w:rPr>
              <w:t xml:space="preserve">4.1  EKG/monitor </w:t>
            </w:r>
            <w:proofErr w:type="spellStart"/>
            <w:r w:rsidRPr="004528A7">
              <w:rPr>
                <w:rFonts w:ascii="Arial Narrow" w:hAnsi="Arial Narrow"/>
                <w:sz w:val="24"/>
                <w:szCs w:val="24"/>
              </w:rPr>
              <w:t>defibrilator</w:t>
            </w:r>
            <w:proofErr w:type="spellEnd"/>
            <w:r w:rsidR="001E76BA" w:rsidRPr="004528A7">
              <w:rPr>
                <w:rFonts w:ascii="Arial Narrow" w:hAnsi="Arial Narrow"/>
                <w:sz w:val="24"/>
                <w:szCs w:val="24"/>
              </w:rPr>
              <w:t>,</w:t>
            </w:r>
          </w:p>
          <w:p w14:paraId="4B5ED87B" w14:textId="490CD600" w:rsidR="00D942FC" w:rsidRPr="004528A7" w:rsidRDefault="001E76BA" w:rsidP="003772E6">
            <w:pPr>
              <w:pStyle w:val="Odstavekseznama"/>
              <w:numPr>
                <w:ilvl w:val="0"/>
                <w:numId w:val="31"/>
              </w:numPr>
              <w:spacing w:before="120" w:after="120" w:line="240" w:lineRule="auto"/>
              <w:ind w:left="1423" w:hanging="357"/>
              <w:jc w:val="both"/>
              <w:rPr>
                <w:rFonts w:ascii="Arial Narrow" w:hAnsi="Arial Narrow"/>
                <w:sz w:val="24"/>
                <w:szCs w:val="24"/>
              </w:rPr>
            </w:pPr>
            <w:r w:rsidRPr="004528A7">
              <w:rPr>
                <w:rFonts w:ascii="Arial Narrow" w:hAnsi="Arial Narrow"/>
                <w:sz w:val="24"/>
                <w:szCs w:val="24"/>
              </w:rPr>
              <w:t>4.2  Urgentni transportni ventilator za profesionalno uporabo v nujni medicinski pomoči:</w:t>
            </w:r>
          </w:p>
          <w:p w14:paraId="363BF35B" w14:textId="77777777" w:rsidR="007C5C88" w:rsidRPr="004528A7" w:rsidRDefault="007C5C88" w:rsidP="007C5C88">
            <w:pPr>
              <w:autoSpaceDE w:val="0"/>
              <w:autoSpaceDN w:val="0"/>
              <w:adjustRightInd w:val="0"/>
              <w:jc w:val="both"/>
              <w:rPr>
                <w:rFonts w:ascii="Arial Narrow" w:eastAsia="ArialNarrow" w:hAnsi="Arial Narrow" w:cs="ArialNarrow"/>
              </w:rPr>
            </w:pPr>
          </w:p>
          <w:p w14:paraId="10A3BB22" w14:textId="0319F881" w:rsidR="00026C6C" w:rsidRPr="004528A7" w:rsidRDefault="00B32BCD" w:rsidP="007C5C88">
            <w:pPr>
              <w:autoSpaceDE w:val="0"/>
              <w:autoSpaceDN w:val="0"/>
              <w:adjustRightInd w:val="0"/>
              <w:jc w:val="both"/>
              <w:rPr>
                <w:rFonts w:ascii="Arial Narrow" w:eastAsia="ArialNarrow" w:hAnsi="Arial Narrow" w:cs="ArialNarrow"/>
              </w:rPr>
            </w:pPr>
            <w:r w:rsidRPr="004528A7">
              <w:rPr>
                <w:rFonts w:ascii="Arial Narrow" w:eastAsia="ArialNarrow" w:hAnsi="Arial Narrow" w:cs="ArialNarrow"/>
              </w:rPr>
              <w:t>[</w:t>
            </w:r>
            <w:r w:rsidR="00D52A28" w:rsidRPr="004528A7">
              <w:rPr>
                <w:rFonts w:ascii="Arial Narrow" w:eastAsia="ArialNarrow" w:hAnsi="Arial Narrow" w:cs="ArialNarrow"/>
              </w:rPr>
              <w:t>a] Preventivno vzdrževanje pomeni zagotavljanje izvajanja rednega vzdrževanja, število rednih vzdrževalnih servisov po navodilih proizvajalca (najmanj 1x letno) vključno z vsemi rezervnimi deli in potrošnim materialom, stroški dela in potnimi stroški; np</w:t>
            </w:r>
            <w:r w:rsidR="00CB627D" w:rsidRPr="004528A7">
              <w:rPr>
                <w:rFonts w:ascii="Arial Narrow" w:eastAsia="ArialNarrow" w:hAnsi="Arial Narrow" w:cs="ArialNarrow"/>
              </w:rPr>
              <w:t xml:space="preserve">r.: kontrolo stanja </w:t>
            </w:r>
            <w:r w:rsidR="002D6C4E" w:rsidRPr="004528A7">
              <w:rPr>
                <w:rFonts w:ascii="Arial Narrow" w:eastAsia="ArialNarrow" w:hAnsi="Arial Narrow" w:cs="ArialNarrow"/>
              </w:rPr>
              <w:t>OTP/</w:t>
            </w:r>
            <w:r w:rsidR="00CB627D" w:rsidRPr="004528A7">
              <w:rPr>
                <w:rFonts w:ascii="Arial Narrow" w:eastAsia="ArialNarrow" w:hAnsi="Arial Narrow" w:cs="ArialNarrow"/>
              </w:rPr>
              <w:t>MA</w:t>
            </w:r>
            <w:r w:rsidR="00D52A28" w:rsidRPr="004528A7">
              <w:rPr>
                <w:rFonts w:ascii="Arial Narrow" w:eastAsia="ArialNarrow" w:hAnsi="Arial Narrow" w:cs="ArialNarrow"/>
              </w:rPr>
              <w:t xml:space="preserve"> in nje</w:t>
            </w:r>
            <w:r w:rsidR="00CB627D" w:rsidRPr="004528A7">
              <w:rPr>
                <w:rFonts w:ascii="Arial Narrow" w:eastAsia="ArialNarrow" w:hAnsi="Arial Narrow" w:cs="ArialNarrow"/>
              </w:rPr>
              <w:t xml:space="preserve">gove </w:t>
            </w:r>
            <w:r w:rsidR="00D52A28" w:rsidRPr="004528A7">
              <w:rPr>
                <w:rFonts w:ascii="Arial Narrow" w:eastAsia="ArialNarrow" w:hAnsi="Arial Narrow" w:cs="ArialNarrow"/>
              </w:rPr>
              <w:t xml:space="preserve">funkcionalnosti, odkrivanje napak in odprava le teh, preverjanje in </w:t>
            </w:r>
            <w:proofErr w:type="spellStart"/>
            <w:r w:rsidR="00D52A28" w:rsidRPr="004528A7">
              <w:rPr>
                <w:rFonts w:ascii="Arial Narrow" w:eastAsia="ArialNarrow" w:hAnsi="Arial Narrow" w:cs="ArialNarrow"/>
              </w:rPr>
              <w:t>optimiranje</w:t>
            </w:r>
            <w:proofErr w:type="spellEnd"/>
            <w:r w:rsidR="00D52A28" w:rsidRPr="004528A7">
              <w:rPr>
                <w:rFonts w:ascii="Arial Narrow" w:eastAsia="ArialNarrow" w:hAnsi="Arial Narrow" w:cs="ArialNarrow"/>
              </w:rPr>
              <w:t xml:space="preserve"> funkcijskih parametrov delovanja, umerjanje in izvedba potrebnih meritev, čiščenje in kontrola </w:t>
            </w:r>
            <w:r w:rsidR="002D6C4E" w:rsidRPr="004528A7">
              <w:rPr>
                <w:rFonts w:ascii="Arial Narrow" w:eastAsia="ArialNarrow" w:hAnsi="Arial Narrow" w:cs="ArialNarrow"/>
              </w:rPr>
              <w:t>OTP/</w:t>
            </w:r>
            <w:r w:rsidR="00CB627D" w:rsidRPr="004528A7">
              <w:rPr>
                <w:rFonts w:ascii="Arial Narrow" w:eastAsia="ArialNarrow" w:hAnsi="Arial Narrow" w:cs="ArialNarrow"/>
              </w:rPr>
              <w:t>MA</w:t>
            </w:r>
            <w:r w:rsidR="00D52A28" w:rsidRPr="004528A7">
              <w:rPr>
                <w:rFonts w:ascii="Arial Narrow" w:eastAsia="ArialNarrow" w:hAnsi="Arial Narrow" w:cs="ArialNarrow"/>
              </w:rPr>
              <w:t xml:space="preserve">, izdaja servisnega poročila in nalepka na </w:t>
            </w:r>
            <w:r w:rsidR="002D6C4E" w:rsidRPr="004528A7">
              <w:rPr>
                <w:rFonts w:ascii="Arial Narrow" w:eastAsia="ArialNarrow" w:hAnsi="Arial Narrow" w:cs="ArialNarrow"/>
              </w:rPr>
              <w:t>OTP/</w:t>
            </w:r>
            <w:r w:rsidR="00CB627D" w:rsidRPr="004528A7">
              <w:rPr>
                <w:rFonts w:ascii="Arial Narrow" w:eastAsia="ArialNarrow" w:hAnsi="Arial Narrow" w:cs="ArialNarrow"/>
              </w:rPr>
              <w:t>MA</w:t>
            </w:r>
            <w:r w:rsidR="00D52A28" w:rsidRPr="004528A7">
              <w:rPr>
                <w:rFonts w:ascii="Arial Narrow" w:eastAsia="ArialNarrow" w:hAnsi="Arial Narrow" w:cs="ArialNarrow"/>
              </w:rPr>
              <w:t xml:space="preserve"> z datumom in podpisom izvedbe pregleda </w:t>
            </w:r>
            <w:r w:rsidR="00026C6C" w:rsidRPr="004528A7">
              <w:rPr>
                <w:rFonts w:ascii="Arial Narrow" w:eastAsia="ArialNarrow" w:hAnsi="Arial Narrow" w:cs="ArialNarrow"/>
              </w:rPr>
              <w:t>(ponudnik navede število obveznih in priporočenih servisov na leto).</w:t>
            </w:r>
            <w:r w:rsidR="00A23423" w:rsidRPr="004528A7">
              <w:rPr>
                <w:rFonts w:ascii="Arial Narrow" w:eastAsia="ArialNarrow" w:hAnsi="Arial Narrow" w:cs="ArialNarrow"/>
              </w:rPr>
              <w:t xml:space="preserve"> </w:t>
            </w:r>
          </w:p>
          <w:p w14:paraId="744EAFA9" w14:textId="4040710D" w:rsidR="00026C6C" w:rsidRPr="004528A7" w:rsidRDefault="00B32BCD" w:rsidP="00026C6C">
            <w:pPr>
              <w:autoSpaceDE w:val="0"/>
              <w:autoSpaceDN w:val="0"/>
              <w:adjustRightInd w:val="0"/>
              <w:spacing w:before="120"/>
              <w:jc w:val="both"/>
              <w:rPr>
                <w:rFonts w:ascii="Arial Narrow" w:eastAsia="ArialNarrow" w:hAnsi="Arial Narrow" w:cs="ArialNarrow"/>
              </w:rPr>
            </w:pPr>
            <w:r w:rsidRPr="004528A7">
              <w:rPr>
                <w:rFonts w:ascii="Arial Narrow" w:eastAsia="ArialNarrow" w:hAnsi="Arial Narrow" w:cs="ArialNarrow"/>
              </w:rPr>
              <w:t>[</w:t>
            </w:r>
            <w:r w:rsidR="00026C6C" w:rsidRPr="004528A7">
              <w:rPr>
                <w:rFonts w:ascii="Arial Narrow" w:eastAsia="ArialNarrow" w:hAnsi="Arial Narrow" w:cs="ArialNarrow"/>
              </w:rPr>
              <w:t xml:space="preserve">b] Korektivno vzdrževanje pomeni servisna popravila/odpravo napak na </w:t>
            </w:r>
            <w:r w:rsidR="002D6C4E" w:rsidRPr="004528A7">
              <w:rPr>
                <w:rFonts w:ascii="Arial Narrow" w:eastAsia="ArialNarrow" w:hAnsi="Arial Narrow" w:cs="ArialNarrow"/>
              </w:rPr>
              <w:t>OTP/</w:t>
            </w:r>
            <w:r w:rsidR="00CB627D" w:rsidRPr="004528A7">
              <w:rPr>
                <w:rFonts w:ascii="Arial Narrow" w:eastAsia="ArialNarrow" w:hAnsi="Arial Narrow" w:cs="ArialNarrow"/>
              </w:rPr>
              <w:t>MA</w:t>
            </w:r>
            <w:r w:rsidR="003A1DA6" w:rsidRPr="004528A7">
              <w:rPr>
                <w:rFonts w:ascii="Arial Narrow" w:eastAsia="ArialNarrow" w:hAnsi="Arial Narrow" w:cs="ArialNarrow"/>
              </w:rPr>
              <w:t xml:space="preserve"> </w:t>
            </w:r>
            <w:r w:rsidR="00026C6C" w:rsidRPr="004528A7">
              <w:rPr>
                <w:rFonts w:ascii="Arial Narrow" w:eastAsia="ArialNarrow" w:hAnsi="Arial Narrow" w:cs="ArialNarrow"/>
              </w:rPr>
              <w:t>z zamenjavo iztrošenih, okvarjenih delov in p</w:t>
            </w:r>
            <w:r w:rsidR="002D6C4E" w:rsidRPr="004528A7">
              <w:rPr>
                <w:rFonts w:ascii="Arial Narrow" w:eastAsia="ArialNarrow" w:hAnsi="Arial Narrow" w:cs="ArialNarrow"/>
              </w:rPr>
              <w:t>otrošnega materiala za predmetno/-i OTP/</w:t>
            </w:r>
            <w:r w:rsidR="00CB627D" w:rsidRPr="004528A7">
              <w:rPr>
                <w:rFonts w:ascii="Arial Narrow" w:eastAsia="ArialNarrow" w:hAnsi="Arial Narrow" w:cs="ArialNarrow"/>
              </w:rPr>
              <w:t>MA</w:t>
            </w:r>
            <w:r w:rsidR="00026C6C" w:rsidRPr="004528A7">
              <w:rPr>
                <w:rFonts w:ascii="Arial Narrow" w:eastAsia="ArialNarrow" w:hAnsi="Arial Narrow" w:cs="ArialNarrow"/>
              </w:rPr>
              <w:t xml:space="preserve"> ter vzpostavitev </w:t>
            </w:r>
            <w:r w:rsidR="002D6C4E" w:rsidRPr="004528A7">
              <w:rPr>
                <w:rFonts w:ascii="Arial Narrow" w:eastAsia="ArialNarrow" w:hAnsi="Arial Narrow" w:cs="ArialNarrow"/>
              </w:rPr>
              <w:t>OTP/</w:t>
            </w:r>
            <w:r w:rsidR="00CB627D" w:rsidRPr="004528A7">
              <w:rPr>
                <w:rFonts w:ascii="Arial Narrow" w:eastAsia="ArialNarrow" w:hAnsi="Arial Narrow" w:cs="ArialNarrow"/>
              </w:rPr>
              <w:t xml:space="preserve">MA </w:t>
            </w:r>
            <w:r w:rsidR="00026C6C" w:rsidRPr="004528A7">
              <w:rPr>
                <w:rFonts w:ascii="Arial Narrow" w:eastAsia="ArialNarrow" w:hAnsi="Arial Narrow" w:cs="ArialNarrow"/>
              </w:rPr>
              <w:t>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00A23423" w:rsidRPr="004528A7">
              <w:rPr>
                <w:rFonts w:ascii="Arial Narrow" w:eastAsia="ArialNarrow" w:hAnsi="Arial Narrow" w:cs="ArialNarrow"/>
              </w:rPr>
              <w:t xml:space="preserve"> </w:t>
            </w:r>
          </w:p>
          <w:p w14:paraId="09B5DBF6" w14:textId="2342C0A1" w:rsidR="00026C6C" w:rsidRPr="004528A7" w:rsidRDefault="00B32BCD" w:rsidP="00026C6C">
            <w:pPr>
              <w:autoSpaceDE w:val="0"/>
              <w:autoSpaceDN w:val="0"/>
              <w:adjustRightInd w:val="0"/>
              <w:spacing w:before="120"/>
              <w:jc w:val="both"/>
              <w:rPr>
                <w:rFonts w:ascii="Arial Narrow" w:eastAsia="ArialNarrow" w:hAnsi="Arial Narrow" w:cs="ArialNarrow"/>
              </w:rPr>
            </w:pPr>
            <w:r w:rsidRPr="004528A7">
              <w:rPr>
                <w:rFonts w:ascii="Arial Narrow" w:eastAsia="ArialNarrow" w:hAnsi="Arial Narrow" w:cs="ArialNarrow"/>
              </w:rPr>
              <w:t>[</w:t>
            </w:r>
            <w:r w:rsidR="00026C6C" w:rsidRPr="004528A7">
              <w:rPr>
                <w:rFonts w:ascii="Arial Narrow" w:eastAsia="ArialNarrow" w:hAnsi="Arial Narrow" w:cs="ArialNarrow"/>
              </w:rPr>
              <w:t xml:space="preserve">c] Popravila, potrebna zaradi </w:t>
            </w:r>
            <w:proofErr w:type="spellStart"/>
            <w:r w:rsidR="00026C6C" w:rsidRPr="004528A7">
              <w:rPr>
                <w:rFonts w:ascii="Arial Narrow" w:eastAsia="ArialNarrow" w:hAnsi="Arial Narrow" w:cs="ArialNarrow"/>
              </w:rPr>
              <w:t>strojelomov</w:t>
            </w:r>
            <w:proofErr w:type="spellEnd"/>
            <w:r w:rsidR="00026C6C" w:rsidRPr="004528A7">
              <w:rPr>
                <w:rFonts w:ascii="Arial Narrow" w:eastAsia="ArialNarrow" w:hAnsi="Arial Narrow" w:cs="ArialNarrow"/>
              </w:rPr>
              <w:t xml:space="preserve"> ali napačnega ravnanja uporabnika z </w:t>
            </w:r>
            <w:r w:rsidR="002D6C4E" w:rsidRPr="004528A7">
              <w:rPr>
                <w:rFonts w:ascii="Arial Narrow" w:eastAsia="ArialNarrow" w:hAnsi="Arial Narrow" w:cs="ArialNarrow"/>
              </w:rPr>
              <w:t>OTP/</w:t>
            </w:r>
            <w:r w:rsidR="00CB627D" w:rsidRPr="004528A7">
              <w:rPr>
                <w:rFonts w:ascii="Arial Narrow" w:eastAsia="ArialNarrow" w:hAnsi="Arial Narrow" w:cs="ArialNarrow"/>
              </w:rPr>
              <w:t>MA</w:t>
            </w:r>
            <w:r w:rsidR="00026C6C" w:rsidRPr="004528A7">
              <w:rPr>
                <w:rFonts w:ascii="Arial Narrow" w:eastAsia="ArialNarrow" w:hAnsi="Arial Narrow" w:cs="ArialNarrow"/>
              </w:rPr>
              <w:t>, ne pomenijo vzdrževalnih del in jih je izvajalec upravičen zaračunati po veljavnem ceniku rezervnih delov in servisne ure.</w:t>
            </w:r>
            <w:r w:rsidR="00A23423" w:rsidRPr="004528A7">
              <w:rPr>
                <w:rFonts w:ascii="Arial Narrow" w:eastAsia="ArialNarrow" w:hAnsi="Arial Narrow" w:cs="ArialNarrow"/>
              </w:rPr>
              <w:t xml:space="preserve"> </w:t>
            </w:r>
          </w:p>
          <w:p w14:paraId="20C41FB2" w14:textId="34CA4DB2" w:rsidR="00BC60C2" w:rsidRPr="004528A7" w:rsidRDefault="00BC60C2" w:rsidP="00BC60C2">
            <w:pPr>
              <w:spacing w:before="120"/>
              <w:jc w:val="both"/>
              <w:rPr>
                <w:rFonts w:ascii="Arial Narrow" w:eastAsia="ArialNarrow" w:hAnsi="Arial Narrow" w:cs="ArialNarrow"/>
              </w:rPr>
            </w:pPr>
            <w:r w:rsidRPr="004528A7">
              <w:rPr>
                <w:rFonts w:ascii="Arial Narrow" w:hAnsi="Arial Narrow" w:cs="ArialNarrow,Bold"/>
                <w:bCs/>
              </w:rPr>
              <w:t xml:space="preserve">[d] </w:t>
            </w:r>
            <w:r w:rsidR="009549CD" w:rsidRPr="004528A7">
              <w:rPr>
                <w:rFonts w:ascii="Arial Narrow" w:hAnsi="Arial Narrow" w:cs="Arial"/>
              </w:rPr>
              <w:t xml:space="preserve">Če je oprema </w:t>
            </w:r>
            <w:r w:rsidRPr="004528A7">
              <w:rPr>
                <w:rFonts w:ascii="Arial Narrow" w:hAnsi="Arial Narrow" w:cs="Arial"/>
              </w:rPr>
              <w:t xml:space="preserve">(del, sklop ali </w:t>
            </w:r>
            <w:r w:rsidR="009549CD" w:rsidRPr="004528A7">
              <w:rPr>
                <w:rFonts w:ascii="Arial Narrow" w:hAnsi="Arial Narrow" w:cs="Arial"/>
              </w:rPr>
              <w:t>cel</w:t>
            </w:r>
            <w:r w:rsidR="00D54907" w:rsidRPr="004528A7">
              <w:rPr>
                <w:rFonts w:ascii="Arial Narrow" w:hAnsi="Arial Narrow" w:cs="Arial"/>
              </w:rPr>
              <w:t xml:space="preserve">/-a </w:t>
            </w:r>
            <w:r w:rsidR="009549CD" w:rsidRPr="004528A7">
              <w:rPr>
                <w:rFonts w:ascii="Arial Narrow" w:hAnsi="Arial Narrow" w:cs="Arial"/>
              </w:rPr>
              <w:t>OTP/MA</w:t>
            </w:r>
            <w:r w:rsidRPr="004528A7">
              <w:rPr>
                <w:rFonts w:ascii="Arial Narrow" w:hAnsi="Arial Narrow" w:cs="Arial"/>
              </w:rPr>
              <w:t>) zamenjana ali bistveno popravljena, začne teči garancijski rok znova. Garancijska rok za zamenjano opremo začne teči z dnem zapisniškega vračila opreme uporabniku; uporabnik pridobi nov garancijski list.</w:t>
            </w:r>
          </w:p>
          <w:p w14:paraId="1F00B367" w14:textId="40623344" w:rsidR="00D52A28" w:rsidRPr="004528A7" w:rsidRDefault="00106EB7" w:rsidP="00D52A28">
            <w:pPr>
              <w:widowControl w:val="0"/>
              <w:tabs>
                <w:tab w:val="left" w:pos="397"/>
              </w:tabs>
              <w:autoSpaceDE w:val="0"/>
              <w:autoSpaceDN w:val="0"/>
              <w:spacing w:before="120"/>
              <w:ind w:right="113"/>
              <w:jc w:val="both"/>
              <w:rPr>
                <w:rFonts w:ascii="Arial Narrow" w:hAnsi="Arial Narrow" w:cs="Arial"/>
              </w:rPr>
            </w:pPr>
            <w:r w:rsidRPr="004528A7">
              <w:rPr>
                <w:rFonts w:ascii="Arial Narrow" w:eastAsia="ArialNarrow" w:hAnsi="Arial Narrow" w:cs="ArialNarrow"/>
              </w:rPr>
              <w:t>[</w:t>
            </w:r>
            <w:r w:rsidR="00D32A50" w:rsidRPr="004528A7">
              <w:rPr>
                <w:rFonts w:ascii="Arial Narrow" w:eastAsia="ArialNarrow" w:hAnsi="Arial Narrow" w:cs="ArialNarrow"/>
              </w:rPr>
              <w:t>e</w:t>
            </w:r>
            <w:r w:rsidRPr="004528A7">
              <w:rPr>
                <w:rFonts w:ascii="Arial Narrow" w:eastAsia="ArialNarrow" w:hAnsi="Arial Narrow" w:cs="ArialNarrow"/>
              </w:rPr>
              <w:t xml:space="preserve">] </w:t>
            </w:r>
            <w:r w:rsidR="00D52A28" w:rsidRPr="004528A7">
              <w:rPr>
                <w:rFonts w:ascii="Arial Narrow" w:hAnsi="Arial Narrow"/>
              </w:rPr>
              <w:t>Vsa dela, povezana z garancijskimi upravičenji, vzdrževanjem, servisiranjem in popravilo</w:t>
            </w:r>
            <w:r w:rsidR="00CB627D" w:rsidRPr="004528A7">
              <w:rPr>
                <w:rFonts w:ascii="Arial Narrow" w:hAnsi="Arial Narrow"/>
              </w:rPr>
              <w:t xml:space="preserve">m </w:t>
            </w:r>
            <w:r w:rsidR="002D6C4E" w:rsidRPr="004528A7">
              <w:rPr>
                <w:rFonts w:ascii="Arial Narrow" w:hAnsi="Arial Narrow"/>
              </w:rPr>
              <w:t>OTP/</w:t>
            </w:r>
            <w:r w:rsidR="00CB627D" w:rsidRPr="004528A7">
              <w:rPr>
                <w:rFonts w:ascii="Arial Narrow" w:hAnsi="Arial Narrow"/>
              </w:rPr>
              <w:t>MA</w:t>
            </w:r>
            <w:r w:rsidR="00D52A28" w:rsidRPr="004528A7">
              <w:rPr>
                <w:rFonts w:ascii="Arial Narrow" w:hAnsi="Arial Narrow"/>
              </w:rPr>
              <w:t xml:space="preserve"> opravi </w:t>
            </w:r>
            <w:r w:rsidR="00D52A28" w:rsidRPr="004528A7">
              <w:rPr>
                <w:rFonts w:ascii="Arial Narrow" w:hAnsi="Arial Narrow" w:cs="Arial"/>
              </w:rPr>
              <w:t xml:space="preserve">pooblaščen servis/serviser iz R. Slovenije ali EU, ki ima certifikat za vzdrževanje in servisiranje </w:t>
            </w:r>
            <w:r w:rsidR="002D6C4E" w:rsidRPr="004528A7">
              <w:rPr>
                <w:rFonts w:ascii="Arial Narrow" w:hAnsi="Arial Narrow" w:cs="Arial"/>
              </w:rPr>
              <w:t>OTP/</w:t>
            </w:r>
            <w:r w:rsidR="00CB627D" w:rsidRPr="004528A7">
              <w:rPr>
                <w:rFonts w:ascii="Arial Narrow" w:hAnsi="Arial Narrow" w:cs="Arial"/>
              </w:rPr>
              <w:t>MA</w:t>
            </w:r>
            <w:r w:rsidR="00D52A28" w:rsidRPr="004528A7">
              <w:rPr>
                <w:rFonts w:ascii="Arial Narrow" w:hAnsi="Arial Narrow" w:cs="Arial"/>
              </w:rPr>
              <w:t xml:space="preserve">, pridobljen od proizvajalca </w:t>
            </w:r>
            <w:r w:rsidR="002D6C4E" w:rsidRPr="004528A7">
              <w:rPr>
                <w:rFonts w:ascii="Arial Narrow" w:hAnsi="Arial Narrow" w:cs="Arial"/>
              </w:rPr>
              <w:t>OTP/</w:t>
            </w:r>
            <w:r w:rsidR="00CB627D" w:rsidRPr="004528A7">
              <w:rPr>
                <w:rFonts w:ascii="Arial Narrow" w:hAnsi="Arial Narrow" w:cs="Arial"/>
              </w:rPr>
              <w:t>MA</w:t>
            </w:r>
            <w:r w:rsidR="00D52A28" w:rsidRPr="004528A7">
              <w:rPr>
                <w:rFonts w:ascii="Arial Narrow" w:hAnsi="Arial Narrow" w:cs="Arial"/>
              </w:rPr>
              <w:t xml:space="preserve">. Za vsa, v garancijskem roku opravljena dela </w:t>
            </w:r>
            <w:r w:rsidR="00D52A28" w:rsidRPr="004528A7">
              <w:rPr>
                <w:rFonts w:ascii="Arial Narrow" w:hAnsi="Arial Narrow"/>
              </w:rPr>
              <w:t xml:space="preserve">se uporabniku izroči, s strani servisa/serviserja podpisano in overjeno poročilo o opravljenih delih </w:t>
            </w:r>
            <w:r w:rsidR="00D52A28" w:rsidRPr="004528A7">
              <w:rPr>
                <w:rFonts w:ascii="Arial Narrow" w:hAnsi="Arial Narrow" w:cs="Arial"/>
              </w:rPr>
              <w:t>in izdano potrdil</w:t>
            </w:r>
            <w:r w:rsidR="00010304" w:rsidRPr="004528A7">
              <w:rPr>
                <w:rFonts w:ascii="Arial Narrow" w:hAnsi="Arial Narrow" w:cs="Arial"/>
              </w:rPr>
              <w:t xml:space="preserve">o o tehnični brezhibnosti </w:t>
            </w:r>
            <w:r w:rsidR="002D6C4E" w:rsidRPr="004528A7">
              <w:rPr>
                <w:rFonts w:ascii="Arial Narrow" w:hAnsi="Arial Narrow" w:cs="Arial"/>
              </w:rPr>
              <w:t>OTP/</w:t>
            </w:r>
            <w:r w:rsidR="00010304" w:rsidRPr="004528A7">
              <w:rPr>
                <w:rFonts w:ascii="Arial Narrow" w:hAnsi="Arial Narrow" w:cs="Arial"/>
              </w:rPr>
              <w:t>MA</w:t>
            </w:r>
            <w:r w:rsidR="00D52A28" w:rsidRPr="004528A7">
              <w:rPr>
                <w:rFonts w:ascii="Arial Narrow" w:hAnsi="Arial Narrow" w:cs="Arial"/>
              </w:rPr>
              <w:t xml:space="preserve">, oboje </w:t>
            </w:r>
            <w:r w:rsidR="00D52A28" w:rsidRPr="004528A7">
              <w:rPr>
                <w:rFonts w:ascii="Arial Narrow" w:hAnsi="Arial Narrow"/>
              </w:rPr>
              <w:t>napisano v slovenskem jeziku.</w:t>
            </w:r>
            <w:r w:rsidR="00D52A28" w:rsidRPr="004528A7">
              <w:rPr>
                <w:rFonts w:ascii="Arial Narrow" w:hAnsi="Arial Narrow" w:cs="Arial"/>
              </w:rPr>
              <w:t xml:space="preserve"> V kolikor </w:t>
            </w:r>
            <w:r w:rsidR="00BC6310" w:rsidRPr="004528A7">
              <w:rPr>
                <w:rFonts w:ascii="Arial Narrow" w:hAnsi="Arial Narrow" w:cs="Arial"/>
              </w:rPr>
              <w:t>ponudnik</w:t>
            </w:r>
            <w:r w:rsidR="00D52A28" w:rsidRPr="004528A7">
              <w:rPr>
                <w:rFonts w:ascii="Arial Narrow" w:hAnsi="Arial Narrow" w:cs="Arial"/>
              </w:rPr>
              <w:t xml:space="preserve"> zagotavlja </w:t>
            </w:r>
            <w:r w:rsidR="00CB627D" w:rsidRPr="004528A7">
              <w:rPr>
                <w:rFonts w:ascii="Arial Narrow" w:hAnsi="Arial Narrow" w:cs="Arial"/>
              </w:rPr>
              <w:t xml:space="preserve">vzdrževanje </w:t>
            </w:r>
            <w:r w:rsidR="002D6C4E" w:rsidRPr="004528A7">
              <w:rPr>
                <w:rFonts w:ascii="Arial Narrow" w:hAnsi="Arial Narrow" w:cs="Arial"/>
              </w:rPr>
              <w:t>OTP/</w:t>
            </w:r>
            <w:r w:rsidR="00CB627D" w:rsidRPr="004528A7">
              <w:rPr>
                <w:rFonts w:ascii="Arial Narrow" w:hAnsi="Arial Narrow" w:cs="Arial"/>
              </w:rPr>
              <w:t>M</w:t>
            </w:r>
            <w:r w:rsidR="00BC60C2" w:rsidRPr="004528A7">
              <w:rPr>
                <w:rFonts w:ascii="Arial Narrow" w:hAnsi="Arial Narrow" w:cs="Arial"/>
              </w:rPr>
              <w:t>A s servisom</w:t>
            </w:r>
            <w:r w:rsidR="00D52A28" w:rsidRPr="004528A7">
              <w:rPr>
                <w:rFonts w:ascii="Arial Narrow" w:hAnsi="Arial Narrow" w:cs="Arial"/>
              </w:rPr>
              <w:t>/serviserj</w:t>
            </w:r>
            <w:r w:rsidR="00BC60C2" w:rsidRPr="004528A7">
              <w:rPr>
                <w:rFonts w:ascii="Arial Narrow" w:hAnsi="Arial Narrow" w:cs="Arial"/>
              </w:rPr>
              <w:t>em iz tujine in bo</w:t>
            </w:r>
            <w:r w:rsidR="00D52A28" w:rsidRPr="004528A7">
              <w:rPr>
                <w:rFonts w:ascii="Arial Narrow" w:hAnsi="Arial Narrow" w:cs="Arial"/>
              </w:rPr>
              <w:t xml:space="preserve"> pri izvajanju servisne dejavnosti potrebna komunikacija v tujem jeziku, </w:t>
            </w:r>
            <w:r w:rsidR="00BC60C2" w:rsidRPr="004528A7">
              <w:rPr>
                <w:rFonts w:ascii="Arial Narrow" w:hAnsi="Arial Narrow" w:cs="Arial"/>
              </w:rPr>
              <w:t>mora to na svoje stroške zagotavljati ponudnik</w:t>
            </w:r>
            <w:r w:rsidR="00D52A28" w:rsidRPr="004528A7">
              <w:rPr>
                <w:rFonts w:ascii="Arial Narrow" w:hAnsi="Arial Narrow" w:cs="Arial"/>
              </w:rPr>
              <w:t>.</w:t>
            </w:r>
          </w:p>
          <w:p w14:paraId="78EF31AF" w14:textId="2E3E4A45" w:rsidR="00D03F79" w:rsidRPr="004528A7" w:rsidRDefault="00D32A50" w:rsidP="00D03F79">
            <w:pPr>
              <w:autoSpaceDE w:val="0"/>
              <w:autoSpaceDN w:val="0"/>
              <w:adjustRightInd w:val="0"/>
              <w:spacing w:before="120"/>
              <w:jc w:val="both"/>
              <w:rPr>
                <w:rFonts w:ascii="Arial Narrow" w:eastAsia="ArialNarrow" w:hAnsi="Arial Narrow" w:cs="ArialNarrow"/>
              </w:rPr>
            </w:pPr>
            <w:r w:rsidRPr="004528A7">
              <w:rPr>
                <w:rFonts w:ascii="Arial Narrow" w:eastAsia="ArialNarrow" w:hAnsi="Arial Narrow" w:cs="ArialNarrow"/>
              </w:rPr>
              <w:t>[f</w:t>
            </w:r>
            <w:r w:rsidR="00106EB7" w:rsidRPr="004528A7">
              <w:rPr>
                <w:rFonts w:ascii="Arial Narrow" w:eastAsia="ArialNarrow" w:hAnsi="Arial Narrow" w:cs="ArialNarrow"/>
              </w:rPr>
              <w:t xml:space="preserve">] </w:t>
            </w:r>
            <w:r w:rsidR="00D03F79" w:rsidRPr="004528A7">
              <w:rPr>
                <w:rFonts w:ascii="Arial Narrow" w:hAnsi="Arial Narrow"/>
              </w:rPr>
              <w:t>V primeru, da se v garancijsk</w:t>
            </w:r>
            <w:r w:rsidR="00005532" w:rsidRPr="004528A7">
              <w:rPr>
                <w:rFonts w:ascii="Arial Narrow" w:hAnsi="Arial Narrow"/>
              </w:rPr>
              <w:t xml:space="preserve">i dobi, </w:t>
            </w:r>
            <w:r w:rsidR="00D03F79" w:rsidRPr="004528A7">
              <w:rPr>
                <w:rFonts w:ascii="Arial Narrow" w:hAnsi="Arial Narrow"/>
              </w:rPr>
              <w:t xml:space="preserve">enaka napaka na </w:t>
            </w:r>
            <w:r w:rsidR="002D6C4E" w:rsidRPr="004528A7">
              <w:rPr>
                <w:rFonts w:ascii="Arial Narrow" w:hAnsi="Arial Narrow"/>
              </w:rPr>
              <w:t>OTP/</w:t>
            </w:r>
            <w:r w:rsidR="00CB627D" w:rsidRPr="004528A7">
              <w:rPr>
                <w:rFonts w:ascii="Arial Narrow" w:hAnsi="Arial Narrow"/>
              </w:rPr>
              <w:t>MA</w:t>
            </w:r>
            <w:r w:rsidR="00D03F79" w:rsidRPr="004528A7">
              <w:rPr>
                <w:rFonts w:ascii="Arial Narrow" w:hAnsi="Arial Narrow"/>
              </w:rPr>
              <w:t xml:space="preserve"> ponovi najmanj trikrat (3) ali v primeru, da </w:t>
            </w:r>
            <w:r w:rsidR="00CB627D" w:rsidRPr="004528A7">
              <w:rPr>
                <w:rFonts w:ascii="Arial Narrow" w:hAnsi="Arial Narrow"/>
              </w:rPr>
              <w:t xml:space="preserve">popravilo </w:t>
            </w:r>
            <w:r w:rsidR="002D6C4E" w:rsidRPr="004528A7">
              <w:rPr>
                <w:rFonts w:ascii="Arial Narrow" w:hAnsi="Arial Narrow"/>
              </w:rPr>
              <w:t>OTP/</w:t>
            </w:r>
            <w:r w:rsidR="00CB627D" w:rsidRPr="004528A7">
              <w:rPr>
                <w:rFonts w:ascii="Arial Narrow" w:hAnsi="Arial Narrow"/>
              </w:rPr>
              <w:t>M</w:t>
            </w:r>
            <w:r w:rsidR="00D03F79" w:rsidRPr="004528A7">
              <w:rPr>
                <w:rFonts w:ascii="Arial Narrow" w:hAnsi="Arial Narrow"/>
              </w:rPr>
              <w:t>A ni možno v roku 45 koledarskih dni od dne, ko naročnik poda zahtevo za odpravo napake</w:t>
            </w:r>
            <w:r w:rsidR="00CB627D" w:rsidRPr="004528A7">
              <w:rPr>
                <w:rFonts w:ascii="Arial Narrow" w:hAnsi="Arial Narrow"/>
              </w:rPr>
              <w:t xml:space="preserve">, </w:t>
            </w:r>
            <w:r w:rsidR="00EA1298" w:rsidRPr="004528A7">
              <w:rPr>
                <w:rFonts w:ascii="Arial Narrow" w:hAnsi="Arial Narrow"/>
              </w:rPr>
              <w:t xml:space="preserve">mora ponudnik </w:t>
            </w:r>
            <w:r w:rsidR="00CB627D" w:rsidRPr="004528A7">
              <w:rPr>
                <w:rFonts w:ascii="Arial Narrow" w:hAnsi="Arial Narrow"/>
              </w:rPr>
              <w:t>tak</w:t>
            </w:r>
            <w:r w:rsidR="002D6C4E" w:rsidRPr="004528A7">
              <w:rPr>
                <w:rFonts w:ascii="Arial Narrow" w:hAnsi="Arial Narrow"/>
              </w:rPr>
              <w:t>/-o</w:t>
            </w:r>
            <w:r w:rsidR="00CB627D" w:rsidRPr="004528A7">
              <w:rPr>
                <w:rFonts w:ascii="Arial Narrow" w:hAnsi="Arial Narrow"/>
              </w:rPr>
              <w:t xml:space="preserve"> </w:t>
            </w:r>
            <w:r w:rsidR="002D6C4E" w:rsidRPr="004528A7">
              <w:rPr>
                <w:rFonts w:ascii="Arial Narrow" w:hAnsi="Arial Narrow"/>
              </w:rPr>
              <w:t>OTP/</w:t>
            </w:r>
            <w:r w:rsidR="00CB627D" w:rsidRPr="004528A7">
              <w:rPr>
                <w:rFonts w:ascii="Arial Narrow" w:hAnsi="Arial Narrow"/>
              </w:rPr>
              <w:t>MA</w:t>
            </w:r>
            <w:r w:rsidR="00D03F79" w:rsidRPr="004528A7">
              <w:rPr>
                <w:rFonts w:ascii="Arial Narrow" w:hAnsi="Arial Narrow"/>
              </w:rPr>
              <w:t xml:space="preserve"> na lastne stroške, v roku 90 koledarskih dni od dne, ko je naročnik podal zahtevo za odpravo napake, </w:t>
            </w:r>
            <w:r w:rsidR="00CB627D" w:rsidRPr="004528A7">
              <w:rPr>
                <w:rFonts w:ascii="Arial Narrow" w:hAnsi="Arial Narrow"/>
              </w:rPr>
              <w:t>zamenja</w:t>
            </w:r>
            <w:r w:rsidR="00EA1298" w:rsidRPr="004528A7">
              <w:rPr>
                <w:rFonts w:ascii="Arial Narrow" w:hAnsi="Arial Narrow"/>
              </w:rPr>
              <w:t xml:space="preserve">ti </w:t>
            </w:r>
            <w:r w:rsidR="00CB627D" w:rsidRPr="004528A7">
              <w:rPr>
                <w:rFonts w:ascii="Arial Narrow" w:hAnsi="Arial Narrow"/>
              </w:rPr>
              <w:t>za nov</w:t>
            </w:r>
            <w:r w:rsidR="00D03F79" w:rsidRPr="004528A7">
              <w:rPr>
                <w:rFonts w:ascii="Arial Narrow" w:hAnsi="Arial Narrow"/>
              </w:rPr>
              <w:t xml:space="preserve">, še </w:t>
            </w:r>
            <w:r w:rsidR="00EA1298" w:rsidRPr="004528A7">
              <w:rPr>
                <w:rFonts w:ascii="Arial Narrow" w:hAnsi="Arial Narrow"/>
              </w:rPr>
              <w:t>nerabljen, brezhibno delujoč</w:t>
            </w:r>
            <w:r w:rsidR="002D6C4E" w:rsidRPr="004528A7">
              <w:rPr>
                <w:rFonts w:ascii="Arial Narrow" w:hAnsi="Arial Narrow"/>
              </w:rPr>
              <w:t>/-o</w:t>
            </w:r>
            <w:r w:rsidR="00CB627D" w:rsidRPr="004528A7">
              <w:rPr>
                <w:rFonts w:ascii="Arial Narrow" w:hAnsi="Arial Narrow"/>
              </w:rPr>
              <w:t xml:space="preserve"> </w:t>
            </w:r>
            <w:r w:rsidR="002D6C4E" w:rsidRPr="004528A7">
              <w:rPr>
                <w:rFonts w:ascii="Arial Narrow" w:hAnsi="Arial Narrow"/>
              </w:rPr>
              <w:t>OTP/</w:t>
            </w:r>
            <w:r w:rsidR="00CB627D" w:rsidRPr="004528A7">
              <w:rPr>
                <w:rFonts w:ascii="Arial Narrow" w:hAnsi="Arial Narrow"/>
              </w:rPr>
              <w:t>MA</w:t>
            </w:r>
            <w:r w:rsidR="00D03F79" w:rsidRPr="004528A7">
              <w:rPr>
                <w:rFonts w:ascii="Arial Narrow" w:hAnsi="Arial Narrow"/>
              </w:rPr>
              <w:t xml:space="preserve"> enakih ali boljših karakteristik.</w:t>
            </w:r>
          </w:p>
          <w:p w14:paraId="0B51FA6B" w14:textId="4C5DC8F7" w:rsidR="00026C6C" w:rsidRPr="004528A7" w:rsidRDefault="00B32BCD" w:rsidP="00026C6C">
            <w:pPr>
              <w:autoSpaceDE w:val="0"/>
              <w:autoSpaceDN w:val="0"/>
              <w:adjustRightInd w:val="0"/>
              <w:spacing w:before="120"/>
              <w:jc w:val="both"/>
              <w:rPr>
                <w:rFonts w:ascii="Arial Narrow" w:hAnsi="Arial Narrow"/>
              </w:rPr>
            </w:pPr>
            <w:r w:rsidRPr="004528A7">
              <w:rPr>
                <w:rFonts w:ascii="Arial Narrow" w:eastAsia="ArialNarrow" w:hAnsi="Arial Narrow" w:cs="ArialNarrow"/>
              </w:rPr>
              <w:t>[</w:t>
            </w:r>
            <w:r w:rsidR="00D32A50" w:rsidRPr="004528A7">
              <w:rPr>
                <w:rFonts w:ascii="Arial Narrow" w:eastAsia="ArialNarrow" w:hAnsi="Arial Narrow" w:cs="ArialNarrow"/>
              </w:rPr>
              <w:t>g</w:t>
            </w:r>
            <w:r w:rsidR="00026C6C" w:rsidRPr="004528A7">
              <w:rPr>
                <w:rFonts w:ascii="Arial Narrow" w:eastAsia="ArialNarrow" w:hAnsi="Arial Narrow" w:cs="ArialNarrow"/>
              </w:rPr>
              <w:t xml:space="preserve">] </w:t>
            </w:r>
            <w:r w:rsidR="00026C6C" w:rsidRPr="004528A7">
              <w:rPr>
                <w:rFonts w:ascii="Arial Narrow" w:hAnsi="Arial Narrow" w:cs="Arial"/>
              </w:rPr>
              <w:t xml:space="preserve">Če </w:t>
            </w:r>
            <w:r w:rsidR="003E3D2A" w:rsidRPr="004528A7">
              <w:rPr>
                <w:rFonts w:ascii="Arial Narrow" w:hAnsi="Arial Narrow" w:cs="Arial"/>
              </w:rPr>
              <w:t>ponudnik</w:t>
            </w:r>
            <w:r w:rsidR="00026C6C" w:rsidRPr="004528A7">
              <w:rPr>
                <w:rFonts w:ascii="Arial Narrow" w:hAnsi="Arial Narrow" w:cs="Arial"/>
              </w:rPr>
              <w:t xml:space="preserve"> potem</w:t>
            </w:r>
            <w:r w:rsidR="000B3999" w:rsidRPr="004528A7">
              <w:rPr>
                <w:rFonts w:ascii="Arial Narrow" w:hAnsi="Arial Narrow" w:cs="Arial"/>
              </w:rPr>
              <w:t>,</w:t>
            </w:r>
            <w:r w:rsidR="00026C6C" w:rsidRPr="004528A7">
              <w:rPr>
                <w:rFonts w:ascii="Arial Narrow" w:hAnsi="Arial Narrow" w:cs="Arial"/>
              </w:rPr>
              <w:t xml:space="preserve"> ko je prejel obvestilo o napaki, v do</w:t>
            </w:r>
            <w:r w:rsidR="00CB5589" w:rsidRPr="004528A7">
              <w:rPr>
                <w:rFonts w:ascii="Arial Narrow" w:hAnsi="Arial Narrow" w:cs="Arial"/>
              </w:rPr>
              <w:t>govorjenem roku ne odpravi napa</w:t>
            </w:r>
            <w:r w:rsidR="005D1C43" w:rsidRPr="004528A7">
              <w:rPr>
                <w:rFonts w:ascii="Arial Narrow" w:hAnsi="Arial Narrow" w:cs="Arial"/>
              </w:rPr>
              <w:t>k</w:t>
            </w:r>
            <w:r w:rsidR="00CB5589" w:rsidRPr="004528A7">
              <w:rPr>
                <w:rFonts w:ascii="Arial Narrow" w:hAnsi="Arial Narrow" w:cs="Arial"/>
              </w:rPr>
              <w:t>e</w:t>
            </w:r>
            <w:r w:rsidR="00026C6C" w:rsidRPr="004528A7">
              <w:rPr>
                <w:rFonts w:ascii="Arial Narrow" w:hAnsi="Arial Narrow" w:cs="Arial"/>
              </w:rPr>
              <w:t xml:space="preserve"> in pomanjkljivosti na </w:t>
            </w:r>
            <w:r w:rsidR="002D6C4E" w:rsidRPr="004528A7">
              <w:rPr>
                <w:rFonts w:ascii="Arial Narrow" w:hAnsi="Arial Narrow" w:cs="Arial"/>
              </w:rPr>
              <w:t>OTP/</w:t>
            </w:r>
            <w:r w:rsidR="00CB627D" w:rsidRPr="004528A7">
              <w:rPr>
                <w:rFonts w:ascii="Arial Narrow" w:hAnsi="Arial Narrow" w:cs="Arial"/>
              </w:rPr>
              <w:t>MA</w:t>
            </w:r>
            <w:r w:rsidR="00026C6C" w:rsidRPr="004528A7">
              <w:rPr>
                <w:rFonts w:ascii="Arial Narrow" w:hAnsi="Arial Narrow" w:cs="Arial"/>
              </w:rPr>
              <w:t xml:space="preserve"> oz</w:t>
            </w:r>
            <w:r w:rsidR="00F1681D" w:rsidRPr="004528A7">
              <w:rPr>
                <w:rFonts w:ascii="Arial Narrow" w:hAnsi="Arial Narrow" w:cs="Arial"/>
              </w:rPr>
              <w:t xml:space="preserve">. </w:t>
            </w:r>
            <w:r w:rsidR="00026C6C" w:rsidRPr="004528A7">
              <w:rPr>
                <w:rFonts w:ascii="Arial Narrow" w:hAnsi="Arial Narrow" w:cs="Arial"/>
              </w:rPr>
              <w:t xml:space="preserve">ne nadomestil </w:t>
            </w:r>
            <w:r w:rsidR="002D6C4E" w:rsidRPr="004528A7">
              <w:rPr>
                <w:rFonts w:ascii="Arial Narrow" w:hAnsi="Arial Narrow" w:cs="Arial"/>
              </w:rPr>
              <w:t>OTP/</w:t>
            </w:r>
            <w:r w:rsidR="00CB627D" w:rsidRPr="004528A7">
              <w:rPr>
                <w:rFonts w:ascii="Arial Narrow" w:hAnsi="Arial Narrow" w:cs="Arial"/>
              </w:rPr>
              <w:t>MA</w:t>
            </w:r>
            <w:r w:rsidR="000B3999" w:rsidRPr="004528A7">
              <w:rPr>
                <w:rFonts w:ascii="Arial Narrow" w:hAnsi="Arial Narrow" w:cs="Arial"/>
              </w:rPr>
              <w:t xml:space="preserve"> </w:t>
            </w:r>
            <w:r w:rsidR="00026C6C" w:rsidRPr="004528A7">
              <w:rPr>
                <w:rFonts w:ascii="Arial Narrow" w:hAnsi="Arial Narrow" w:cs="Arial"/>
              </w:rPr>
              <w:t xml:space="preserve">ali zamenja </w:t>
            </w:r>
            <w:r w:rsidR="002D6C4E" w:rsidRPr="004528A7">
              <w:rPr>
                <w:rFonts w:ascii="Arial Narrow" w:hAnsi="Arial Narrow" w:cs="Arial"/>
              </w:rPr>
              <w:t>OTP/</w:t>
            </w:r>
            <w:r w:rsidR="00CB627D" w:rsidRPr="004528A7">
              <w:rPr>
                <w:rFonts w:ascii="Arial Narrow" w:hAnsi="Arial Narrow" w:cs="Arial"/>
              </w:rPr>
              <w:t>MA</w:t>
            </w:r>
            <w:r w:rsidR="00026C6C" w:rsidRPr="004528A7">
              <w:rPr>
                <w:rFonts w:ascii="Arial Narrow" w:hAnsi="Arial Narrow" w:cs="Arial"/>
              </w:rPr>
              <w:t xml:space="preserve">, lahko naročnik sam izvrši vse aktivnosti ali pooblasti tretjo osebo za aktivnosti, ki so potrebne za odpravo napak, nadomestila ali zamenjave. Vse rizike in stroške, ki bi izhajali iz takšnega ukrepanja naročnika nosil </w:t>
            </w:r>
            <w:r w:rsidR="00EA1298" w:rsidRPr="004528A7">
              <w:rPr>
                <w:rFonts w:ascii="Arial Narrow" w:hAnsi="Arial Narrow" w:cs="Arial"/>
              </w:rPr>
              <w:t>ponudnik</w:t>
            </w:r>
            <w:r w:rsidR="00026C6C" w:rsidRPr="004528A7">
              <w:rPr>
                <w:rFonts w:ascii="Arial Narrow" w:hAnsi="Arial Narrow" w:cs="Arial"/>
              </w:rPr>
              <w:t xml:space="preserve">, naročnik pa lahko vnovči tudi zavarovanje </w:t>
            </w:r>
            <w:r w:rsidR="00026C6C" w:rsidRPr="004528A7">
              <w:rPr>
                <w:rFonts w:ascii="Arial Narrow" w:eastAsia="Arial Unicode MS" w:hAnsi="Arial Narrow" w:cs="Arial"/>
                <w:kern w:val="1"/>
              </w:rPr>
              <w:t>za odpravo napak v garancijski dobi.</w:t>
            </w:r>
            <w:r w:rsidR="00A23423" w:rsidRPr="004528A7">
              <w:rPr>
                <w:rFonts w:ascii="Arial Narrow" w:eastAsia="Arial Unicode MS" w:hAnsi="Arial Narrow" w:cs="Arial"/>
                <w:kern w:val="1"/>
              </w:rPr>
              <w:t xml:space="preserve"> </w:t>
            </w:r>
          </w:p>
          <w:p w14:paraId="63008774" w14:textId="1F01800D" w:rsidR="00026C6C" w:rsidRPr="004528A7" w:rsidRDefault="00B32BCD" w:rsidP="00026C6C">
            <w:pPr>
              <w:autoSpaceDE w:val="0"/>
              <w:autoSpaceDN w:val="0"/>
              <w:adjustRightInd w:val="0"/>
              <w:spacing w:before="120"/>
              <w:jc w:val="both"/>
              <w:rPr>
                <w:rFonts w:ascii="Arial Narrow" w:eastAsia="ArialNarrow" w:hAnsi="Arial Narrow" w:cs="ArialNarrow"/>
              </w:rPr>
            </w:pPr>
            <w:r w:rsidRPr="004528A7">
              <w:rPr>
                <w:rFonts w:ascii="Arial Narrow" w:eastAsia="ArialNarrow" w:hAnsi="Arial Narrow" w:cs="ArialNarrow"/>
              </w:rPr>
              <w:t>[</w:t>
            </w:r>
            <w:r w:rsidR="00D32A50" w:rsidRPr="004528A7">
              <w:rPr>
                <w:rFonts w:ascii="Arial Narrow" w:eastAsia="ArialNarrow" w:hAnsi="Arial Narrow" w:cs="ArialNarrow"/>
              </w:rPr>
              <w:t>h</w:t>
            </w:r>
            <w:r w:rsidR="00026C6C" w:rsidRPr="004528A7">
              <w:rPr>
                <w:rFonts w:ascii="Arial Narrow" w:eastAsia="ArialNarrow" w:hAnsi="Arial Narrow" w:cs="ArialNarrow"/>
              </w:rPr>
              <w:t>]</w:t>
            </w:r>
            <w:r w:rsidR="00026C6C" w:rsidRPr="004528A7">
              <w:rPr>
                <w:rFonts w:ascii="Arial Narrow" w:hAnsi="Arial Narrow"/>
              </w:rPr>
              <w:t xml:space="preserve"> </w:t>
            </w:r>
            <w:r w:rsidR="006F38FD" w:rsidRPr="004528A7">
              <w:rPr>
                <w:rFonts w:ascii="Arial Narrow" w:eastAsia="ArialNarrow" w:hAnsi="Arial Narrow" w:cs="ArialNarrow"/>
              </w:rPr>
              <w:t xml:space="preserve">Za </w:t>
            </w:r>
            <w:r w:rsidR="00010304" w:rsidRPr="004528A7">
              <w:rPr>
                <w:rFonts w:ascii="Arial Narrow" w:eastAsia="ArialNarrow" w:hAnsi="Arial Narrow" w:cs="ArialNarrow"/>
              </w:rPr>
              <w:t xml:space="preserve">garancijsko in </w:t>
            </w:r>
            <w:proofErr w:type="spellStart"/>
            <w:r w:rsidR="00010304" w:rsidRPr="004528A7">
              <w:rPr>
                <w:rFonts w:ascii="Arial Narrow" w:eastAsia="ArialNarrow" w:hAnsi="Arial Narrow" w:cs="ArialNarrow"/>
              </w:rPr>
              <w:t>po</w:t>
            </w:r>
            <w:r w:rsidR="006F38FD" w:rsidRPr="004528A7">
              <w:rPr>
                <w:rFonts w:ascii="Arial Narrow" w:eastAsia="ArialNarrow" w:hAnsi="Arial Narrow" w:cs="ArialNarrow"/>
              </w:rPr>
              <w:t>garancijsko</w:t>
            </w:r>
            <w:proofErr w:type="spellEnd"/>
            <w:r w:rsidR="006F38FD" w:rsidRPr="004528A7">
              <w:rPr>
                <w:rFonts w:ascii="Arial Narrow" w:eastAsia="ArialNarrow" w:hAnsi="Arial Narrow" w:cs="ArialNarrow"/>
              </w:rPr>
              <w:t xml:space="preserve"> obdobje</w:t>
            </w:r>
            <w:r w:rsidR="00026C6C" w:rsidRPr="004528A7">
              <w:rPr>
                <w:rFonts w:ascii="Arial Narrow" w:eastAsia="ArialNarrow" w:hAnsi="Arial Narrow" w:cs="ArialNarrow"/>
              </w:rPr>
              <w:t xml:space="preserve"> je naročniku dostopen </w:t>
            </w:r>
            <w:r w:rsidR="00352CCE" w:rsidRPr="004528A7">
              <w:rPr>
                <w:rFonts w:ascii="Arial Narrow" w:eastAsia="ArialNarrow" w:hAnsi="Arial Narrow" w:cs="ArialNarrow"/>
              </w:rPr>
              <w:t xml:space="preserve">tudi </w:t>
            </w:r>
            <w:r w:rsidR="00026C6C" w:rsidRPr="004528A7">
              <w:rPr>
                <w:rFonts w:ascii="Arial Narrow" w:hAnsi="Arial Narrow"/>
              </w:rPr>
              <w:t>usposobljen servis/serviser</w:t>
            </w:r>
            <w:r w:rsidR="003B48C8" w:rsidRPr="004528A7">
              <w:rPr>
                <w:rFonts w:ascii="Arial Narrow" w:hAnsi="Arial Narrow"/>
              </w:rPr>
              <w:t xml:space="preserve">, ki izpolnjuje s strani naročnika podane zahteve za servis, </w:t>
            </w:r>
            <w:r w:rsidR="000B3999" w:rsidRPr="004528A7">
              <w:rPr>
                <w:rFonts w:ascii="Arial Narrow" w:hAnsi="Arial Narrow"/>
              </w:rPr>
              <w:t>ima s strani proizvajalca blaga</w:t>
            </w:r>
            <w:r w:rsidR="00026C6C" w:rsidRPr="004528A7">
              <w:rPr>
                <w:rFonts w:ascii="Arial Narrow" w:hAnsi="Arial Narrow"/>
              </w:rPr>
              <w:t xml:space="preserve"> pridobljeno pooblastilo – certifikat za vzdrže</w:t>
            </w:r>
            <w:r w:rsidR="00D32A50" w:rsidRPr="004528A7">
              <w:rPr>
                <w:rFonts w:ascii="Arial Narrow" w:hAnsi="Arial Narrow"/>
              </w:rPr>
              <w:t xml:space="preserve">vanje, </w:t>
            </w:r>
            <w:r w:rsidR="000B3999" w:rsidRPr="004528A7">
              <w:rPr>
                <w:rFonts w:ascii="Arial Narrow" w:hAnsi="Arial Narrow"/>
              </w:rPr>
              <w:t>servisiranje</w:t>
            </w:r>
            <w:r w:rsidR="00D32A50" w:rsidRPr="004528A7">
              <w:rPr>
                <w:rFonts w:ascii="Arial Narrow" w:hAnsi="Arial Narrow"/>
              </w:rPr>
              <w:t xml:space="preserve"> in popravilo</w:t>
            </w:r>
            <w:r w:rsidR="00CB627D" w:rsidRPr="004528A7">
              <w:rPr>
                <w:rFonts w:ascii="Arial Narrow" w:hAnsi="Arial Narrow"/>
              </w:rPr>
              <w:t xml:space="preserve"> ponujene</w:t>
            </w:r>
            <w:r w:rsidR="003750D4" w:rsidRPr="004528A7">
              <w:rPr>
                <w:rFonts w:ascii="Arial Narrow" w:hAnsi="Arial Narrow"/>
              </w:rPr>
              <w:t>/-</w:t>
            </w:r>
            <w:r w:rsidR="00CB627D" w:rsidRPr="004528A7">
              <w:rPr>
                <w:rFonts w:ascii="Arial Narrow" w:hAnsi="Arial Narrow"/>
              </w:rPr>
              <w:t xml:space="preserve">ga </w:t>
            </w:r>
            <w:r w:rsidR="00983EC4" w:rsidRPr="004528A7">
              <w:rPr>
                <w:rFonts w:ascii="Arial Narrow" w:hAnsi="Arial Narrow"/>
              </w:rPr>
              <w:t>OTP/</w:t>
            </w:r>
            <w:r w:rsidR="00CB627D" w:rsidRPr="004528A7">
              <w:rPr>
                <w:rFonts w:ascii="Arial Narrow" w:hAnsi="Arial Narrow"/>
              </w:rPr>
              <w:t xml:space="preserve">MA </w:t>
            </w:r>
            <w:r w:rsidR="00026C6C" w:rsidRPr="004528A7">
              <w:rPr>
                <w:rFonts w:ascii="Arial Narrow" w:hAnsi="Arial Narrow"/>
              </w:rPr>
              <w:t>ter zagotavlja oskrbo z originalnimi rezervnimi deli.</w:t>
            </w:r>
            <w:r w:rsidR="00A23423" w:rsidRPr="004528A7">
              <w:rPr>
                <w:rFonts w:ascii="Arial Narrow" w:hAnsi="Arial Narrow"/>
              </w:rPr>
              <w:t xml:space="preserve"> </w:t>
            </w:r>
          </w:p>
          <w:p w14:paraId="265949E7" w14:textId="77777777" w:rsidR="00106EB7" w:rsidRPr="004528A7" w:rsidRDefault="00106EB7" w:rsidP="00026C6C">
            <w:pPr>
              <w:autoSpaceDE w:val="0"/>
              <w:autoSpaceDN w:val="0"/>
              <w:adjustRightInd w:val="0"/>
              <w:jc w:val="both"/>
              <w:rPr>
                <w:rFonts w:ascii="Arial Narrow" w:eastAsia="ArialNarrow" w:hAnsi="Arial Narrow" w:cs="ArialNarrow"/>
              </w:rPr>
            </w:pPr>
          </w:p>
        </w:tc>
      </w:tr>
      <w:tr w:rsidR="000652F0" w:rsidRPr="004528A7" w14:paraId="6F5130B9" w14:textId="77777777" w:rsidTr="00243419">
        <w:trPr>
          <w:trHeight w:val="567"/>
        </w:trPr>
        <w:tc>
          <w:tcPr>
            <w:tcW w:w="8587" w:type="dxa"/>
            <w:tcBorders>
              <w:top w:val="single" w:sz="4" w:space="0" w:color="auto"/>
              <w:left w:val="single" w:sz="4" w:space="0" w:color="auto"/>
              <w:bottom w:val="dashSmallGap" w:sz="4" w:space="0" w:color="auto"/>
              <w:right w:val="single" w:sz="4" w:space="0" w:color="auto"/>
            </w:tcBorders>
          </w:tcPr>
          <w:p w14:paraId="0453B8B0" w14:textId="77777777" w:rsidR="00026C6C" w:rsidRPr="004528A7" w:rsidRDefault="009C2F8B" w:rsidP="00026C6C">
            <w:pPr>
              <w:jc w:val="both"/>
              <w:rPr>
                <w:rFonts w:ascii="Arial Narrow" w:hAnsi="Arial Narrow"/>
              </w:rPr>
            </w:pPr>
            <w:r w:rsidRPr="004528A7">
              <w:rPr>
                <w:rFonts w:ascii="Arial Narrow" w:hAnsi="Arial Narrow"/>
                <w:b/>
              </w:rPr>
              <w:lastRenderedPageBreak/>
              <w:t>V</w:t>
            </w:r>
            <w:r w:rsidR="00026C6C" w:rsidRPr="004528A7">
              <w:rPr>
                <w:rFonts w:ascii="Arial Narrow" w:hAnsi="Arial Narrow"/>
                <w:b/>
              </w:rPr>
              <w:t>zdrževanje, servisiranje</w:t>
            </w:r>
            <w:r w:rsidR="00DE0470" w:rsidRPr="004528A7">
              <w:rPr>
                <w:rFonts w:ascii="Arial Narrow" w:hAnsi="Arial Narrow"/>
                <w:b/>
              </w:rPr>
              <w:t xml:space="preserve"> in</w:t>
            </w:r>
            <w:r w:rsidRPr="004528A7">
              <w:rPr>
                <w:rFonts w:ascii="Arial Narrow" w:hAnsi="Arial Narrow"/>
                <w:b/>
              </w:rPr>
              <w:t xml:space="preserve"> popravila</w:t>
            </w:r>
            <w:r w:rsidR="00DE0470" w:rsidRPr="004528A7">
              <w:rPr>
                <w:rFonts w:ascii="Arial Narrow" w:hAnsi="Arial Narrow"/>
                <w:b/>
              </w:rPr>
              <w:t xml:space="preserve"> ter</w:t>
            </w:r>
            <w:r w:rsidR="00026C6C" w:rsidRPr="004528A7">
              <w:rPr>
                <w:rFonts w:ascii="Arial Narrow" w:hAnsi="Arial Narrow"/>
                <w:b/>
              </w:rPr>
              <w:t xml:space="preserve"> oskrba z rezervnimi deli</w:t>
            </w:r>
            <w:r w:rsidRPr="004528A7">
              <w:rPr>
                <w:rFonts w:ascii="Arial Narrow" w:hAnsi="Arial Narrow"/>
                <w:b/>
              </w:rPr>
              <w:t xml:space="preserve"> v </w:t>
            </w:r>
            <w:proofErr w:type="spellStart"/>
            <w:r w:rsidRPr="004528A7">
              <w:rPr>
                <w:rFonts w:ascii="Arial Narrow" w:hAnsi="Arial Narrow"/>
                <w:b/>
              </w:rPr>
              <w:t>pogarancijskem</w:t>
            </w:r>
            <w:proofErr w:type="spellEnd"/>
            <w:r w:rsidRPr="004528A7">
              <w:rPr>
                <w:rFonts w:ascii="Arial Narrow" w:hAnsi="Arial Narrow"/>
                <w:b/>
              </w:rPr>
              <w:t xml:space="preserve"> obdobju</w:t>
            </w:r>
            <w:r w:rsidR="00B32BCD" w:rsidRPr="004528A7">
              <w:rPr>
                <w:rFonts w:ascii="Arial Narrow" w:hAnsi="Arial Narrow"/>
              </w:rPr>
              <w:t xml:space="preserve"> </w:t>
            </w:r>
          </w:p>
          <w:p w14:paraId="1AE0EE6A" w14:textId="77777777" w:rsidR="00026C6C" w:rsidRPr="004528A7" w:rsidRDefault="00026C6C" w:rsidP="00026C6C">
            <w:pPr>
              <w:keepNext/>
              <w:jc w:val="both"/>
              <w:outlineLvl w:val="2"/>
              <w:rPr>
                <w:rFonts w:ascii="Arial Narrow" w:hAnsi="Arial Narrow"/>
              </w:rPr>
            </w:pPr>
          </w:p>
          <w:p w14:paraId="4CABF882" w14:textId="1147D23A" w:rsidR="0027166A" w:rsidRPr="004528A7" w:rsidRDefault="00026C6C" w:rsidP="00B73C23">
            <w:pPr>
              <w:jc w:val="both"/>
              <w:rPr>
                <w:rFonts w:ascii="Arial Narrow" w:hAnsi="Arial Narrow" w:cs="Arial"/>
              </w:rPr>
            </w:pPr>
            <w:r w:rsidRPr="004528A7">
              <w:rPr>
                <w:rFonts w:ascii="Arial Narrow" w:hAnsi="Arial Narrow"/>
              </w:rPr>
              <w:t>P</w:t>
            </w:r>
            <w:r w:rsidR="00177C17" w:rsidRPr="004528A7">
              <w:rPr>
                <w:rFonts w:ascii="Arial Narrow" w:hAnsi="Arial Narrow"/>
              </w:rPr>
              <w:t>onudnik p</w:t>
            </w:r>
            <w:r w:rsidRPr="004528A7">
              <w:rPr>
                <w:rFonts w:ascii="Arial Narrow" w:hAnsi="Arial Narrow"/>
              </w:rPr>
              <w:t xml:space="preserve">oleg </w:t>
            </w:r>
            <w:r w:rsidR="00B73C23" w:rsidRPr="004528A7">
              <w:rPr>
                <w:rFonts w:ascii="Arial Narrow" w:hAnsi="Arial Narrow" w:cs="Arial"/>
              </w:rPr>
              <w:t>oskrbe z originalnimi rezervnimi</w:t>
            </w:r>
            <w:r w:rsidR="00005532" w:rsidRPr="004528A7">
              <w:rPr>
                <w:rFonts w:ascii="Arial Narrow" w:hAnsi="Arial Narrow" w:cs="Arial"/>
              </w:rPr>
              <w:t xml:space="preserve"> deli</w:t>
            </w:r>
            <w:r w:rsidR="00B73C23" w:rsidRPr="004528A7">
              <w:rPr>
                <w:rFonts w:ascii="Arial Narrow" w:hAnsi="Arial Narrow" w:cs="Arial"/>
              </w:rPr>
              <w:t xml:space="preserve"> v garancijski dobi in </w:t>
            </w:r>
            <w:r w:rsidRPr="004528A7">
              <w:rPr>
                <w:rFonts w:ascii="Arial Narrow" w:hAnsi="Arial Narrow"/>
              </w:rPr>
              <w:t>uveljavljanja</w:t>
            </w:r>
            <w:r w:rsidR="00B556C3" w:rsidRPr="004528A7">
              <w:rPr>
                <w:rFonts w:ascii="Arial Narrow" w:hAnsi="Arial Narrow"/>
              </w:rPr>
              <w:t xml:space="preserve"> vseh, na reševalno vozilo</w:t>
            </w:r>
            <w:r w:rsidR="00983EC4" w:rsidRPr="004528A7">
              <w:rPr>
                <w:rFonts w:ascii="Arial Narrow" w:hAnsi="Arial Narrow"/>
              </w:rPr>
              <w:t>, opremo za transport pacientov</w:t>
            </w:r>
            <w:r w:rsidR="003750D4" w:rsidRPr="004528A7">
              <w:rPr>
                <w:rFonts w:ascii="Arial Narrow" w:hAnsi="Arial Narrow"/>
              </w:rPr>
              <w:t xml:space="preserve"> in</w:t>
            </w:r>
            <w:r w:rsidR="00B556C3" w:rsidRPr="004528A7">
              <w:rPr>
                <w:rFonts w:ascii="Arial Narrow" w:hAnsi="Arial Narrow"/>
              </w:rPr>
              <w:t xml:space="preserve"> </w:t>
            </w:r>
            <w:r w:rsidR="003B48C8" w:rsidRPr="004528A7">
              <w:rPr>
                <w:rFonts w:ascii="Arial Narrow" w:hAnsi="Arial Narrow"/>
              </w:rPr>
              <w:t>medicinsko</w:t>
            </w:r>
            <w:r w:rsidR="002B6941" w:rsidRPr="004528A7">
              <w:rPr>
                <w:rFonts w:ascii="Arial Narrow" w:hAnsi="Arial Narrow"/>
              </w:rPr>
              <w:t xml:space="preserve"> </w:t>
            </w:r>
            <w:r w:rsidR="00167956" w:rsidRPr="004528A7">
              <w:rPr>
                <w:rFonts w:ascii="Arial Narrow" w:hAnsi="Arial Narrow"/>
              </w:rPr>
              <w:t xml:space="preserve">tehnično </w:t>
            </w:r>
            <w:r w:rsidR="00B556C3" w:rsidRPr="004528A7">
              <w:rPr>
                <w:rFonts w:ascii="Arial Narrow" w:hAnsi="Arial Narrow"/>
              </w:rPr>
              <w:t xml:space="preserve">opremo vezanih garancijskih upravičenj neposredno pri </w:t>
            </w:r>
            <w:r w:rsidR="00177C17" w:rsidRPr="004528A7">
              <w:rPr>
                <w:rFonts w:ascii="Arial Narrow" w:hAnsi="Arial Narrow"/>
              </w:rPr>
              <w:t>ponudniku,</w:t>
            </w:r>
            <w:r w:rsidRPr="004528A7">
              <w:rPr>
                <w:rFonts w:ascii="Arial Narrow" w:hAnsi="Arial Narrow"/>
              </w:rPr>
              <w:t xml:space="preserve"> zagotavlja tudi vzdrževanje, servis in</w:t>
            </w:r>
            <w:r w:rsidR="009C2F8B" w:rsidRPr="004528A7">
              <w:rPr>
                <w:rFonts w:ascii="Arial Narrow" w:hAnsi="Arial Narrow"/>
              </w:rPr>
              <w:t xml:space="preserve"> popravila ter</w:t>
            </w:r>
            <w:r w:rsidRPr="004528A7">
              <w:rPr>
                <w:rFonts w:ascii="Arial Narrow" w:hAnsi="Arial Narrow"/>
              </w:rPr>
              <w:t xml:space="preserve"> oskrbo z rezervnimi deli za</w:t>
            </w:r>
            <w:r w:rsidR="0027166A" w:rsidRPr="004528A7">
              <w:rPr>
                <w:rFonts w:ascii="Arial Narrow" w:hAnsi="Arial Narrow"/>
              </w:rPr>
              <w:t xml:space="preserve">: </w:t>
            </w:r>
            <w:r w:rsidR="0027166A" w:rsidRPr="004528A7">
              <w:rPr>
                <w:rFonts w:ascii="Arial Narrow" w:hAnsi="Arial Narrow"/>
                <w:b/>
                <w:bCs/>
              </w:rPr>
              <w:t>[1]</w:t>
            </w:r>
            <w:r w:rsidR="0027166A" w:rsidRPr="004528A7">
              <w:rPr>
                <w:rFonts w:ascii="Arial Narrow" w:hAnsi="Arial Narrow"/>
                <w:bCs/>
              </w:rPr>
              <w:t xml:space="preserve"> </w:t>
            </w:r>
            <w:r w:rsidRPr="004528A7">
              <w:rPr>
                <w:rFonts w:ascii="Arial Narrow" w:hAnsi="Arial Narrow"/>
              </w:rPr>
              <w:t>vse elemente vezane na predelavo/dodelavo in opremljanje osnovnega vozila v reševalno vozilo, vključno z vso v reševalno vozilo trdno vgrajeno medicinsko in nemedicinsko opremo in napravami</w:t>
            </w:r>
            <w:r w:rsidR="00983EC4" w:rsidRPr="004528A7">
              <w:rPr>
                <w:rFonts w:ascii="Arial Narrow" w:hAnsi="Arial Narrow"/>
              </w:rPr>
              <w:t xml:space="preserve">, </w:t>
            </w:r>
            <w:r w:rsidR="0027166A" w:rsidRPr="004528A7">
              <w:rPr>
                <w:rFonts w:ascii="Arial Narrow" w:hAnsi="Arial Narrow"/>
                <w:b/>
                <w:bCs/>
              </w:rPr>
              <w:t>[2]</w:t>
            </w:r>
            <w:r w:rsidR="00983EC4" w:rsidRPr="004528A7">
              <w:rPr>
                <w:rFonts w:ascii="Arial Narrow" w:hAnsi="Arial Narrow"/>
                <w:bCs/>
              </w:rPr>
              <w:t xml:space="preserve"> opremo za transport pacientov in </w:t>
            </w:r>
            <w:r w:rsidR="00983EC4" w:rsidRPr="004528A7">
              <w:rPr>
                <w:rFonts w:ascii="Arial Narrow" w:hAnsi="Arial Narrow"/>
                <w:b/>
                <w:bCs/>
              </w:rPr>
              <w:t>[3]</w:t>
            </w:r>
            <w:r w:rsidR="00167956" w:rsidRPr="004528A7">
              <w:rPr>
                <w:rFonts w:ascii="Arial Narrow" w:hAnsi="Arial Narrow"/>
                <w:bCs/>
              </w:rPr>
              <w:t xml:space="preserve"> medicinsko tehnično opremo, </w:t>
            </w:r>
            <w:r w:rsidRPr="004528A7">
              <w:rPr>
                <w:rFonts w:ascii="Arial Narrow" w:hAnsi="Arial Narrow"/>
              </w:rPr>
              <w:t xml:space="preserve">še najmanj v </w:t>
            </w:r>
            <w:r w:rsidRPr="004528A7">
              <w:rPr>
                <w:rFonts w:ascii="Arial Narrow" w:hAnsi="Arial Narrow" w:cs="Arial"/>
              </w:rPr>
              <w:t xml:space="preserve">času življenjske dobe blaga – predvidena življenjska doba blaga znaša najmanj </w:t>
            </w:r>
            <w:r w:rsidR="00836B16" w:rsidRPr="004528A7">
              <w:rPr>
                <w:rFonts w:ascii="Arial Narrow" w:hAnsi="Arial Narrow" w:cs="Arial"/>
              </w:rPr>
              <w:t>sedem (</w:t>
            </w:r>
            <w:r w:rsidRPr="004528A7">
              <w:rPr>
                <w:rFonts w:ascii="Arial Narrow" w:hAnsi="Arial Narrow" w:cs="Arial"/>
              </w:rPr>
              <w:t>7</w:t>
            </w:r>
            <w:r w:rsidR="00836B16" w:rsidRPr="004528A7">
              <w:rPr>
                <w:rFonts w:ascii="Arial Narrow" w:hAnsi="Arial Narrow" w:cs="Arial"/>
              </w:rPr>
              <w:t>)</w:t>
            </w:r>
            <w:r w:rsidRPr="004528A7">
              <w:rPr>
                <w:rFonts w:ascii="Arial Narrow" w:hAnsi="Arial Narrow" w:cs="Arial"/>
              </w:rPr>
              <w:t xml:space="preserve"> let</w:t>
            </w:r>
            <w:r w:rsidR="0027166A" w:rsidRPr="004528A7">
              <w:rPr>
                <w:rFonts w:ascii="Arial Narrow" w:hAnsi="Arial Narrow" w:cs="Arial"/>
              </w:rPr>
              <w:t>.</w:t>
            </w:r>
          </w:p>
          <w:p w14:paraId="42270E02" w14:textId="76BD066A" w:rsidR="00983EC4" w:rsidRPr="004528A7" w:rsidRDefault="00983EC4" w:rsidP="00B73C23">
            <w:pPr>
              <w:jc w:val="both"/>
              <w:rPr>
                <w:rFonts w:ascii="Arial Narrow" w:eastAsia="ArialNarrow" w:hAnsi="Arial Narrow" w:cs="ArialNarrow"/>
              </w:rPr>
            </w:pPr>
          </w:p>
        </w:tc>
      </w:tr>
      <w:tr w:rsidR="000652F0" w:rsidRPr="004528A7" w14:paraId="607C3806" w14:textId="77777777" w:rsidTr="00243419">
        <w:trPr>
          <w:trHeight w:val="567"/>
        </w:trPr>
        <w:tc>
          <w:tcPr>
            <w:tcW w:w="8587" w:type="dxa"/>
            <w:tcBorders>
              <w:top w:val="single" w:sz="4" w:space="0" w:color="auto"/>
              <w:left w:val="single" w:sz="4" w:space="0" w:color="auto"/>
              <w:bottom w:val="dashSmallGap" w:sz="4" w:space="0" w:color="auto"/>
              <w:right w:val="single" w:sz="4" w:space="0" w:color="auto"/>
            </w:tcBorders>
          </w:tcPr>
          <w:p w14:paraId="18C72CC9" w14:textId="77777777" w:rsidR="00026C6C" w:rsidRPr="004528A7" w:rsidRDefault="00026C6C" w:rsidP="00026C6C">
            <w:pPr>
              <w:jc w:val="both"/>
              <w:rPr>
                <w:rFonts w:ascii="Arial Narrow" w:hAnsi="Arial Narrow"/>
                <w:bCs/>
              </w:rPr>
            </w:pPr>
            <w:r w:rsidRPr="004528A7">
              <w:rPr>
                <w:rFonts w:ascii="Arial Narrow" w:hAnsi="Arial Narrow"/>
                <w:b/>
                <w:bCs/>
              </w:rPr>
              <w:t>Zahteve za servis</w:t>
            </w:r>
            <w:r w:rsidR="00A23423" w:rsidRPr="004528A7">
              <w:rPr>
                <w:rFonts w:ascii="Arial Narrow" w:hAnsi="Arial Narrow"/>
                <w:bCs/>
              </w:rPr>
              <w:t xml:space="preserve"> </w:t>
            </w:r>
          </w:p>
          <w:p w14:paraId="2C0DCD00" w14:textId="77777777" w:rsidR="00026C6C" w:rsidRPr="004528A7" w:rsidRDefault="00026C6C" w:rsidP="00026C6C">
            <w:pPr>
              <w:keepNext/>
              <w:jc w:val="both"/>
              <w:outlineLvl w:val="2"/>
              <w:rPr>
                <w:rFonts w:ascii="Arial Narrow" w:hAnsi="Arial Narrow"/>
                <w:bCs/>
              </w:rPr>
            </w:pPr>
          </w:p>
          <w:p w14:paraId="287E3266" w14:textId="6DD97963" w:rsidR="00026C6C" w:rsidRPr="004528A7" w:rsidRDefault="00026C6C" w:rsidP="00026C6C">
            <w:pPr>
              <w:jc w:val="both"/>
              <w:rPr>
                <w:rFonts w:ascii="Arial Narrow" w:hAnsi="Arial Narrow"/>
              </w:rPr>
            </w:pPr>
            <w:r w:rsidRPr="004528A7">
              <w:rPr>
                <w:rFonts w:ascii="Arial Narrow" w:hAnsi="Arial Narrow"/>
                <w:b/>
                <w:bCs/>
              </w:rPr>
              <w:t>[1]</w:t>
            </w:r>
            <w:r w:rsidRPr="004528A7">
              <w:rPr>
                <w:rFonts w:ascii="Arial Narrow" w:hAnsi="Arial Narrow"/>
              </w:rPr>
              <w:t xml:space="preserve"> Za osnovno vozilo: servis v kraju naročnika. </w:t>
            </w:r>
            <w:r w:rsidRPr="004528A7">
              <w:rPr>
                <w:rFonts w:ascii="Arial Narrow" w:hAnsi="Arial Narrow"/>
                <w:b/>
                <w:bCs/>
              </w:rPr>
              <w:t>[2]</w:t>
            </w:r>
            <w:r w:rsidRPr="004528A7">
              <w:rPr>
                <w:rFonts w:ascii="Arial Narrow" w:hAnsi="Arial Narrow"/>
              </w:rPr>
              <w:t xml:space="preserve"> Za predelavo/dodelavo in opremljanje osnovne</w:t>
            </w:r>
            <w:r w:rsidR="00C62D93" w:rsidRPr="004528A7">
              <w:rPr>
                <w:rFonts w:ascii="Arial Narrow" w:hAnsi="Arial Narrow"/>
              </w:rPr>
              <w:t xml:space="preserve">ga vozila v reševalno vozilo, </w:t>
            </w:r>
            <w:r w:rsidRPr="004528A7">
              <w:rPr>
                <w:rFonts w:ascii="Arial Narrow" w:hAnsi="Arial Narrow"/>
              </w:rPr>
              <w:t xml:space="preserve">v reševalno vozilo trajno vgrajeno </w:t>
            </w:r>
            <w:r w:rsidR="00C62D93" w:rsidRPr="004528A7">
              <w:rPr>
                <w:rFonts w:ascii="Arial Narrow" w:hAnsi="Arial Narrow"/>
              </w:rPr>
              <w:t xml:space="preserve">opremo za </w:t>
            </w:r>
            <w:proofErr w:type="spellStart"/>
            <w:r w:rsidR="00C62D93" w:rsidRPr="004528A7">
              <w:rPr>
                <w:rFonts w:ascii="Arial Narrow" w:hAnsi="Arial Narrow"/>
              </w:rPr>
              <w:t>trasport</w:t>
            </w:r>
            <w:proofErr w:type="spellEnd"/>
            <w:r w:rsidR="00C62D93" w:rsidRPr="004528A7">
              <w:rPr>
                <w:rFonts w:ascii="Arial Narrow" w:hAnsi="Arial Narrow"/>
              </w:rPr>
              <w:t xml:space="preserve"> pacientov ter v RV trajno vgrajeno </w:t>
            </w:r>
            <w:r w:rsidRPr="004528A7">
              <w:rPr>
                <w:rFonts w:ascii="Arial Narrow" w:hAnsi="Arial Narrow"/>
              </w:rPr>
              <w:t>medicinsko in nemedicinsko opremo in naprave: servis v R. Sloveniji ali drugi, do 200 km oddaljeni lokaciji države EU z mobilno servisno enoto.</w:t>
            </w:r>
            <w:r w:rsidRPr="004528A7">
              <w:rPr>
                <w:rFonts w:ascii="Arial Narrow" w:hAnsi="Arial Narrow"/>
                <w:b/>
                <w:bCs/>
              </w:rPr>
              <w:t xml:space="preserve"> [3]</w:t>
            </w:r>
            <w:r w:rsidRPr="004528A7">
              <w:rPr>
                <w:rFonts w:ascii="Arial Narrow" w:hAnsi="Arial Narrow"/>
                <w:bCs/>
              </w:rPr>
              <w:t xml:space="preserve"> </w:t>
            </w:r>
            <w:r w:rsidR="00167956" w:rsidRPr="004528A7">
              <w:rPr>
                <w:rFonts w:ascii="Arial Narrow" w:hAnsi="Arial Narrow"/>
              </w:rPr>
              <w:t>Za</w:t>
            </w:r>
            <w:r w:rsidR="00C62D93" w:rsidRPr="004528A7">
              <w:rPr>
                <w:rFonts w:ascii="Arial Narrow" w:hAnsi="Arial Narrow"/>
              </w:rPr>
              <w:t xml:space="preserve"> mobilne transportne sisteme in</w:t>
            </w:r>
            <w:r w:rsidR="00167956" w:rsidRPr="004528A7">
              <w:rPr>
                <w:rFonts w:ascii="Arial Narrow" w:hAnsi="Arial Narrow"/>
              </w:rPr>
              <w:t xml:space="preserve"> medicinsko tehnično opremo</w:t>
            </w:r>
            <w:r w:rsidRPr="004528A7">
              <w:rPr>
                <w:rFonts w:ascii="Arial Narrow" w:hAnsi="Arial Narrow"/>
              </w:rPr>
              <w:t xml:space="preserve">: [3a] servis v R. Sloveniji ali drugi, do 200 km oddaljeni lokaciji države EU; [3b] možnost predaje </w:t>
            </w:r>
            <w:r w:rsidR="00167956" w:rsidRPr="004528A7">
              <w:rPr>
                <w:rFonts w:ascii="Arial Narrow" w:hAnsi="Arial Narrow"/>
              </w:rPr>
              <w:t xml:space="preserve">opreme </w:t>
            </w:r>
            <w:r w:rsidRPr="004528A7">
              <w:rPr>
                <w:rFonts w:ascii="Arial Narrow" w:hAnsi="Arial Narrow"/>
              </w:rPr>
              <w:t xml:space="preserve">na popravilo in prevzema </w:t>
            </w:r>
            <w:r w:rsidR="00167956" w:rsidRPr="004528A7">
              <w:rPr>
                <w:rFonts w:ascii="Arial Narrow" w:hAnsi="Arial Narrow"/>
              </w:rPr>
              <w:t xml:space="preserve">opreme </w:t>
            </w:r>
            <w:r w:rsidRPr="004528A7">
              <w:rPr>
                <w:rFonts w:ascii="Arial Narrow" w:hAnsi="Arial Narrow"/>
              </w:rPr>
              <w:t xml:space="preserve">iz popravila preko hitre pošte ali druge enakovredne storitve; [3c] zahteva se ne uporablja za servis, v obdobju zagotavljanja brezplačnega </w:t>
            </w:r>
            <w:r w:rsidR="00A6766F" w:rsidRPr="004528A7">
              <w:rPr>
                <w:rFonts w:ascii="Arial Narrow" w:hAnsi="Arial Narrow"/>
              </w:rPr>
              <w:t xml:space="preserve">garancijskega </w:t>
            </w:r>
            <w:r w:rsidR="00895197" w:rsidRPr="004528A7">
              <w:rPr>
                <w:rFonts w:ascii="Arial Narrow" w:hAnsi="Arial Narrow"/>
              </w:rPr>
              <w:t>vzdrževanja</w:t>
            </w:r>
            <w:r w:rsidR="00C62D93" w:rsidRPr="004528A7">
              <w:rPr>
                <w:rFonts w:ascii="Arial Narrow" w:hAnsi="Arial Narrow"/>
              </w:rPr>
              <w:t xml:space="preserve"> </w:t>
            </w:r>
            <w:r w:rsidR="003750D4" w:rsidRPr="004528A7">
              <w:rPr>
                <w:rFonts w:ascii="Arial Narrow" w:hAnsi="Arial Narrow"/>
              </w:rPr>
              <w:t>opreme za transport pacientov</w:t>
            </w:r>
            <w:r w:rsidR="00C62D93" w:rsidRPr="004528A7">
              <w:rPr>
                <w:rFonts w:ascii="Arial Narrow" w:hAnsi="Arial Narrow"/>
              </w:rPr>
              <w:t xml:space="preserve"> in </w:t>
            </w:r>
            <w:r w:rsidR="00895197" w:rsidRPr="004528A7">
              <w:rPr>
                <w:rFonts w:ascii="Arial Narrow" w:hAnsi="Arial Narrow"/>
              </w:rPr>
              <w:t>medicinsko tehnične opreme</w:t>
            </w:r>
            <w:r w:rsidR="002B6941" w:rsidRPr="004528A7">
              <w:rPr>
                <w:rFonts w:ascii="Arial Narrow" w:hAnsi="Arial Narrow"/>
              </w:rPr>
              <w:t xml:space="preserve"> </w:t>
            </w:r>
            <w:r w:rsidR="00895197" w:rsidRPr="004528A7">
              <w:rPr>
                <w:rFonts w:ascii="Arial Narrow" w:hAnsi="Arial Narrow"/>
              </w:rPr>
              <w:t>(</w:t>
            </w:r>
            <w:r w:rsidR="002B6941" w:rsidRPr="004528A7">
              <w:rPr>
                <w:rFonts w:ascii="Arial Narrow" w:hAnsi="Arial Narrow"/>
              </w:rPr>
              <w:t>aparatov</w:t>
            </w:r>
            <w:r w:rsidR="00895197" w:rsidRPr="004528A7">
              <w:rPr>
                <w:rFonts w:ascii="Arial Narrow" w:hAnsi="Arial Narrow"/>
              </w:rPr>
              <w:t>)</w:t>
            </w:r>
            <w:r w:rsidR="00A6766F" w:rsidRPr="004528A7">
              <w:rPr>
                <w:rFonts w:ascii="Arial Narrow" w:hAnsi="Arial Narrow"/>
              </w:rPr>
              <w:t>.</w:t>
            </w:r>
          </w:p>
          <w:p w14:paraId="0C602BC7" w14:textId="77777777" w:rsidR="00026C6C" w:rsidRPr="004528A7" w:rsidRDefault="00026C6C" w:rsidP="002C0E1E">
            <w:pPr>
              <w:jc w:val="both"/>
              <w:rPr>
                <w:rFonts w:ascii="Arial Narrow" w:hAnsi="Arial Narrow"/>
              </w:rPr>
            </w:pPr>
          </w:p>
        </w:tc>
      </w:tr>
      <w:tr w:rsidR="00026C6C" w:rsidRPr="000652F0" w14:paraId="727BBC4A" w14:textId="77777777" w:rsidTr="00243419">
        <w:trPr>
          <w:trHeight w:val="567"/>
        </w:trPr>
        <w:tc>
          <w:tcPr>
            <w:tcW w:w="8587" w:type="dxa"/>
            <w:tcBorders>
              <w:top w:val="single" w:sz="4" w:space="0" w:color="auto"/>
              <w:left w:val="single" w:sz="4" w:space="0" w:color="auto"/>
              <w:bottom w:val="single" w:sz="4" w:space="0" w:color="auto"/>
              <w:right w:val="single" w:sz="4" w:space="0" w:color="auto"/>
            </w:tcBorders>
          </w:tcPr>
          <w:p w14:paraId="187E2A01" w14:textId="10EBD638" w:rsidR="004060E7" w:rsidRPr="004528A7" w:rsidRDefault="00101ADB" w:rsidP="00101ADB">
            <w:pPr>
              <w:autoSpaceDE w:val="0"/>
              <w:autoSpaceDN w:val="0"/>
              <w:adjustRightInd w:val="0"/>
              <w:jc w:val="both"/>
              <w:rPr>
                <w:rFonts w:ascii="Arial Narrow" w:hAnsi="Arial Narrow" w:cs="Arial"/>
              </w:rPr>
            </w:pPr>
            <w:r w:rsidRPr="004528A7">
              <w:rPr>
                <w:rFonts w:ascii="Arial Narrow" w:hAnsi="Arial Narrow" w:cs="ArialNarrow,Bold"/>
                <w:b/>
                <w:bCs/>
              </w:rPr>
              <w:t xml:space="preserve">Zahteve za </w:t>
            </w:r>
            <w:r w:rsidRPr="004528A7">
              <w:rPr>
                <w:rFonts w:ascii="Arial Narrow" w:hAnsi="Arial Narrow" w:cs="Arial"/>
                <w:b/>
              </w:rPr>
              <w:t>obravnavo</w:t>
            </w:r>
            <w:r w:rsidR="00AC3693" w:rsidRPr="004528A7">
              <w:rPr>
                <w:rFonts w:ascii="Arial Narrow" w:hAnsi="Arial Narrow" w:cs="Arial"/>
                <w:b/>
              </w:rPr>
              <w:t xml:space="preserve"> uporabnika pri</w:t>
            </w:r>
            <w:r w:rsidR="00DE55CC" w:rsidRPr="004528A7">
              <w:rPr>
                <w:rFonts w:ascii="Arial Narrow" w:hAnsi="Arial Narrow" w:cs="Arial"/>
                <w:b/>
              </w:rPr>
              <w:t xml:space="preserve"> </w:t>
            </w:r>
            <w:r w:rsidR="00995FEE" w:rsidRPr="004528A7">
              <w:rPr>
                <w:rFonts w:ascii="Arial Narrow" w:hAnsi="Arial Narrow" w:cs="Arial"/>
                <w:b/>
              </w:rPr>
              <w:t xml:space="preserve">izvajanju storitev, vezanih na garancijska upravičenja, </w:t>
            </w:r>
            <w:r w:rsidR="009102DE" w:rsidRPr="004528A7">
              <w:rPr>
                <w:rFonts w:ascii="Arial Narrow" w:eastAsia="ArialNarrow" w:hAnsi="Arial Narrow" w:cs="ArialNarrow"/>
                <w:b/>
              </w:rPr>
              <w:t>v</w:t>
            </w:r>
            <w:r w:rsidR="00995FEE" w:rsidRPr="004528A7">
              <w:rPr>
                <w:rFonts w:ascii="Arial Narrow" w:eastAsia="ArialNarrow" w:hAnsi="Arial Narrow" w:cs="ArialNarrow"/>
                <w:b/>
              </w:rPr>
              <w:t>zdrževanje</w:t>
            </w:r>
            <w:r w:rsidR="009102DE" w:rsidRPr="004528A7">
              <w:rPr>
                <w:rFonts w:ascii="Arial Narrow" w:eastAsia="ArialNarrow" w:hAnsi="Arial Narrow" w:cs="ArialNarrow"/>
                <w:b/>
              </w:rPr>
              <w:t xml:space="preserve">, </w:t>
            </w:r>
            <w:r w:rsidR="00995FEE" w:rsidRPr="004528A7">
              <w:rPr>
                <w:rFonts w:ascii="Arial Narrow" w:eastAsia="ArialNarrow" w:hAnsi="Arial Narrow" w:cs="ArialNarrow"/>
                <w:b/>
              </w:rPr>
              <w:t>servisiranje</w:t>
            </w:r>
            <w:r w:rsidR="009102DE" w:rsidRPr="004528A7">
              <w:rPr>
                <w:rFonts w:ascii="Arial Narrow" w:eastAsia="ArialNarrow" w:hAnsi="Arial Narrow" w:cs="ArialNarrow"/>
                <w:b/>
              </w:rPr>
              <w:t xml:space="preserve"> in p</w:t>
            </w:r>
            <w:r w:rsidR="00995FEE" w:rsidRPr="004528A7">
              <w:rPr>
                <w:rFonts w:ascii="Arial Narrow" w:eastAsia="ArialNarrow" w:hAnsi="Arial Narrow" w:cs="ArialNarrow"/>
                <w:b/>
              </w:rPr>
              <w:t>opravilo</w:t>
            </w:r>
            <w:r w:rsidRPr="004528A7">
              <w:rPr>
                <w:rFonts w:ascii="Arial Narrow" w:eastAsia="ArialNarrow" w:hAnsi="Arial Narrow" w:cs="ArialNarrow"/>
                <w:b/>
              </w:rPr>
              <w:t xml:space="preserve"> </w:t>
            </w:r>
            <w:r w:rsidR="004060E7" w:rsidRPr="004528A7">
              <w:rPr>
                <w:rFonts w:ascii="Arial Narrow" w:hAnsi="Arial Narrow" w:cs="ArialNarrow,Bold"/>
                <w:b/>
                <w:bCs/>
              </w:rPr>
              <w:t xml:space="preserve">[1] izvedene </w:t>
            </w:r>
            <w:r w:rsidR="004060E7" w:rsidRPr="004528A7">
              <w:rPr>
                <w:rFonts w:ascii="Arial Narrow" w:hAnsi="Arial Narrow" w:cs="Arial"/>
                <w:b/>
              </w:rPr>
              <w:t>predelave/dodelave</w:t>
            </w:r>
            <w:r w:rsidR="00B1413A" w:rsidRPr="004528A7">
              <w:rPr>
                <w:rFonts w:ascii="Arial Narrow" w:hAnsi="Arial Narrow" w:cs="Arial"/>
                <w:b/>
              </w:rPr>
              <w:t xml:space="preserve"> in opremljanja</w:t>
            </w:r>
            <w:r w:rsidR="004060E7" w:rsidRPr="004528A7">
              <w:rPr>
                <w:rFonts w:ascii="Arial Narrow" w:hAnsi="Arial Narrow" w:cs="Arial"/>
                <w:b/>
              </w:rPr>
              <w:t xml:space="preserve"> osnovnega vozila v reševalno vozilo</w:t>
            </w:r>
            <w:r w:rsidR="00DA1271" w:rsidRPr="004528A7">
              <w:rPr>
                <w:rFonts w:ascii="Arial Narrow" w:hAnsi="Arial Narrow" w:cs="Arial"/>
                <w:b/>
              </w:rPr>
              <w:t xml:space="preserve">, </w:t>
            </w:r>
            <w:r w:rsidR="00DA1271" w:rsidRPr="004528A7">
              <w:rPr>
                <w:rFonts w:ascii="Arial Narrow" w:hAnsi="Arial Narrow" w:cs="ArialNarrow,Bold"/>
                <w:b/>
                <w:bCs/>
              </w:rPr>
              <w:t>[2] opreme za transport pacientov</w:t>
            </w:r>
            <w:r w:rsidRPr="004528A7">
              <w:rPr>
                <w:rFonts w:ascii="Arial Narrow" w:hAnsi="Arial Narrow" w:cs="Arial"/>
                <w:b/>
              </w:rPr>
              <w:t xml:space="preserve"> in </w:t>
            </w:r>
            <w:r w:rsidR="00DA1271" w:rsidRPr="004528A7">
              <w:rPr>
                <w:rFonts w:ascii="Arial Narrow" w:hAnsi="Arial Narrow" w:cs="ArialNarrow,Bold"/>
                <w:b/>
                <w:bCs/>
              </w:rPr>
              <w:t>[3</w:t>
            </w:r>
            <w:r w:rsidR="00B1413A" w:rsidRPr="004528A7">
              <w:rPr>
                <w:rFonts w:ascii="Arial Narrow" w:hAnsi="Arial Narrow" w:cs="ArialNarrow,Bold"/>
                <w:b/>
                <w:bCs/>
              </w:rPr>
              <w:t>] medic</w:t>
            </w:r>
            <w:r w:rsidR="00167956" w:rsidRPr="004528A7">
              <w:rPr>
                <w:rFonts w:ascii="Arial Narrow" w:hAnsi="Arial Narrow" w:cs="ArialNarrow,Bold"/>
                <w:b/>
                <w:bCs/>
              </w:rPr>
              <w:t xml:space="preserve">insko tehnične </w:t>
            </w:r>
            <w:r w:rsidR="00B1413A" w:rsidRPr="004528A7">
              <w:rPr>
                <w:rFonts w:ascii="Arial Narrow" w:hAnsi="Arial Narrow" w:cs="ArialNarrow,Bold"/>
                <w:b/>
                <w:bCs/>
              </w:rPr>
              <w:t>opreme</w:t>
            </w:r>
            <w:r w:rsidRPr="004528A7">
              <w:rPr>
                <w:rFonts w:ascii="Arial Narrow" w:hAnsi="Arial Narrow" w:cs="ArialNarrow,Bold"/>
                <w:b/>
                <w:bCs/>
              </w:rPr>
              <w:t>,</w:t>
            </w:r>
            <w:r w:rsidR="00DA1271" w:rsidRPr="004528A7">
              <w:rPr>
                <w:rFonts w:ascii="Arial Narrow" w:hAnsi="Arial Narrow" w:cs="ArialNarrow,Bold"/>
                <w:b/>
                <w:bCs/>
              </w:rPr>
              <w:t xml:space="preserve"> </w:t>
            </w:r>
            <w:r w:rsidR="00B1413A" w:rsidRPr="004528A7">
              <w:rPr>
                <w:rFonts w:ascii="Arial Narrow" w:hAnsi="Arial Narrow" w:cs="ArialNarrow,Bold"/>
                <w:b/>
                <w:bCs/>
              </w:rPr>
              <w:t xml:space="preserve">v garancijskem in </w:t>
            </w:r>
            <w:proofErr w:type="spellStart"/>
            <w:r w:rsidR="00B1413A" w:rsidRPr="004528A7">
              <w:rPr>
                <w:rFonts w:ascii="Arial Narrow" w:hAnsi="Arial Narrow" w:cs="ArialNarrow,Bold"/>
                <w:b/>
                <w:bCs/>
              </w:rPr>
              <w:t>pogarancijskem</w:t>
            </w:r>
            <w:proofErr w:type="spellEnd"/>
            <w:r w:rsidR="00B1413A" w:rsidRPr="004528A7">
              <w:rPr>
                <w:rFonts w:ascii="Arial Narrow" w:hAnsi="Arial Narrow" w:cs="ArialNarrow,Bold"/>
                <w:b/>
                <w:bCs/>
              </w:rPr>
              <w:t xml:space="preserve"> obdobju</w:t>
            </w:r>
          </w:p>
          <w:p w14:paraId="3B1E2A73" w14:textId="77777777" w:rsidR="00026C6C" w:rsidRPr="004528A7" w:rsidRDefault="00026C6C" w:rsidP="00026C6C">
            <w:pPr>
              <w:autoSpaceDE w:val="0"/>
              <w:autoSpaceDN w:val="0"/>
              <w:adjustRightInd w:val="0"/>
              <w:jc w:val="both"/>
              <w:rPr>
                <w:rFonts w:ascii="Arial Narrow" w:hAnsi="Arial Narrow" w:cs="Arial"/>
              </w:rPr>
            </w:pPr>
          </w:p>
          <w:p w14:paraId="12E47BA5" w14:textId="77777777" w:rsidR="007C5C88" w:rsidRPr="004528A7" w:rsidRDefault="00026C6C" w:rsidP="00C04B3C">
            <w:pPr>
              <w:autoSpaceDE w:val="0"/>
              <w:autoSpaceDN w:val="0"/>
              <w:adjustRightInd w:val="0"/>
              <w:jc w:val="both"/>
              <w:rPr>
                <w:rFonts w:ascii="Arial Narrow" w:hAnsi="Arial Narrow"/>
              </w:rPr>
            </w:pPr>
            <w:r w:rsidRPr="004528A7">
              <w:rPr>
                <w:rFonts w:ascii="Arial Narrow" w:hAnsi="Arial Narrow" w:cs="ArialNarrow,Bold"/>
                <w:bCs/>
              </w:rPr>
              <w:t>Ponudnik (v primeru, da ponudnik ni hkrati serviser, pa tudi izb</w:t>
            </w:r>
            <w:r w:rsidR="00995FEE" w:rsidRPr="004528A7">
              <w:rPr>
                <w:rFonts w:ascii="Arial Narrow" w:hAnsi="Arial Narrow" w:cs="ArialNarrow,Bold"/>
                <w:bCs/>
              </w:rPr>
              <w:t xml:space="preserve">rani </w:t>
            </w:r>
            <w:r w:rsidRPr="004528A7">
              <w:rPr>
                <w:rFonts w:ascii="Arial Narrow" w:hAnsi="Arial Narrow" w:cs="ArialNarrow,Bold"/>
                <w:bCs/>
              </w:rPr>
              <w:t>serviser) se zavezuj</w:t>
            </w:r>
            <w:r w:rsidR="00630C15" w:rsidRPr="004528A7">
              <w:rPr>
                <w:rFonts w:ascii="Arial Narrow" w:hAnsi="Arial Narrow" w:cs="ArialNarrow,Bold"/>
                <w:bCs/>
              </w:rPr>
              <w:t>e k izpolnjevanju sledečih zahtev</w:t>
            </w:r>
            <w:r w:rsidRPr="004528A7">
              <w:rPr>
                <w:rFonts w:ascii="Arial Narrow" w:hAnsi="Arial Narrow" w:cs="ArialNarrow,Bold"/>
                <w:bCs/>
              </w:rPr>
              <w:t>: [a]</w:t>
            </w:r>
            <w:r w:rsidRPr="004528A7">
              <w:rPr>
                <w:rFonts w:ascii="Arial Narrow" w:hAnsi="Arial Narrow" w:cs="ArialNarrow,Bold"/>
                <w:b/>
                <w:bCs/>
              </w:rPr>
              <w:t xml:space="preserve"> </w:t>
            </w:r>
            <w:r w:rsidRPr="004528A7">
              <w:rPr>
                <w:rFonts w:ascii="Arial Narrow" w:hAnsi="Arial Narrow" w:cs="Arial"/>
              </w:rPr>
              <w:t xml:space="preserve">zagotovljen odzivni čas </w:t>
            </w:r>
            <w:r w:rsidRPr="004528A7">
              <w:rPr>
                <w:rFonts w:ascii="Arial Narrow" w:hAnsi="Arial Narrow"/>
              </w:rPr>
              <w:t>servisa/serviserja v roku največ 24 ur od oddaje obvestila o napaki</w:t>
            </w:r>
            <w:r w:rsidR="00005532" w:rsidRPr="004528A7">
              <w:rPr>
                <w:rFonts w:ascii="Arial Narrow" w:hAnsi="Arial Narrow"/>
              </w:rPr>
              <w:t xml:space="preserve"> (pomanjkljivosti)</w:t>
            </w:r>
            <w:r w:rsidRPr="004528A7">
              <w:rPr>
                <w:rFonts w:ascii="Arial Narrow" w:hAnsi="Arial Narrow"/>
              </w:rPr>
              <w:t xml:space="preserve">; </w:t>
            </w:r>
            <w:r w:rsidR="007B0457" w:rsidRPr="004528A7">
              <w:rPr>
                <w:rFonts w:ascii="Arial Narrow" w:hAnsi="Arial Narrow" w:cs="ArialNarrow,Bold"/>
                <w:bCs/>
              </w:rPr>
              <w:t>[</w:t>
            </w:r>
            <w:r w:rsidRPr="004528A7">
              <w:rPr>
                <w:rFonts w:ascii="Arial Narrow" w:hAnsi="Arial Narrow" w:cs="ArialNarrow,Bold"/>
                <w:bCs/>
              </w:rPr>
              <w:t xml:space="preserve">b] </w:t>
            </w:r>
            <w:r w:rsidRPr="004528A7">
              <w:rPr>
                <w:rFonts w:ascii="Arial Narrow" w:hAnsi="Arial Narrow"/>
              </w:rPr>
              <w:t xml:space="preserve">pristop k odpravi napake najkasneje prvi delovni dan po izteku odzivnega časa (za delovni dan se ne šteje nedelj in praznikov); </w:t>
            </w:r>
            <w:r w:rsidR="007B0457" w:rsidRPr="004528A7">
              <w:rPr>
                <w:rFonts w:ascii="Arial Narrow" w:hAnsi="Arial Narrow" w:cs="ArialNarrow,Bold"/>
                <w:bCs/>
              </w:rPr>
              <w:t>[</w:t>
            </w:r>
            <w:r w:rsidRPr="004528A7">
              <w:rPr>
                <w:rFonts w:ascii="Arial Narrow" w:hAnsi="Arial Narrow" w:cs="ArialNarrow,Bold"/>
                <w:bCs/>
              </w:rPr>
              <w:t xml:space="preserve">c] odprava napak v roku največ treh (3) dni od </w:t>
            </w:r>
            <w:r w:rsidRPr="004528A7">
              <w:rPr>
                <w:rFonts w:ascii="Arial Narrow" w:hAnsi="Arial Narrow"/>
              </w:rPr>
              <w:t xml:space="preserve">oddaje obvestila o napaki; </w:t>
            </w:r>
            <w:r w:rsidR="007B0457" w:rsidRPr="004528A7">
              <w:rPr>
                <w:rFonts w:ascii="Arial Narrow" w:hAnsi="Arial Narrow" w:cs="ArialNarrow,Bold"/>
                <w:bCs/>
              </w:rPr>
              <w:t>[</w:t>
            </w:r>
            <w:r w:rsidRPr="004528A7">
              <w:rPr>
                <w:rFonts w:ascii="Arial Narrow" w:hAnsi="Arial Narrow" w:cs="ArialNarrow,Bold"/>
                <w:bCs/>
              </w:rPr>
              <w:t xml:space="preserve">d] rok za odpravo večjih in velikih napak </w:t>
            </w:r>
            <w:r w:rsidRPr="004528A7">
              <w:rPr>
                <w:rFonts w:ascii="Arial Narrow" w:hAnsi="Arial Narrow"/>
              </w:rPr>
              <w:t xml:space="preserve">se opredeli v dogovoru med uporabnikom in serviserjem; </w:t>
            </w:r>
            <w:r w:rsidR="007B0457" w:rsidRPr="004528A7">
              <w:rPr>
                <w:rFonts w:ascii="Arial Narrow" w:hAnsi="Arial Narrow" w:cs="ArialNarrow,Bold"/>
                <w:bCs/>
              </w:rPr>
              <w:t>[</w:t>
            </w:r>
            <w:r w:rsidRPr="004528A7">
              <w:rPr>
                <w:rFonts w:ascii="Arial Narrow" w:hAnsi="Arial Narrow" w:cs="ArialNarrow,Bold"/>
                <w:bCs/>
              </w:rPr>
              <w:t>e] r</w:t>
            </w:r>
            <w:r w:rsidRPr="004528A7">
              <w:rPr>
                <w:rFonts w:ascii="Arial Narrow" w:hAnsi="Arial Narrow"/>
              </w:rPr>
              <w:t xml:space="preserve">edne servise uporabnik in serviser načrtujeta v naprej; </w:t>
            </w:r>
            <w:r w:rsidR="007B0457" w:rsidRPr="004528A7">
              <w:rPr>
                <w:rFonts w:ascii="Arial Narrow" w:hAnsi="Arial Narrow" w:cs="ArialNarrow,Bold"/>
                <w:bCs/>
              </w:rPr>
              <w:t>[</w:t>
            </w:r>
            <w:r w:rsidRPr="004528A7">
              <w:rPr>
                <w:rFonts w:ascii="Arial Narrow" w:hAnsi="Arial Narrow" w:cs="ArialNarrow,Bold"/>
                <w:bCs/>
              </w:rPr>
              <w:t xml:space="preserve">f] </w:t>
            </w:r>
            <w:r w:rsidRPr="004528A7">
              <w:rPr>
                <w:rFonts w:ascii="Arial Narrow" w:hAnsi="Arial Narrow"/>
              </w:rPr>
              <w:t>p</w:t>
            </w:r>
            <w:r w:rsidR="008E6C53" w:rsidRPr="004528A7">
              <w:rPr>
                <w:rFonts w:ascii="Arial Narrow" w:hAnsi="Arial Narrow"/>
              </w:rPr>
              <w:t>opravila</w:t>
            </w:r>
            <w:r w:rsidR="003F564E" w:rsidRPr="004528A7">
              <w:rPr>
                <w:rFonts w:ascii="Arial Narrow" w:hAnsi="Arial Narrow"/>
              </w:rPr>
              <w:t>,</w:t>
            </w:r>
            <w:r w:rsidR="008E6C53" w:rsidRPr="004528A7">
              <w:rPr>
                <w:rFonts w:ascii="Arial Narrow" w:hAnsi="Arial Narrow"/>
              </w:rPr>
              <w:t xml:space="preserve"> ki jih uporabnik</w:t>
            </w:r>
            <w:r w:rsidRPr="004528A7">
              <w:rPr>
                <w:rFonts w:ascii="Arial Narrow" w:hAnsi="Arial Narrow"/>
              </w:rPr>
              <w:t xml:space="preserve"> opredeli kot nujna se obravnava prednostno; </w:t>
            </w:r>
            <w:r w:rsidR="007A5340" w:rsidRPr="004528A7">
              <w:rPr>
                <w:rFonts w:ascii="Arial Narrow" w:hAnsi="Arial Narrow" w:cs="ArialNarrow,Bold"/>
                <w:bCs/>
              </w:rPr>
              <w:t>[g]</w:t>
            </w:r>
            <w:r w:rsidR="007A5340" w:rsidRPr="004528A7">
              <w:rPr>
                <w:rFonts w:ascii="Arial Narrow" w:hAnsi="Arial Narrow"/>
              </w:rPr>
              <w:t xml:space="preserve"> v</w:t>
            </w:r>
            <w:r w:rsidR="008E6C53" w:rsidRPr="004528A7">
              <w:rPr>
                <w:rFonts w:ascii="Arial Narrow" w:hAnsi="Arial Narrow"/>
              </w:rPr>
              <w:t>sa dela</w:t>
            </w:r>
            <w:r w:rsidR="00AB1446" w:rsidRPr="004528A7">
              <w:rPr>
                <w:rFonts w:ascii="Arial Narrow" w:hAnsi="Arial Narrow"/>
              </w:rPr>
              <w:t>, povezana z garancijskimi upravičenji</w:t>
            </w:r>
            <w:r w:rsidR="008E6C53" w:rsidRPr="004528A7">
              <w:rPr>
                <w:rFonts w:ascii="Arial Narrow" w:hAnsi="Arial Narrow"/>
              </w:rPr>
              <w:t>, vzdrževanje</w:t>
            </w:r>
            <w:r w:rsidR="00AB1446" w:rsidRPr="004528A7">
              <w:rPr>
                <w:rFonts w:ascii="Arial Narrow" w:hAnsi="Arial Narrow"/>
              </w:rPr>
              <w:t>m</w:t>
            </w:r>
            <w:r w:rsidR="008E6C53" w:rsidRPr="004528A7">
              <w:rPr>
                <w:rFonts w:ascii="Arial Narrow" w:hAnsi="Arial Narrow"/>
              </w:rPr>
              <w:t>, servis</w:t>
            </w:r>
            <w:r w:rsidR="00AB1446" w:rsidRPr="004528A7">
              <w:rPr>
                <w:rFonts w:ascii="Arial Narrow" w:hAnsi="Arial Narrow"/>
              </w:rPr>
              <w:t xml:space="preserve">iranjem </w:t>
            </w:r>
            <w:r w:rsidR="008E6C53" w:rsidRPr="004528A7">
              <w:rPr>
                <w:rFonts w:ascii="Arial Narrow" w:hAnsi="Arial Narrow"/>
              </w:rPr>
              <w:t>in popravilo</w:t>
            </w:r>
            <w:r w:rsidR="00AB1446" w:rsidRPr="004528A7">
              <w:rPr>
                <w:rFonts w:ascii="Arial Narrow" w:hAnsi="Arial Narrow"/>
              </w:rPr>
              <w:t>m</w:t>
            </w:r>
            <w:r w:rsidR="00802334" w:rsidRPr="004528A7">
              <w:rPr>
                <w:rFonts w:ascii="Arial Narrow" w:hAnsi="Arial Narrow"/>
              </w:rPr>
              <w:t xml:space="preserve"> </w:t>
            </w:r>
            <w:r w:rsidR="00AB1446" w:rsidRPr="004528A7">
              <w:rPr>
                <w:rFonts w:ascii="Arial Narrow" w:hAnsi="Arial Narrow"/>
              </w:rPr>
              <w:t xml:space="preserve">izvedene </w:t>
            </w:r>
            <w:r w:rsidR="00A260BB" w:rsidRPr="004528A7">
              <w:rPr>
                <w:rFonts w:ascii="Arial Narrow" w:hAnsi="Arial Narrow"/>
              </w:rPr>
              <w:t>predelav</w:t>
            </w:r>
            <w:r w:rsidR="00995FEE" w:rsidRPr="004528A7">
              <w:rPr>
                <w:rFonts w:ascii="Arial Narrow" w:hAnsi="Arial Narrow"/>
              </w:rPr>
              <w:t>e</w:t>
            </w:r>
            <w:r w:rsidR="00A260BB" w:rsidRPr="004528A7">
              <w:rPr>
                <w:rFonts w:ascii="Arial Narrow" w:hAnsi="Arial Narrow"/>
              </w:rPr>
              <w:t>/d</w:t>
            </w:r>
            <w:r w:rsidR="00995FEE" w:rsidRPr="004528A7">
              <w:rPr>
                <w:rFonts w:ascii="Arial Narrow" w:hAnsi="Arial Narrow"/>
              </w:rPr>
              <w:t>odelave in opremljanja</w:t>
            </w:r>
            <w:r w:rsidR="00A260BB" w:rsidRPr="004528A7">
              <w:rPr>
                <w:rFonts w:ascii="Arial Narrow" w:hAnsi="Arial Narrow"/>
              </w:rPr>
              <w:t xml:space="preserve"> osno</w:t>
            </w:r>
            <w:r w:rsidR="00995FEE" w:rsidRPr="004528A7">
              <w:rPr>
                <w:rFonts w:ascii="Arial Narrow" w:hAnsi="Arial Narrow"/>
              </w:rPr>
              <w:t>vnega vozila v reševalno vozilo</w:t>
            </w:r>
            <w:r w:rsidR="00DA1271" w:rsidRPr="004528A7">
              <w:rPr>
                <w:rFonts w:ascii="Arial Narrow" w:hAnsi="Arial Narrow"/>
              </w:rPr>
              <w:t xml:space="preserve">, </w:t>
            </w:r>
          </w:p>
          <w:p w14:paraId="513EEDB6" w14:textId="77777777" w:rsidR="007C5C88" w:rsidRPr="004528A7" w:rsidRDefault="007C5C88" w:rsidP="00C04B3C">
            <w:pPr>
              <w:autoSpaceDE w:val="0"/>
              <w:autoSpaceDN w:val="0"/>
              <w:adjustRightInd w:val="0"/>
              <w:jc w:val="both"/>
              <w:rPr>
                <w:rFonts w:ascii="Arial Narrow" w:hAnsi="Arial Narrow"/>
              </w:rPr>
            </w:pPr>
          </w:p>
          <w:p w14:paraId="0F4F5F90" w14:textId="62682ACD" w:rsidR="00C04B3C" w:rsidRPr="004528A7" w:rsidRDefault="00DA1271" w:rsidP="00C04B3C">
            <w:pPr>
              <w:autoSpaceDE w:val="0"/>
              <w:autoSpaceDN w:val="0"/>
              <w:adjustRightInd w:val="0"/>
              <w:jc w:val="both"/>
              <w:rPr>
                <w:rFonts w:ascii="Arial Narrow" w:hAnsi="Arial Narrow"/>
              </w:rPr>
            </w:pPr>
            <w:r w:rsidRPr="004528A7">
              <w:rPr>
                <w:rFonts w:ascii="Arial Narrow" w:hAnsi="Arial Narrow"/>
              </w:rPr>
              <w:t>opreme z</w:t>
            </w:r>
            <w:r w:rsidR="008A640F" w:rsidRPr="004528A7">
              <w:rPr>
                <w:rFonts w:ascii="Arial Narrow" w:hAnsi="Arial Narrow"/>
              </w:rPr>
              <w:t xml:space="preserve">a transport pacientov </w:t>
            </w:r>
            <w:r w:rsidR="00C04B3C" w:rsidRPr="004528A7">
              <w:rPr>
                <w:rFonts w:ascii="Arial Narrow" w:eastAsia="ArialNarrow" w:hAnsi="Arial Narrow" w:cs="ArialNarrow"/>
              </w:rPr>
              <w:t>iz STK, tč.:</w:t>
            </w:r>
          </w:p>
          <w:p w14:paraId="086B3A06" w14:textId="19FB6B30" w:rsidR="008A640F" w:rsidRPr="004528A7" w:rsidRDefault="008A640F" w:rsidP="003772E6">
            <w:pPr>
              <w:numPr>
                <w:ilvl w:val="0"/>
                <w:numId w:val="31"/>
              </w:numPr>
              <w:spacing w:before="120" w:after="120"/>
              <w:jc w:val="both"/>
              <w:rPr>
                <w:rFonts w:ascii="Arial Narrow" w:eastAsia="Calibri" w:hAnsi="Arial Narrow"/>
                <w:lang w:eastAsia="en-US"/>
              </w:rPr>
            </w:pPr>
            <w:r w:rsidRPr="004528A7">
              <w:rPr>
                <w:rFonts w:ascii="Arial Narrow" w:eastAsia="Calibri" w:hAnsi="Arial Narrow"/>
                <w:lang w:eastAsia="en-US"/>
              </w:rPr>
              <w:t xml:space="preserve">3.63 </w:t>
            </w:r>
            <w:r w:rsidR="004D7F65" w:rsidRPr="004528A7">
              <w:rPr>
                <w:rFonts w:ascii="Arial Narrow" w:eastAsia="Calibri" w:hAnsi="Arial Narrow"/>
                <w:lang w:eastAsia="en-US"/>
              </w:rPr>
              <w:t xml:space="preserve"> Atestirana </w:t>
            </w:r>
            <w:r w:rsidRPr="004528A7">
              <w:rPr>
                <w:rFonts w:ascii="Arial Narrow" w:eastAsia="Calibri" w:hAnsi="Arial Narrow"/>
                <w:lang w:eastAsia="en-US"/>
              </w:rPr>
              <w:t>naprava za sprejem MTS</w:t>
            </w:r>
            <w:r w:rsidR="003750D4" w:rsidRPr="004528A7">
              <w:rPr>
                <w:rFonts w:ascii="Arial Narrow" w:eastAsia="Calibri" w:hAnsi="Arial Narrow"/>
                <w:lang w:eastAsia="en-US"/>
              </w:rPr>
              <w:t xml:space="preserve"> – bolniška nosila s podvozjem</w:t>
            </w:r>
            <w:r w:rsidRPr="004528A7">
              <w:rPr>
                <w:rFonts w:ascii="Arial Narrow" w:eastAsia="Calibri" w:hAnsi="Arial Narrow"/>
                <w:lang w:eastAsia="en-US"/>
              </w:rPr>
              <w:t>,</w:t>
            </w:r>
          </w:p>
          <w:p w14:paraId="4CB845B6" w14:textId="7371A345" w:rsidR="008A640F" w:rsidRPr="004528A7" w:rsidRDefault="008A640F" w:rsidP="003772E6">
            <w:pPr>
              <w:numPr>
                <w:ilvl w:val="0"/>
                <w:numId w:val="31"/>
              </w:numPr>
              <w:spacing w:before="120" w:after="120"/>
              <w:jc w:val="both"/>
              <w:rPr>
                <w:rFonts w:ascii="Arial Narrow" w:eastAsia="Calibri" w:hAnsi="Arial Narrow"/>
                <w:lang w:eastAsia="en-US"/>
              </w:rPr>
            </w:pPr>
            <w:r w:rsidRPr="004528A7">
              <w:rPr>
                <w:rFonts w:ascii="Arial Narrow" w:eastAsia="Calibri" w:hAnsi="Arial Narrow"/>
                <w:lang w:eastAsia="en-US"/>
              </w:rPr>
              <w:t>3.64  Atestirana naprava z več točkovnim varnostnim zaklepom za fiksacijo MTS</w:t>
            </w:r>
            <w:r w:rsidR="003750D4" w:rsidRPr="004528A7">
              <w:rPr>
                <w:rFonts w:ascii="Arial Narrow" w:eastAsia="Calibri" w:hAnsi="Arial Narrow"/>
                <w:lang w:eastAsia="en-US"/>
              </w:rPr>
              <w:t xml:space="preserve"> – bolniška nosila s podvozjem </w:t>
            </w:r>
            <w:r w:rsidRPr="004528A7">
              <w:rPr>
                <w:rFonts w:ascii="Arial Narrow" w:eastAsia="Calibri" w:hAnsi="Arial Narrow"/>
                <w:lang w:eastAsia="en-US"/>
              </w:rPr>
              <w:t>z napravo za sprejem MTS</w:t>
            </w:r>
            <w:r w:rsidR="003750D4" w:rsidRPr="004528A7">
              <w:rPr>
                <w:rFonts w:ascii="Arial Narrow" w:eastAsia="Calibri" w:hAnsi="Arial Narrow"/>
                <w:lang w:eastAsia="en-US"/>
              </w:rPr>
              <w:t xml:space="preserve"> – bolniška nosila s podvozjem</w:t>
            </w:r>
            <w:r w:rsidRPr="004528A7">
              <w:rPr>
                <w:rFonts w:ascii="Arial Narrow" w:eastAsia="Calibri" w:hAnsi="Arial Narrow"/>
                <w:lang w:eastAsia="en-US"/>
              </w:rPr>
              <w:t>,</w:t>
            </w:r>
          </w:p>
          <w:p w14:paraId="54572B43" w14:textId="77777777" w:rsidR="008A640F" w:rsidRPr="004528A7" w:rsidRDefault="008A640F" w:rsidP="003772E6">
            <w:pPr>
              <w:numPr>
                <w:ilvl w:val="0"/>
                <w:numId w:val="31"/>
              </w:numPr>
              <w:spacing w:before="120" w:after="120"/>
              <w:jc w:val="both"/>
              <w:rPr>
                <w:rFonts w:ascii="Arial Narrow" w:eastAsia="Calibri" w:hAnsi="Arial Narrow"/>
                <w:lang w:eastAsia="en-US"/>
              </w:rPr>
            </w:pPr>
            <w:r w:rsidRPr="004528A7">
              <w:rPr>
                <w:rFonts w:ascii="Arial Narrow" w:eastAsia="Calibri" w:hAnsi="Arial Narrow"/>
                <w:lang w:eastAsia="en-US"/>
              </w:rPr>
              <w:t>3.65  MTS – bolniška nosila,</w:t>
            </w:r>
          </w:p>
          <w:p w14:paraId="2F238282" w14:textId="77777777" w:rsidR="008A640F" w:rsidRPr="004528A7" w:rsidRDefault="008A640F" w:rsidP="003772E6">
            <w:pPr>
              <w:numPr>
                <w:ilvl w:val="0"/>
                <w:numId w:val="31"/>
              </w:numPr>
              <w:spacing w:before="120" w:after="120"/>
              <w:jc w:val="both"/>
              <w:rPr>
                <w:rFonts w:ascii="Arial Narrow" w:eastAsia="Calibri" w:hAnsi="Arial Narrow"/>
                <w:lang w:eastAsia="en-US"/>
              </w:rPr>
            </w:pPr>
            <w:r w:rsidRPr="004528A7">
              <w:rPr>
                <w:rFonts w:ascii="Arial Narrow" w:eastAsia="Calibri" w:hAnsi="Arial Narrow"/>
                <w:lang w:eastAsia="en-US"/>
              </w:rPr>
              <w:t>3.66  MTS – podvozje bolniških nosil,</w:t>
            </w:r>
          </w:p>
          <w:p w14:paraId="49C475E6" w14:textId="5CA746F1" w:rsidR="008A640F" w:rsidRPr="004528A7" w:rsidRDefault="008A640F" w:rsidP="003772E6">
            <w:pPr>
              <w:numPr>
                <w:ilvl w:val="0"/>
                <w:numId w:val="31"/>
              </w:numPr>
              <w:spacing w:before="120" w:after="120"/>
              <w:jc w:val="both"/>
              <w:rPr>
                <w:rFonts w:ascii="Arial Narrow" w:eastAsia="Calibri" w:hAnsi="Arial Narrow"/>
                <w:lang w:eastAsia="en-US"/>
              </w:rPr>
            </w:pPr>
            <w:r w:rsidRPr="004528A7">
              <w:rPr>
                <w:rFonts w:ascii="Arial Narrow" w:eastAsia="Calibri" w:hAnsi="Arial Narrow"/>
                <w:lang w:eastAsia="en-US"/>
              </w:rPr>
              <w:t xml:space="preserve">3.67  MTS </w:t>
            </w:r>
            <w:r w:rsidR="00AB135F" w:rsidRPr="004528A7">
              <w:rPr>
                <w:rFonts w:ascii="Arial Narrow" w:eastAsia="Calibri" w:hAnsi="Arial Narrow"/>
                <w:lang w:eastAsia="en-US"/>
              </w:rPr>
              <w:t>–</w:t>
            </w:r>
            <w:r w:rsidRPr="004528A7">
              <w:rPr>
                <w:rFonts w:ascii="Arial Narrow" w:eastAsia="Calibri" w:hAnsi="Arial Narrow"/>
                <w:lang w:eastAsia="en-US"/>
              </w:rPr>
              <w:t xml:space="preserve"> zložljiv stol za prenašanje z gosenicam</w:t>
            </w:r>
            <w:r w:rsidR="00AB135F" w:rsidRPr="004528A7">
              <w:rPr>
                <w:rFonts w:ascii="Arial Narrow" w:eastAsia="Calibri" w:hAnsi="Arial Narrow"/>
                <w:lang w:eastAsia="en-US"/>
              </w:rPr>
              <w:t>i</w:t>
            </w:r>
          </w:p>
          <w:p w14:paraId="763246E4" w14:textId="77777777" w:rsidR="007C5C88" w:rsidRPr="004528A7" w:rsidRDefault="007C5C88" w:rsidP="00AB135F">
            <w:pPr>
              <w:tabs>
                <w:tab w:val="left" w:pos="6899"/>
              </w:tabs>
              <w:spacing w:before="120" w:after="120"/>
              <w:jc w:val="both"/>
              <w:rPr>
                <w:rFonts w:ascii="Arial Narrow" w:eastAsia="Calibri" w:hAnsi="Arial Narrow"/>
                <w:lang w:eastAsia="en-US"/>
              </w:rPr>
            </w:pPr>
          </w:p>
          <w:p w14:paraId="2445DDF2" w14:textId="173CAAED" w:rsidR="008A640F" w:rsidRPr="004528A7" w:rsidRDefault="00AB135F" w:rsidP="00AB135F">
            <w:pPr>
              <w:tabs>
                <w:tab w:val="left" w:pos="6899"/>
              </w:tabs>
              <w:spacing w:before="120" w:after="120"/>
              <w:jc w:val="both"/>
              <w:rPr>
                <w:rFonts w:ascii="Arial Narrow" w:eastAsia="Calibri" w:hAnsi="Arial Narrow"/>
                <w:lang w:eastAsia="en-US"/>
              </w:rPr>
            </w:pPr>
            <w:r w:rsidRPr="004528A7">
              <w:rPr>
                <w:rFonts w:ascii="Arial Narrow" w:eastAsia="Calibri" w:hAnsi="Arial Narrow"/>
                <w:lang w:eastAsia="en-US"/>
              </w:rPr>
              <w:t xml:space="preserve">ter </w:t>
            </w:r>
            <w:r w:rsidR="00DA1271" w:rsidRPr="004528A7">
              <w:rPr>
                <w:rFonts w:ascii="Arial Narrow" w:eastAsia="Calibri" w:hAnsi="Arial Narrow"/>
                <w:lang w:eastAsia="en-US"/>
              </w:rPr>
              <w:t>medicinsko tehnične opreme (aparate) iz STK, tč.:</w:t>
            </w:r>
            <w:r w:rsidRPr="004528A7">
              <w:rPr>
                <w:rFonts w:ascii="Arial Narrow" w:eastAsia="Calibri" w:hAnsi="Arial Narrow"/>
                <w:lang w:eastAsia="en-US"/>
              </w:rPr>
              <w:tab/>
            </w:r>
          </w:p>
          <w:p w14:paraId="4E18999C" w14:textId="27604D94" w:rsidR="008A640F" w:rsidRPr="004528A7" w:rsidRDefault="008A640F" w:rsidP="003772E6">
            <w:pPr>
              <w:numPr>
                <w:ilvl w:val="0"/>
                <w:numId w:val="31"/>
              </w:numPr>
              <w:spacing w:before="120" w:after="120"/>
              <w:jc w:val="both"/>
              <w:rPr>
                <w:rFonts w:ascii="Arial Narrow" w:eastAsia="Calibri" w:hAnsi="Arial Narrow"/>
                <w:lang w:eastAsia="en-US"/>
              </w:rPr>
            </w:pPr>
            <w:r w:rsidRPr="004528A7">
              <w:rPr>
                <w:rFonts w:ascii="Arial Narrow" w:hAnsi="Arial Narrow"/>
              </w:rPr>
              <w:t xml:space="preserve"> 4.1  EKG/monitor </w:t>
            </w:r>
            <w:proofErr w:type="spellStart"/>
            <w:r w:rsidRPr="004528A7">
              <w:rPr>
                <w:rFonts w:ascii="Arial Narrow" w:hAnsi="Arial Narrow"/>
              </w:rPr>
              <w:t>defibrilator</w:t>
            </w:r>
            <w:proofErr w:type="spellEnd"/>
            <w:r w:rsidRPr="004528A7">
              <w:rPr>
                <w:rFonts w:ascii="Arial Narrow" w:hAnsi="Arial Narrow"/>
              </w:rPr>
              <w:t>,</w:t>
            </w:r>
          </w:p>
          <w:p w14:paraId="20C9E2EB" w14:textId="77777777" w:rsidR="008A640F" w:rsidRPr="004528A7" w:rsidRDefault="008A640F" w:rsidP="003772E6">
            <w:pPr>
              <w:pStyle w:val="Odstavekseznama"/>
              <w:numPr>
                <w:ilvl w:val="0"/>
                <w:numId w:val="31"/>
              </w:numPr>
              <w:spacing w:before="120" w:after="120" w:line="240" w:lineRule="auto"/>
              <w:ind w:left="1423" w:hanging="357"/>
              <w:jc w:val="both"/>
              <w:rPr>
                <w:rFonts w:ascii="Arial Narrow" w:hAnsi="Arial Narrow"/>
                <w:sz w:val="24"/>
                <w:szCs w:val="24"/>
              </w:rPr>
            </w:pPr>
            <w:r w:rsidRPr="004528A7">
              <w:rPr>
                <w:rFonts w:ascii="Arial Narrow" w:hAnsi="Arial Narrow"/>
                <w:sz w:val="24"/>
                <w:szCs w:val="24"/>
              </w:rPr>
              <w:t>4.2  Urgentni transportni ventilator za profesionalno uporabo v nujni medicinski pomoči:</w:t>
            </w:r>
          </w:p>
          <w:p w14:paraId="0CD9D658" w14:textId="77777777" w:rsidR="00026C6C" w:rsidRPr="004528A7" w:rsidRDefault="00C04B3C" w:rsidP="003750D4">
            <w:pPr>
              <w:spacing w:before="120"/>
              <w:jc w:val="both"/>
              <w:rPr>
                <w:rFonts w:ascii="Arial Narrow" w:eastAsia="Calibri" w:hAnsi="Arial Narrow"/>
                <w:lang w:eastAsia="en-US"/>
              </w:rPr>
            </w:pPr>
            <w:r w:rsidRPr="004528A7">
              <w:rPr>
                <w:rFonts w:ascii="Arial Narrow" w:hAnsi="Arial Narrow" w:cs="CIDFont+F2"/>
              </w:rPr>
              <w:t>se, v garancijski dobi</w:t>
            </w:r>
            <w:r w:rsidR="00756586" w:rsidRPr="004528A7">
              <w:rPr>
                <w:rFonts w:ascii="Arial Narrow" w:hAnsi="Arial Narrow"/>
              </w:rPr>
              <w:t xml:space="preserve">, </w:t>
            </w:r>
            <w:r w:rsidR="008E6C53" w:rsidRPr="004528A7">
              <w:rPr>
                <w:rFonts w:ascii="Arial Narrow" w:hAnsi="Arial Narrow"/>
              </w:rPr>
              <w:t>opravi</w:t>
            </w:r>
            <w:r w:rsidR="00995FEE" w:rsidRPr="004528A7">
              <w:rPr>
                <w:rFonts w:ascii="Arial Narrow" w:hAnsi="Arial Narrow"/>
              </w:rPr>
              <w:t xml:space="preserve"> pri </w:t>
            </w:r>
            <w:r w:rsidR="00A260BB" w:rsidRPr="004528A7">
              <w:rPr>
                <w:rFonts w:ascii="Arial Narrow" w:hAnsi="Arial Narrow"/>
              </w:rPr>
              <w:t>uporabniku</w:t>
            </w:r>
            <w:r w:rsidR="00494954" w:rsidRPr="004528A7">
              <w:rPr>
                <w:rFonts w:ascii="Arial Narrow" w:hAnsi="Arial Narrow"/>
              </w:rPr>
              <w:t>; v</w:t>
            </w:r>
            <w:r w:rsidR="007A5340" w:rsidRPr="004528A7">
              <w:rPr>
                <w:rFonts w:ascii="Arial Narrow" w:hAnsi="Arial Narrow"/>
              </w:rPr>
              <w:t xml:space="preserve"> primeru, ko del </w:t>
            </w:r>
            <w:r w:rsidR="00B407E2" w:rsidRPr="004528A7">
              <w:rPr>
                <w:rFonts w:ascii="Arial Narrow" w:hAnsi="Arial Narrow"/>
              </w:rPr>
              <w:t>n</w:t>
            </w:r>
            <w:r w:rsidR="007A5340" w:rsidRPr="004528A7">
              <w:rPr>
                <w:rFonts w:ascii="Arial Narrow" w:hAnsi="Arial Narrow"/>
              </w:rPr>
              <w:t>i mogoče opraviti pri</w:t>
            </w:r>
            <w:r w:rsidR="00B407E2" w:rsidRPr="004528A7">
              <w:rPr>
                <w:rFonts w:ascii="Arial Narrow" w:hAnsi="Arial Narrow"/>
              </w:rPr>
              <w:t xml:space="preserve"> uporabniku, ponudnik</w:t>
            </w:r>
            <w:r w:rsidR="007A5340" w:rsidRPr="004528A7">
              <w:rPr>
                <w:rFonts w:ascii="Arial Narrow" w:hAnsi="Arial Narrow"/>
              </w:rPr>
              <w:t xml:space="preserve"> prevzema </w:t>
            </w:r>
            <w:r w:rsidR="00A260BB" w:rsidRPr="004528A7">
              <w:rPr>
                <w:rFonts w:ascii="Arial Narrow" w:hAnsi="Arial Narrow"/>
              </w:rPr>
              <w:t xml:space="preserve">vse stroške, povezane z </w:t>
            </w:r>
            <w:r w:rsidR="007A5340" w:rsidRPr="004528A7">
              <w:rPr>
                <w:rFonts w:ascii="Arial Narrow" w:hAnsi="Arial Narrow"/>
              </w:rPr>
              <w:t>organizacijo</w:t>
            </w:r>
            <w:r w:rsidR="00A260BB" w:rsidRPr="004528A7">
              <w:rPr>
                <w:rFonts w:ascii="Arial Narrow" w:hAnsi="Arial Narrow"/>
              </w:rPr>
              <w:t xml:space="preserve">, zavarovanjem in prevozom/pošiljanjem </w:t>
            </w:r>
            <w:r w:rsidR="000C153B" w:rsidRPr="004528A7">
              <w:rPr>
                <w:rFonts w:ascii="Arial Narrow" w:hAnsi="Arial Narrow"/>
              </w:rPr>
              <w:t>reševalnega vozila ali v voz</w:t>
            </w:r>
            <w:r w:rsidR="00802334" w:rsidRPr="004528A7">
              <w:rPr>
                <w:rFonts w:ascii="Arial Narrow" w:hAnsi="Arial Narrow"/>
              </w:rPr>
              <w:t>ilo vgrajene opreme in naprav ter</w:t>
            </w:r>
            <w:r w:rsidR="00B407E2" w:rsidRPr="004528A7">
              <w:rPr>
                <w:rFonts w:ascii="Arial Narrow" w:hAnsi="Arial Narrow"/>
              </w:rPr>
              <w:t xml:space="preserve"> medicinsko tehnične opreme</w:t>
            </w:r>
            <w:r w:rsidRPr="004528A7">
              <w:rPr>
                <w:rFonts w:ascii="Arial Narrow" w:hAnsi="Arial Narrow"/>
              </w:rPr>
              <w:t xml:space="preserve"> (aparatov)</w:t>
            </w:r>
            <w:r w:rsidR="00B407E2" w:rsidRPr="004528A7">
              <w:rPr>
                <w:rFonts w:ascii="Arial Narrow" w:hAnsi="Arial Narrow"/>
              </w:rPr>
              <w:t xml:space="preserve"> </w:t>
            </w:r>
            <w:r w:rsidR="007A5340" w:rsidRPr="004528A7">
              <w:rPr>
                <w:rFonts w:ascii="Arial Narrow" w:hAnsi="Arial Narrow"/>
              </w:rPr>
              <w:t>na popravilo in nazaj k uporabniku</w:t>
            </w:r>
            <w:r w:rsidR="00026C6C" w:rsidRPr="004528A7">
              <w:rPr>
                <w:rFonts w:ascii="Arial Narrow" w:hAnsi="Arial Narrow"/>
              </w:rPr>
              <w:t>; [h]</w:t>
            </w:r>
            <w:r w:rsidR="007B0457" w:rsidRPr="004528A7">
              <w:rPr>
                <w:rFonts w:ascii="Arial Narrow" w:hAnsi="Arial Narrow"/>
              </w:rPr>
              <w:t xml:space="preserve"> p</w:t>
            </w:r>
            <w:r w:rsidR="00026C6C" w:rsidRPr="004528A7">
              <w:rPr>
                <w:rFonts w:ascii="Arial Narrow" w:hAnsi="Arial Narrow"/>
              </w:rPr>
              <w:t xml:space="preserve">rijavo </w:t>
            </w:r>
            <w:r w:rsidR="00E25514" w:rsidRPr="004528A7">
              <w:rPr>
                <w:rFonts w:ascii="Arial Narrow" w:hAnsi="Arial Narrow"/>
              </w:rPr>
              <w:t>napake</w:t>
            </w:r>
            <w:r w:rsidR="00C85F6B" w:rsidRPr="004528A7">
              <w:rPr>
                <w:rFonts w:ascii="Arial Narrow" w:hAnsi="Arial Narrow"/>
              </w:rPr>
              <w:t xml:space="preserve"> ponudniku</w:t>
            </w:r>
            <w:r w:rsidR="00026C6C" w:rsidRPr="004528A7">
              <w:rPr>
                <w:rFonts w:ascii="Arial Narrow" w:hAnsi="Arial Narrow"/>
              </w:rPr>
              <w:t xml:space="preserve"> oz. serviserju sporoči kontaktna oseba uporabnika oz. z njegove strani pooblaščena oseba po elektronski pošti in telefonsko na kontakt, naveden v tabeli »Kontaktni podatki«</w:t>
            </w:r>
            <w:r w:rsidR="007A5340" w:rsidRPr="004528A7">
              <w:rPr>
                <w:rFonts w:ascii="Arial Narrow" w:hAnsi="Arial Narrow"/>
              </w:rPr>
              <w:t xml:space="preserve"> (priloga 5 k obrazcu 1 in priloga 7 k obrazcu 1).</w:t>
            </w:r>
          </w:p>
          <w:p w14:paraId="1C009742" w14:textId="77777777" w:rsidR="00494954" w:rsidRPr="004528A7" w:rsidRDefault="00494954" w:rsidP="003750D4">
            <w:pPr>
              <w:tabs>
                <w:tab w:val="left" w:pos="567"/>
              </w:tabs>
              <w:autoSpaceDE w:val="0"/>
              <w:autoSpaceDN w:val="0"/>
              <w:adjustRightInd w:val="0"/>
              <w:jc w:val="both"/>
              <w:rPr>
                <w:rFonts w:ascii="Arial Narrow" w:hAnsi="Arial Narrow"/>
              </w:rPr>
            </w:pPr>
          </w:p>
          <w:p w14:paraId="5DB775AC" w14:textId="192A5FBA" w:rsidR="00026C6C" w:rsidRPr="004528A7" w:rsidRDefault="00494954" w:rsidP="00756586">
            <w:pPr>
              <w:jc w:val="both"/>
              <w:rPr>
                <w:rFonts w:ascii="Arial Narrow" w:hAnsi="Arial Narrow"/>
              </w:rPr>
            </w:pPr>
            <w:r w:rsidRPr="004528A7">
              <w:rPr>
                <w:rFonts w:ascii="Arial Narrow" w:hAnsi="Arial Narrow"/>
              </w:rPr>
              <w:t>V primeru, da se v garancijsk</w:t>
            </w:r>
            <w:r w:rsidR="00005532" w:rsidRPr="004528A7">
              <w:rPr>
                <w:rFonts w:ascii="Arial Narrow" w:hAnsi="Arial Narrow"/>
              </w:rPr>
              <w:t>i dobi</w:t>
            </w:r>
            <w:r w:rsidR="00E65959" w:rsidRPr="004528A7">
              <w:rPr>
                <w:rFonts w:ascii="Arial Narrow" w:hAnsi="Arial Narrow"/>
              </w:rPr>
              <w:t xml:space="preserve">, na izvedeni </w:t>
            </w:r>
            <w:r w:rsidR="00E65959" w:rsidRPr="004528A7">
              <w:rPr>
                <w:rFonts w:ascii="Arial Narrow" w:hAnsi="Arial Narrow" w:cs="Arial"/>
              </w:rPr>
              <w:t>predelavi/dodelavi in opremljanju osnovnega vozila v</w:t>
            </w:r>
            <w:r w:rsidR="00260CD1" w:rsidRPr="004528A7">
              <w:rPr>
                <w:rFonts w:ascii="Arial Narrow" w:hAnsi="Arial Narrow" w:cs="Arial"/>
              </w:rPr>
              <w:t xml:space="preserve"> reševalno vozilo</w:t>
            </w:r>
            <w:r w:rsidR="00E65959" w:rsidRPr="004528A7">
              <w:rPr>
                <w:rFonts w:ascii="Arial Narrow" w:hAnsi="Arial Narrow" w:cs="Arial"/>
              </w:rPr>
              <w:t xml:space="preserve"> </w:t>
            </w:r>
            <w:r w:rsidR="00E65959" w:rsidRPr="004528A7">
              <w:rPr>
                <w:rFonts w:ascii="Arial Narrow" w:hAnsi="Arial Narrow"/>
              </w:rPr>
              <w:t>enaka napaka ponovi najmanj trikrat (3),</w:t>
            </w:r>
            <w:r w:rsidR="00260CD1" w:rsidRPr="004528A7">
              <w:rPr>
                <w:rFonts w:ascii="Arial Narrow" w:hAnsi="Arial Narrow" w:cs="Arial"/>
              </w:rPr>
              <w:t xml:space="preserve"> </w:t>
            </w:r>
            <w:r w:rsidRPr="004528A7">
              <w:rPr>
                <w:rFonts w:ascii="Arial Narrow" w:hAnsi="Arial Narrow" w:cs="Arial"/>
              </w:rPr>
              <w:t>ponudnik</w:t>
            </w:r>
            <w:r w:rsidR="00E65959" w:rsidRPr="004528A7">
              <w:rPr>
                <w:rFonts w:ascii="Arial Narrow" w:hAnsi="Arial Narrow" w:cs="Arial"/>
              </w:rPr>
              <w:t xml:space="preserve"> </w:t>
            </w:r>
            <w:r w:rsidRPr="004528A7">
              <w:rPr>
                <w:rFonts w:ascii="Arial Narrow" w:hAnsi="Arial Narrow" w:cs="Arial"/>
              </w:rPr>
              <w:t xml:space="preserve">za čas popravila, </w:t>
            </w:r>
            <w:r w:rsidRPr="004528A7">
              <w:rPr>
                <w:rFonts w:ascii="Arial Narrow" w:eastAsia="ArialNarrow" w:hAnsi="Arial Narrow" w:cs="ArialNarrow"/>
              </w:rPr>
              <w:t>brezplačno</w:t>
            </w:r>
            <w:r w:rsidR="00260CD1" w:rsidRPr="004528A7">
              <w:rPr>
                <w:rFonts w:ascii="Arial Narrow" w:eastAsia="ArialNarrow" w:hAnsi="Arial Narrow" w:cs="ArialNarrow"/>
              </w:rPr>
              <w:t xml:space="preserve"> zagotovi uporabo enakovrednega</w:t>
            </w:r>
            <w:r w:rsidRPr="004528A7">
              <w:rPr>
                <w:rFonts w:ascii="Arial Narrow" w:eastAsia="ArialNarrow" w:hAnsi="Arial Narrow" w:cs="ArialNarrow"/>
              </w:rPr>
              <w:t xml:space="preserve"> </w:t>
            </w:r>
            <w:r w:rsidRPr="004528A7">
              <w:rPr>
                <w:rFonts w:ascii="Arial Narrow" w:hAnsi="Arial Narrow"/>
              </w:rPr>
              <w:t xml:space="preserve">nadomestnega reševalnega vozila (vključno z dostavo; reševalno vozilo mora omogočati namestitev, v vozilu uporabnika </w:t>
            </w:r>
            <w:r w:rsidR="009306D2" w:rsidRPr="004528A7">
              <w:rPr>
                <w:rFonts w:ascii="Arial Narrow" w:hAnsi="Arial Narrow"/>
              </w:rPr>
              <w:t>nameščenih MTS in me</w:t>
            </w:r>
            <w:r w:rsidR="009203A6" w:rsidRPr="004528A7">
              <w:rPr>
                <w:rFonts w:ascii="Arial Narrow" w:hAnsi="Arial Narrow"/>
              </w:rPr>
              <w:t xml:space="preserve">dicinskih </w:t>
            </w:r>
            <w:r w:rsidRPr="004528A7">
              <w:rPr>
                <w:rFonts w:ascii="Arial Narrow" w:hAnsi="Arial Narrow"/>
              </w:rPr>
              <w:t>aparatov).</w:t>
            </w:r>
          </w:p>
          <w:p w14:paraId="622A3840" w14:textId="77777777" w:rsidR="00756586" w:rsidRPr="004528A7" w:rsidRDefault="00756586" w:rsidP="00756586">
            <w:pPr>
              <w:autoSpaceDE w:val="0"/>
              <w:autoSpaceDN w:val="0"/>
              <w:adjustRightInd w:val="0"/>
              <w:jc w:val="both"/>
              <w:rPr>
                <w:rFonts w:ascii="Arial Narrow" w:eastAsia="ArialNarrow" w:hAnsi="Arial Narrow" w:cs="ArialNarrow"/>
              </w:rPr>
            </w:pPr>
          </w:p>
          <w:p w14:paraId="77A99844" w14:textId="52E9B5CB" w:rsidR="00634ABE" w:rsidRPr="004528A7" w:rsidRDefault="004F7AF1" w:rsidP="00E748FE">
            <w:pPr>
              <w:autoSpaceDE w:val="0"/>
              <w:autoSpaceDN w:val="0"/>
              <w:adjustRightInd w:val="0"/>
              <w:jc w:val="both"/>
              <w:rPr>
                <w:rFonts w:ascii="Arial Narrow" w:eastAsia="ArialNarrow" w:hAnsi="Arial Narrow" w:cs="ArialNarrow"/>
              </w:rPr>
            </w:pPr>
            <w:r w:rsidRPr="004528A7">
              <w:rPr>
                <w:rFonts w:ascii="Arial Narrow" w:eastAsia="ArialNarrow" w:hAnsi="Arial Narrow" w:cs="ArialNarrow"/>
              </w:rPr>
              <w:t>V</w:t>
            </w:r>
            <w:r w:rsidR="00634ABE" w:rsidRPr="004528A7">
              <w:rPr>
                <w:rFonts w:ascii="Arial Narrow" w:eastAsia="ArialNarrow" w:hAnsi="Arial Narrow" w:cs="ArialNarrow"/>
              </w:rPr>
              <w:t xml:space="preserve"> primeru, da </w:t>
            </w:r>
            <w:r w:rsidR="005A7E1B" w:rsidRPr="004528A7">
              <w:rPr>
                <w:rFonts w:ascii="Arial Narrow" w:eastAsia="ArialNarrow" w:hAnsi="Arial Narrow" w:cs="ArialNarrow"/>
              </w:rPr>
              <w:t>v garancijsk</w:t>
            </w:r>
            <w:r w:rsidR="00005532" w:rsidRPr="004528A7">
              <w:rPr>
                <w:rFonts w:ascii="Arial Narrow" w:eastAsia="ArialNarrow" w:hAnsi="Arial Narrow" w:cs="ArialNarrow"/>
              </w:rPr>
              <w:t>i dobi</w:t>
            </w:r>
            <w:r w:rsidR="005A7E1B" w:rsidRPr="004528A7">
              <w:rPr>
                <w:rFonts w:ascii="Arial Narrow" w:eastAsia="ArialNarrow" w:hAnsi="Arial Narrow" w:cs="ArialNarrow"/>
              </w:rPr>
              <w:t xml:space="preserve">, </w:t>
            </w:r>
            <w:r w:rsidR="00634ABE" w:rsidRPr="004528A7">
              <w:rPr>
                <w:rFonts w:ascii="Arial Narrow" w:eastAsia="ArialNarrow" w:hAnsi="Arial Narrow" w:cs="ArialNarrow"/>
              </w:rPr>
              <w:t>del</w:t>
            </w:r>
            <w:r w:rsidRPr="004528A7">
              <w:rPr>
                <w:rFonts w:ascii="Arial Narrow" w:eastAsia="ArialNarrow" w:hAnsi="Arial Narrow" w:cs="ArialNarrow"/>
              </w:rPr>
              <w:t xml:space="preserve">, </w:t>
            </w:r>
            <w:r w:rsidR="006D4ADC" w:rsidRPr="004528A7">
              <w:rPr>
                <w:rFonts w:ascii="Arial Narrow" w:eastAsia="ArialNarrow" w:hAnsi="Arial Narrow" w:cs="ArialNarrow"/>
              </w:rPr>
              <w:t>povezanih z garancijskimi upravičenji, vzdrževanjem, servisi</w:t>
            </w:r>
            <w:r w:rsidR="00566337" w:rsidRPr="004528A7">
              <w:rPr>
                <w:rFonts w:ascii="Arial Narrow" w:eastAsia="ArialNarrow" w:hAnsi="Arial Narrow" w:cs="ArialNarrow"/>
              </w:rPr>
              <w:t xml:space="preserve">ranjem in popravilom </w:t>
            </w:r>
            <w:r w:rsidR="009306D2" w:rsidRPr="004528A7">
              <w:rPr>
                <w:rFonts w:ascii="Arial Narrow" w:eastAsia="ArialNarrow" w:hAnsi="Arial Narrow" w:cs="ArialNarrow"/>
              </w:rPr>
              <w:t>predhodno, po točkah</w:t>
            </w:r>
            <w:r w:rsidR="00665ED4" w:rsidRPr="004528A7">
              <w:rPr>
                <w:rFonts w:ascii="Arial Narrow" w:eastAsia="ArialNarrow" w:hAnsi="Arial Narrow" w:cs="ArialNarrow"/>
              </w:rPr>
              <w:t xml:space="preserve"> opredeljene opreme za transpor</w:t>
            </w:r>
            <w:r w:rsidR="009306D2" w:rsidRPr="004528A7">
              <w:rPr>
                <w:rFonts w:ascii="Arial Narrow" w:eastAsia="ArialNarrow" w:hAnsi="Arial Narrow" w:cs="ArialNarrow"/>
              </w:rPr>
              <w:t>t pacientov ter predhodno</w:t>
            </w:r>
            <w:r w:rsidR="00455C4C" w:rsidRPr="004528A7">
              <w:rPr>
                <w:rFonts w:ascii="Arial Narrow" w:eastAsia="ArialNarrow" w:hAnsi="Arial Narrow" w:cs="ArialNarrow"/>
              </w:rPr>
              <w:t>,</w:t>
            </w:r>
            <w:r w:rsidR="009306D2" w:rsidRPr="004528A7">
              <w:rPr>
                <w:rFonts w:ascii="Arial Narrow" w:eastAsia="ArialNarrow" w:hAnsi="Arial Narrow" w:cs="ArialNarrow"/>
              </w:rPr>
              <w:t xml:space="preserve"> po točkah</w:t>
            </w:r>
            <w:r w:rsidR="00665ED4" w:rsidRPr="004528A7">
              <w:rPr>
                <w:rFonts w:ascii="Arial Narrow" w:eastAsia="ArialNarrow" w:hAnsi="Arial Narrow" w:cs="ArialNarrow"/>
              </w:rPr>
              <w:t xml:space="preserve"> opredeljene </w:t>
            </w:r>
            <w:r w:rsidR="00566337" w:rsidRPr="004528A7">
              <w:rPr>
                <w:rFonts w:ascii="Arial Narrow" w:eastAsia="ArialNarrow" w:hAnsi="Arial Narrow" w:cs="ArialNarrow"/>
              </w:rPr>
              <w:t xml:space="preserve">medicinsko tehnične opreme (aparatov) </w:t>
            </w:r>
            <w:r w:rsidR="00634ABE" w:rsidRPr="004528A7">
              <w:rPr>
                <w:rFonts w:ascii="Arial Narrow" w:eastAsia="ArialNarrow" w:hAnsi="Arial Narrow" w:cs="ArialNarrow"/>
              </w:rPr>
              <w:t xml:space="preserve">ni mogoče opraviti </w:t>
            </w:r>
            <w:r w:rsidR="00634ABE" w:rsidRPr="004528A7">
              <w:rPr>
                <w:rFonts w:ascii="Arial Narrow" w:hAnsi="Arial Narrow" w:cs="Arial"/>
              </w:rPr>
              <w:t>v poda</w:t>
            </w:r>
            <w:r w:rsidR="00260CD1" w:rsidRPr="004528A7">
              <w:rPr>
                <w:rFonts w:ascii="Arial Narrow" w:hAnsi="Arial Narrow" w:cs="Arial"/>
              </w:rPr>
              <w:t xml:space="preserve">nem roku za odpravo napak, </w:t>
            </w:r>
            <w:r w:rsidR="00005532" w:rsidRPr="004528A7">
              <w:rPr>
                <w:rFonts w:ascii="Arial Narrow" w:eastAsia="ArialNarrow" w:hAnsi="Arial Narrow" w:cs="ArialNarrow"/>
              </w:rPr>
              <w:t>ponudnik</w:t>
            </w:r>
            <w:r w:rsidR="00260CD1" w:rsidRPr="004528A7">
              <w:rPr>
                <w:rFonts w:ascii="Arial Narrow" w:eastAsia="ArialNarrow" w:hAnsi="Arial Narrow" w:cs="ArialNarrow"/>
              </w:rPr>
              <w:t xml:space="preserve"> za čas popravila</w:t>
            </w:r>
            <w:r w:rsidR="00BC6310" w:rsidRPr="004528A7">
              <w:rPr>
                <w:rFonts w:ascii="Arial Narrow" w:eastAsia="ArialNarrow" w:hAnsi="Arial Narrow" w:cs="ArialNarrow"/>
              </w:rPr>
              <w:t>,</w:t>
            </w:r>
            <w:r w:rsidR="00634ABE" w:rsidRPr="004528A7">
              <w:rPr>
                <w:rFonts w:ascii="Arial Narrow" w:eastAsia="ArialNarrow" w:hAnsi="Arial Narrow" w:cs="ArialNarrow"/>
              </w:rPr>
              <w:t xml:space="preserve"> brezplačno zagotoviti uporabo </w:t>
            </w:r>
            <w:r w:rsidR="00BC6310" w:rsidRPr="004528A7">
              <w:rPr>
                <w:rFonts w:ascii="Arial Narrow" w:eastAsia="ArialNarrow" w:hAnsi="Arial Narrow" w:cs="ArialNarrow"/>
              </w:rPr>
              <w:t xml:space="preserve">enakovredne nadomestne opreme </w:t>
            </w:r>
            <w:r w:rsidR="00634ABE" w:rsidRPr="004528A7">
              <w:rPr>
                <w:rFonts w:ascii="Arial Narrow" w:hAnsi="Arial Narrow"/>
              </w:rPr>
              <w:t>(vključno z dostavo in montažo).</w:t>
            </w:r>
          </w:p>
          <w:p w14:paraId="4043575F" w14:textId="77777777" w:rsidR="00634ABE" w:rsidRPr="004528A7" w:rsidRDefault="00634ABE" w:rsidP="00005532">
            <w:pPr>
              <w:jc w:val="both"/>
              <w:rPr>
                <w:rFonts w:ascii="Arial Narrow" w:eastAsia="ArialNarrow" w:hAnsi="Arial Narrow" w:cs="ArialNarrow"/>
              </w:rPr>
            </w:pPr>
          </w:p>
        </w:tc>
      </w:tr>
    </w:tbl>
    <w:p w14:paraId="0FF3487D" w14:textId="77777777" w:rsidR="00755B5B" w:rsidRPr="000652F0" w:rsidRDefault="00755B5B" w:rsidP="00D23206">
      <w:pPr>
        <w:rPr>
          <w:b/>
          <w:sz w:val="28"/>
          <w:szCs w:val="28"/>
        </w:rPr>
      </w:pPr>
    </w:p>
    <w:p w14:paraId="0330A294" w14:textId="77777777" w:rsidR="00755B5B" w:rsidRPr="000652F0" w:rsidRDefault="00755B5B" w:rsidP="00D23206">
      <w:pPr>
        <w:rPr>
          <w:b/>
          <w:sz w:val="28"/>
          <w:szCs w:val="28"/>
        </w:rPr>
        <w:sectPr w:rsidR="00755B5B" w:rsidRPr="000652F0" w:rsidSect="00643497">
          <w:headerReference w:type="default" r:id="rId17"/>
          <w:footerReference w:type="default" r:id="rId18"/>
          <w:headerReference w:type="first" r:id="rId19"/>
          <w:footerReference w:type="first" r:id="rId20"/>
          <w:pgSz w:w="11906" w:h="16838" w:code="9"/>
          <w:pgMar w:top="1417" w:right="1417" w:bottom="1417" w:left="1417" w:header="851" w:footer="454" w:gutter="0"/>
          <w:pgNumType w:start="1"/>
          <w:cols w:space="708"/>
          <w:titlePg/>
          <w:docGrid w:linePitch="360"/>
        </w:sectPr>
      </w:pPr>
    </w:p>
    <w:p w14:paraId="7BD9BFF5" w14:textId="77777777" w:rsidR="003C098F" w:rsidRDefault="003C098F" w:rsidP="006018D8">
      <w:pPr>
        <w:jc w:val="both"/>
        <w:rPr>
          <w:rFonts w:ascii="Arial Narrow" w:hAnsi="Arial Narrow"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72"/>
        <w:gridCol w:w="109"/>
        <w:gridCol w:w="4923"/>
        <w:gridCol w:w="109"/>
      </w:tblGrid>
      <w:tr w:rsidR="000F2BC5" w14:paraId="6B0A88F4" w14:textId="77777777" w:rsidTr="000F2BC5">
        <w:trPr>
          <w:trHeight w:val="534"/>
        </w:trPr>
        <w:tc>
          <w:tcPr>
            <w:tcW w:w="9747" w:type="dxa"/>
            <w:gridSpan w:val="5"/>
            <w:tcBorders>
              <w:top w:val="single" w:sz="4" w:space="0" w:color="auto"/>
              <w:left w:val="single" w:sz="4" w:space="0" w:color="auto"/>
              <w:bottom w:val="single" w:sz="4" w:space="0" w:color="auto"/>
              <w:right w:val="single" w:sz="4" w:space="0" w:color="auto"/>
            </w:tcBorders>
            <w:hideMark/>
          </w:tcPr>
          <w:p w14:paraId="6BA6230C" w14:textId="77777777" w:rsidR="000F2BC5" w:rsidRDefault="000F2BC5" w:rsidP="00FA59DD">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14:paraId="5F9B7CAB" w14:textId="77777777" w:rsidR="000F2BC5" w:rsidRDefault="000F2BC5" w:rsidP="00FA59DD">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0F2BC5" w14:paraId="1BBE5142" w14:textId="77777777" w:rsidTr="000F2BC5">
        <w:tc>
          <w:tcPr>
            <w:tcW w:w="4715" w:type="dxa"/>
            <w:gridSpan w:val="3"/>
            <w:tcBorders>
              <w:top w:val="single" w:sz="4" w:space="0" w:color="auto"/>
              <w:left w:val="single" w:sz="4" w:space="0" w:color="auto"/>
              <w:bottom w:val="single" w:sz="4" w:space="0" w:color="auto"/>
              <w:right w:val="single" w:sz="4" w:space="0" w:color="auto"/>
            </w:tcBorders>
            <w:hideMark/>
          </w:tcPr>
          <w:p w14:paraId="0E34FADF" w14:textId="77777777" w:rsidR="000F2BC5" w:rsidRDefault="000F2BC5" w:rsidP="00FA59DD">
            <w:pPr>
              <w:spacing w:line="256" w:lineRule="auto"/>
              <w:jc w:val="center"/>
              <w:rPr>
                <w:rFonts w:ascii="Arial Narrow" w:hAnsi="Arial Narrow"/>
                <w:b/>
                <w:lang w:eastAsia="en-US"/>
              </w:rPr>
            </w:pPr>
            <w:r>
              <w:rPr>
                <w:rFonts w:ascii="Arial Narrow" w:hAnsi="Arial Narrow"/>
                <w:b/>
                <w:lang w:eastAsia="en-US"/>
              </w:rPr>
              <w:t>POGOJ</w:t>
            </w:r>
          </w:p>
        </w:tc>
        <w:tc>
          <w:tcPr>
            <w:tcW w:w="5032" w:type="dxa"/>
            <w:gridSpan w:val="2"/>
            <w:tcBorders>
              <w:top w:val="single" w:sz="4" w:space="0" w:color="auto"/>
              <w:left w:val="single" w:sz="4" w:space="0" w:color="auto"/>
              <w:bottom w:val="single" w:sz="4" w:space="0" w:color="auto"/>
              <w:right w:val="single" w:sz="4" w:space="0" w:color="auto"/>
            </w:tcBorders>
            <w:hideMark/>
          </w:tcPr>
          <w:p w14:paraId="2188E4CD" w14:textId="77777777" w:rsidR="000F2BC5" w:rsidRDefault="000F2BC5" w:rsidP="00FA59DD">
            <w:pPr>
              <w:spacing w:line="256" w:lineRule="auto"/>
              <w:jc w:val="center"/>
              <w:rPr>
                <w:rFonts w:ascii="Arial Narrow" w:hAnsi="Arial Narrow"/>
                <w:b/>
                <w:lang w:eastAsia="en-US"/>
              </w:rPr>
            </w:pPr>
            <w:r>
              <w:rPr>
                <w:rFonts w:ascii="Arial Narrow" w:hAnsi="Arial Narrow"/>
                <w:b/>
                <w:lang w:eastAsia="en-US"/>
              </w:rPr>
              <w:t>DOKAZ</w:t>
            </w:r>
          </w:p>
        </w:tc>
      </w:tr>
      <w:tr w:rsidR="000F2BC5" w14:paraId="75EC7293"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hideMark/>
          </w:tcPr>
          <w:p w14:paraId="6F402113" w14:textId="77777777" w:rsidR="000F2BC5" w:rsidRPr="00467286" w:rsidRDefault="000F2BC5" w:rsidP="00FA59DD">
            <w:pPr>
              <w:spacing w:line="256" w:lineRule="auto"/>
              <w:rPr>
                <w:rFonts w:ascii="Arial Narrow" w:hAnsi="Arial Narrow"/>
                <w:b/>
                <w:lang w:eastAsia="en-US"/>
              </w:rPr>
            </w:pPr>
            <w:r w:rsidRPr="00467286">
              <w:rPr>
                <w:rFonts w:ascii="Arial Narrow" w:hAnsi="Arial Narrow"/>
                <w:b/>
                <w:lang w:eastAsia="en-US"/>
              </w:rPr>
              <w:t>1.</w:t>
            </w:r>
          </w:p>
        </w:tc>
        <w:tc>
          <w:tcPr>
            <w:tcW w:w="4072" w:type="dxa"/>
            <w:tcBorders>
              <w:top w:val="single" w:sz="4" w:space="0" w:color="auto"/>
              <w:left w:val="single" w:sz="4" w:space="0" w:color="auto"/>
              <w:bottom w:val="single" w:sz="4" w:space="0" w:color="auto"/>
              <w:right w:val="single" w:sz="4" w:space="0" w:color="auto"/>
            </w:tcBorders>
          </w:tcPr>
          <w:p w14:paraId="0A41B66A" w14:textId="77777777" w:rsidR="000F2BC5" w:rsidRDefault="000F2BC5" w:rsidP="00FA59DD">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15FFB230" w14:textId="77777777" w:rsidR="000F2BC5" w:rsidRDefault="000F2BC5" w:rsidP="00FA59DD">
            <w:pPr>
              <w:spacing w:line="256" w:lineRule="auto"/>
              <w:rPr>
                <w:rFonts w:ascii="Arial Narrow" w:hAnsi="Arial Narrow" w:cs="Arial"/>
                <w:bCs/>
                <w:lang w:eastAsia="en-US"/>
              </w:rPr>
            </w:pPr>
          </w:p>
        </w:tc>
        <w:tc>
          <w:tcPr>
            <w:tcW w:w="5032" w:type="dxa"/>
            <w:gridSpan w:val="2"/>
            <w:tcBorders>
              <w:top w:val="single" w:sz="4" w:space="0" w:color="auto"/>
              <w:left w:val="single" w:sz="4" w:space="0" w:color="auto"/>
              <w:bottom w:val="single" w:sz="4" w:space="0" w:color="auto"/>
              <w:right w:val="single" w:sz="4" w:space="0" w:color="auto"/>
            </w:tcBorders>
            <w:hideMark/>
          </w:tcPr>
          <w:p w14:paraId="0D639F53" w14:textId="77777777" w:rsidR="000F2BC5" w:rsidRDefault="000F2BC5" w:rsidP="00FA59DD">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41E3FC5C" w14:textId="6EDF97E3" w:rsidR="000F2BC5" w:rsidRDefault="000F2BC5" w:rsidP="00FA588D">
            <w:pPr>
              <w:spacing w:line="256" w:lineRule="auto"/>
              <w:jc w:val="both"/>
              <w:rPr>
                <w:rFonts w:ascii="Arial Narrow" w:hAnsi="Arial Narrow" w:cs="Arial"/>
                <w:b/>
                <w:bCs/>
                <w:color w:val="0000FF"/>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sidR="00682FEC">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62551AA7" w14:textId="77777777" w:rsidR="007D092F" w:rsidRPr="00097D75" w:rsidRDefault="007D092F" w:rsidP="00FA588D">
            <w:pPr>
              <w:spacing w:line="256" w:lineRule="auto"/>
              <w:jc w:val="both"/>
              <w:rPr>
                <w:rFonts w:ascii="Arial Narrow" w:hAnsi="Arial Narrow"/>
                <w:lang w:eastAsia="en-US"/>
              </w:rPr>
            </w:pPr>
          </w:p>
        </w:tc>
      </w:tr>
      <w:tr w:rsidR="008E0815" w14:paraId="7C34C336"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0AF45F8D" w14:textId="77777777" w:rsidR="008E0815" w:rsidRPr="000C517B" w:rsidRDefault="008E0815" w:rsidP="00FA59DD">
            <w:pPr>
              <w:spacing w:line="256" w:lineRule="auto"/>
              <w:rPr>
                <w:rFonts w:ascii="Arial Narrow" w:hAnsi="Arial Narrow"/>
                <w:b/>
                <w:highlight w:val="yellow"/>
                <w:lang w:eastAsia="en-US"/>
              </w:rPr>
            </w:pPr>
            <w:r w:rsidRPr="000652F0">
              <w:rPr>
                <w:rFonts w:ascii="Arial Narrow" w:hAnsi="Arial Narrow"/>
                <w:b/>
                <w:lang w:eastAsia="en-US"/>
              </w:rPr>
              <w:t>2.</w:t>
            </w:r>
          </w:p>
        </w:tc>
        <w:tc>
          <w:tcPr>
            <w:tcW w:w="4072" w:type="dxa"/>
            <w:tcBorders>
              <w:top w:val="single" w:sz="4" w:space="0" w:color="auto"/>
              <w:left w:val="single" w:sz="4" w:space="0" w:color="auto"/>
              <w:bottom w:val="single" w:sz="4" w:space="0" w:color="auto"/>
              <w:right w:val="single" w:sz="4" w:space="0" w:color="auto"/>
            </w:tcBorders>
          </w:tcPr>
          <w:p w14:paraId="5C02584C" w14:textId="77777777" w:rsidR="008E0815" w:rsidRPr="000652F0" w:rsidRDefault="00093B53" w:rsidP="000C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sidRPr="000652F0">
              <w:rPr>
                <w:rFonts w:ascii="Arial Narrow" w:hAnsi="Arial Narrow" w:cs="Arial"/>
              </w:rPr>
              <w:t>Zahteva za SKLOP</w:t>
            </w:r>
            <w:r w:rsidR="008E0815" w:rsidRPr="000652F0">
              <w:rPr>
                <w:rFonts w:ascii="Arial Narrow" w:hAnsi="Arial Narrow" w:cs="Arial"/>
              </w:rPr>
              <w:t xml:space="preserve"> 1 –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gridSpan w:val="2"/>
            <w:tcBorders>
              <w:top w:val="single" w:sz="4" w:space="0" w:color="auto"/>
              <w:left w:val="single" w:sz="4" w:space="0" w:color="auto"/>
              <w:bottom w:val="single" w:sz="4" w:space="0" w:color="auto"/>
              <w:right w:val="single" w:sz="4" w:space="0" w:color="auto"/>
            </w:tcBorders>
          </w:tcPr>
          <w:p w14:paraId="61023EAA" w14:textId="77777777" w:rsidR="008E0815" w:rsidRPr="000652F0" w:rsidRDefault="008E0815" w:rsidP="000C517B">
            <w:pPr>
              <w:spacing w:line="256" w:lineRule="auto"/>
              <w:jc w:val="both"/>
              <w:rPr>
                <w:rFonts w:ascii="Arial Narrow" w:hAnsi="Arial Narrow"/>
                <w:b/>
                <w:bCs/>
                <w:sz w:val="22"/>
                <w:szCs w:val="22"/>
                <w:lang w:eastAsia="en-US"/>
              </w:rPr>
            </w:pPr>
            <w:r w:rsidRPr="000652F0">
              <w:rPr>
                <w:rFonts w:ascii="Arial Narrow" w:hAnsi="Arial Narrow"/>
                <w:b/>
                <w:bCs/>
                <w:sz w:val="22"/>
                <w:szCs w:val="22"/>
                <w:lang w:eastAsia="en-US"/>
              </w:rPr>
              <w:t xml:space="preserve">1. </w:t>
            </w:r>
            <w:r w:rsidRPr="000652F0">
              <w:rPr>
                <w:rFonts w:ascii="Arial Narrow" w:hAnsi="Arial Narrow"/>
                <w:b/>
                <w:bCs/>
                <w:sz w:val="22"/>
                <w:szCs w:val="22"/>
                <w:u w:val="single"/>
                <w:lang w:eastAsia="en-US"/>
              </w:rPr>
              <w:t>Ponudnik iz Republike Slovenije</w:t>
            </w:r>
            <w:r w:rsidRPr="000652F0">
              <w:rPr>
                <w:rFonts w:ascii="Arial Narrow" w:hAnsi="Arial Narrow" w:cs="Arial"/>
                <w:b/>
                <w:bCs/>
                <w:sz w:val="22"/>
                <w:szCs w:val="22"/>
                <w:lang w:eastAsia="en-US"/>
              </w:rPr>
              <w:t xml:space="preserve"> kot predhodni dokaz v ponudbi predloži izpolnjen, podpisan in žigosan obrazec </w:t>
            </w:r>
            <w:r w:rsidRPr="000652F0">
              <w:rPr>
                <w:rFonts w:ascii="Arial Narrow" w:hAnsi="Arial Narrow" w:cs="Arial"/>
                <w:b/>
                <w:bCs/>
                <w:color w:val="0000FF"/>
                <w:sz w:val="22"/>
                <w:szCs w:val="22"/>
                <w:lang w:eastAsia="en-US"/>
              </w:rPr>
              <w:t>ESPD</w:t>
            </w:r>
            <w:r w:rsidRPr="000652F0">
              <w:rPr>
                <w:rFonts w:ascii="Arial Narrow" w:hAnsi="Arial Narrow" w:cs="Arial"/>
                <w:b/>
                <w:bCs/>
                <w:color w:val="0000FF"/>
                <w:lang w:eastAsia="en-US"/>
              </w:rPr>
              <w:t xml:space="preserve"> v </w:t>
            </w:r>
            <w:proofErr w:type="spellStart"/>
            <w:r w:rsidRPr="000652F0">
              <w:rPr>
                <w:rFonts w:ascii="Arial Narrow" w:hAnsi="Arial Narrow" w:cs="Arial"/>
                <w:b/>
                <w:bCs/>
                <w:color w:val="0000FF"/>
                <w:lang w:eastAsia="en-US"/>
              </w:rPr>
              <w:t>pdf</w:t>
            </w:r>
            <w:proofErr w:type="spellEnd"/>
            <w:r w:rsidRPr="000652F0">
              <w:rPr>
                <w:rFonts w:ascii="Arial Narrow" w:hAnsi="Arial Narrow" w:cs="Arial"/>
                <w:b/>
                <w:bCs/>
                <w:color w:val="0000FF"/>
                <w:lang w:eastAsia="en-US"/>
              </w:rPr>
              <w:t xml:space="preserve"> obliki</w:t>
            </w:r>
            <w:r w:rsidRPr="000652F0">
              <w:rPr>
                <w:rFonts w:ascii="Arial Narrow" w:hAnsi="Arial Narrow" w:cs="Arial"/>
                <w:b/>
                <w:bCs/>
                <w:lang w:eastAsia="en-US"/>
              </w:rPr>
              <w:t>.</w:t>
            </w:r>
          </w:p>
          <w:p w14:paraId="2E2ADE8B" w14:textId="77777777" w:rsidR="008E0815" w:rsidRPr="000652F0" w:rsidRDefault="008E0815" w:rsidP="000C517B">
            <w:pPr>
              <w:spacing w:line="256" w:lineRule="auto"/>
              <w:jc w:val="both"/>
              <w:rPr>
                <w:rFonts w:ascii="Arial Narrow" w:hAnsi="Arial Narrow"/>
                <w:b/>
                <w:bCs/>
                <w:sz w:val="22"/>
                <w:szCs w:val="22"/>
                <w:lang w:eastAsia="en-US"/>
              </w:rPr>
            </w:pPr>
          </w:p>
          <w:p w14:paraId="3DA84BB8" w14:textId="77777777" w:rsidR="008E0815" w:rsidRPr="000652F0" w:rsidRDefault="008E0815" w:rsidP="000C517B">
            <w:pPr>
              <w:spacing w:line="256" w:lineRule="auto"/>
              <w:jc w:val="both"/>
              <w:rPr>
                <w:rFonts w:ascii="Arial Narrow" w:hAnsi="Arial Narrow"/>
                <w:b/>
                <w:bCs/>
                <w:sz w:val="22"/>
                <w:szCs w:val="22"/>
                <w:lang w:eastAsia="en-US"/>
              </w:rPr>
            </w:pPr>
            <w:r w:rsidRPr="000652F0">
              <w:rPr>
                <w:rFonts w:ascii="Arial Narrow" w:hAnsi="Arial Narrow"/>
                <w:b/>
                <w:bCs/>
                <w:sz w:val="22"/>
                <w:szCs w:val="22"/>
                <w:lang w:eastAsia="en-US"/>
              </w:rPr>
              <w:t xml:space="preserve">2. če je ponudnik </w:t>
            </w:r>
            <w:r w:rsidRPr="000652F0">
              <w:rPr>
                <w:rFonts w:ascii="Arial Narrow" w:hAnsi="Arial Narrow"/>
                <w:b/>
                <w:bCs/>
                <w:sz w:val="22"/>
                <w:szCs w:val="22"/>
                <w:u w:val="single"/>
                <w:lang w:eastAsia="en-US"/>
              </w:rPr>
              <w:t>iz druge države članice EU</w:t>
            </w:r>
            <w:r w:rsidRPr="000652F0">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7C6DA7C8" w14:textId="77777777" w:rsidR="008E0815" w:rsidRPr="000652F0" w:rsidRDefault="008E0815" w:rsidP="000C517B">
            <w:pPr>
              <w:spacing w:line="256" w:lineRule="auto"/>
              <w:jc w:val="both"/>
              <w:rPr>
                <w:rFonts w:ascii="Arial Narrow" w:hAnsi="Arial Narrow" w:cs="Arial"/>
                <w:b/>
                <w:sz w:val="22"/>
                <w:szCs w:val="22"/>
                <w:lang w:eastAsia="en-US"/>
              </w:rPr>
            </w:pPr>
            <w:r w:rsidRPr="000652F0">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15CAB0F9" w14:textId="77777777" w:rsidR="003234FE" w:rsidRPr="000652F0" w:rsidRDefault="008E0815" w:rsidP="000C517B">
            <w:pPr>
              <w:spacing w:line="256" w:lineRule="auto"/>
              <w:jc w:val="both"/>
              <w:rPr>
                <w:rFonts w:ascii="Arial Narrow" w:hAnsi="Arial Narrow" w:cs="Arial"/>
                <w:b/>
                <w:sz w:val="22"/>
                <w:szCs w:val="22"/>
                <w:lang w:eastAsia="en-US"/>
              </w:rPr>
            </w:pPr>
            <w:r w:rsidRPr="000652F0">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1BF40A1D" w14:textId="77777777" w:rsidR="007D092F" w:rsidRPr="000652F0" w:rsidRDefault="007D092F" w:rsidP="000C517B">
            <w:pPr>
              <w:spacing w:line="256" w:lineRule="auto"/>
              <w:jc w:val="both"/>
              <w:rPr>
                <w:rFonts w:ascii="Arial Narrow" w:hAnsi="Arial Narrow" w:cs="Arial"/>
                <w:sz w:val="22"/>
                <w:szCs w:val="22"/>
                <w:lang w:eastAsia="en-US"/>
              </w:rPr>
            </w:pPr>
          </w:p>
        </w:tc>
      </w:tr>
      <w:tr w:rsidR="000F2BC5" w14:paraId="566CD2C2"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0F31F62A" w14:textId="77777777" w:rsidR="000F2BC5" w:rsidRPr="00467286" w:rsidRDefault="008E0815" w:rsidP="00FA59DD">
            <w:pPr>
              <w:spacing w:line="256" w:lineRule="auto"/>
              <w:rPr>
                <w:rFonts w:ascii="Arial Narrow" w:hAnsi="Arial Narrow"/>
                <w:b/>
                <w:lang w:eastAsia="en-US"/>
              </w:rPr>
            </w:pPr>
            <w:r>
              <w:rPr>
                <w:rFonts w:ascii="Arial Narrow" w:hAnsi="Arial Narrow"/>
                <w:b/>
                <w:lang w:eastAsia="en-US"/>
              </w:rPr>
              <w:t>3</w:t>
            </w:r>
            <w:r w:rsidR="000F2BC5" w:rsidRPr="00467286">
              <w:rPr>
                <w:rFonts w:ascii="Arial Narrow" w:hAnsi="Arial Narrow"/>
                <w:b/>
                <w:lang w:eastAsia="en-US"/>
              </w:rPr>
              <w:t>.</w:t>
            </w:r>
          </w:p>
          <w:p w14:paraId="0ABD735E" w14:textId="77777777" w:rsidR="000F2BC5" w:rsidRDefault="000F2BC5" w:rsidP="00FA59DD">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20FF82EA" w14:textId="77777777" w:rsidR="000F2BC5" w:rsidRDefault="000F2BC5" w:rsidP="00FA5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054E1378" w14:textId="77777777" w:rsidR="000F2BC5" w:rsidRDefault="000F2BC5" w:rsidP="00FA59DD">
            <w:pPr>
              <w:spacing w:line="256" w:lineRule="auto"/>
              <w:jc w:val="both"/>
              <w:rPr>
                <w:rFonts w:ascii="Arial Narrow" w:hAnsi="Arial Narrow" w:cs="Arial"/>
                <w:b/>
                <w:lang w:eastAsia="en-US"/>
              </w:rPr>
            </w:pPr>
          </w:p>
          <w:p w14:paraId="1F4D8883"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108. členu KZ-1</w:t>
            </w:r>
          </w:p>
          <w:p w14:paraId="7C7AB99E"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109. členu do vključno 113. členu KZ-1</w:t>
            </w:r>
          </w:p>
          <w:p w14:paraId="0B2FCCCD"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157. členu KZ-1</w:t>
            </w:r>
          </w:p>
          <w:p w14:paraId="43D08540"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196. členu KZ-1</w:t>
            </w:r>
          </w:p>
          <w:p w14:paraId="3194CB9B"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lastRenderedPageBreak/>
              <w:t>211. členu KZ-1</w:t>
            </w:r>
          </w:p>
          <w:p w14:paraId="3453CD9B"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 xml:space="preserve">225. členu do vključno 250. členu KZ-1 </w:t>
            </w:r>
          </w:p>
          <w:p w14:paraId="0E03740D"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 členu KZ-1</w:t>
            </w:r>
          </w:p>
          <w:p w14:paraId="3587C7CD"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257a. členu KZ-1</w:t>
            </w:r>
          </w:p>
          <w:p w14:paraId="3508DC57" w14:textId="77777777" w:rsidR="000F2BC5"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260. členu do vključno 264. členu KZ-1</w:t>
            </w:r>
          </w:p>
          <w:p w14:paraId="2FF9B96B" w14:textId="77777777" w:rsidR="000F2BC5" w:rsidRPr="007D092F" w:rsidRDefault="000F2BC5"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294. členu KZ-1</w:t>
            </w:r>
          </w:p>
          <w:p w14:paraId="1A4B001C" w14:textId="77777777" w:rsidR="007D092F" w:rsidRPr="007D092F" w:rsidRDefault="007D092F" w:rsidP="007D0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4A4FFB87" w14:textId="77777777" w:rsidR="000F2BC5" w:rsidRDefault="000F2BC5" w:rsidP="00482D9B">
            <w:pPr>
              <w:numPr>
                <w:ilvl w:val="0"/>
                <w:numId w:val="1"/>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14:paraId="79713D36" w14:textId="77777777" w:rsidR="000F2BC5" w:rsidRDefault="000F2BC5" w:rsidP="00FA59DD">
            <w:pPr>
              <w:spacing w:line="256" w:lineRule="auto"/>
              <w:jc w:val="both"/>
              <w:rPr>
                <w:rFonts w:ascii="Arial Narrow" w:hAnsi="Arial Narrow" w:cs="Arial"/>
                <w:b/>
                <w:bCs/>
                <w:lang w:eastAsia="en-US"/>
              </w:rPr>
            </w:pPr>
            <w:r>
              <w:rPr>
                <w:rFonts w:ascii="Arial Narrow" w:hAnsi="Arial Narrow" w:cs="Arial"/>
                <w:b/>
                <w:bCs/>
                <w:lang w:eastAsia="en-US"/>
              </w:rPr>
              <w:t>ali</w:t>
            </w:r>
          </w:p>
          <w:p w14:paraId="0846324A" w14:textId="77777777" w:rsidR="000F2BC5" w:rsidRDefault="000F2BC5" w:rsidP="00482D9B">
            <w:pPr>
              <w:pStyle w:val="Odstavekseznama"/>
              <w:numPr>
                <w:ilvl w:val="0"/>
                <w:numId w:val="1"/>
              </w:numPr>
              <w:spacing w:after="0" w:line="240" w:lineRule="auto"/>
              <w:contextualSpacing/>
              <w:jc w:val="both"/>
              <w:rPr>
                <w:rFonts w:ascii="Arial Narrow" w:hAnsi="Arial Narrow" w:cs="Arial"/>
                <w:b/>
                <w:bCs/>
                <w:sz w:val="24"/>
                <w:szCs w:val="24"/>
              </w:rPr>
            </w:pPr>
            <w:r>
              <w:rPr>
                <w:rFonts w:ascii="Arial Narrow" w:hAnsi="Arial Narrow" w:cs="Arial"/>
                <w:b/>
                <w:bCs/>
                <w:sz w:val="24"/>
                <w:szCs w:val="24"/>
              </w:rPr>
              <w:t>predloži dokazilo o nekaznovanosti iz Kazenske evidence fizičnih oz. pravnih oseb</w:t>
            </w:r>
            <w:r w:rsidR="00EF0648">
              <w:rPr>
                <w:rFonts w:ascii="Arial Narrow" w:hAnsi="Arial Narrow" w:cs="Arial"/>
                <w:b/>
                <w:bCs/>
                <w:sz w:val="24"/>
                <w:szCs w:val="24"/>
              </w:rPr>
              <w:t>, ki ne sme biti starejše od 4 mesecev od poteka roka za oddajo ponudb</w:t>
            </w:r>
          </w:p>
          <w:p w14:paraId="0803E321" w14:textId="77777777" w:rsidR="000F2BC5" w:rsidRDefault="000F2BC5" w:rsidP="00FA59DD">
            <w:pPr>
              <w:spacing w:line="256" w:lineRule="auto"/>
              <w:ind w:left="465"/>
              <w:jc w:val="both"/>
              <w:rPr>
                <w:rFonts w:ascii="Arial Narrow" w:hAnsi="Arial Narrow" w:cs="Arial"/>
                <w:b/>
                <w:bCs/>
                <w:lang w:eastAsia="en-US"/>
              </w:rPr>
            </w:pPr>
          </w:p>
          <w:p w14:paraId="182D1CD7" w14:textId="334FCAD6" w:rsidR="000F2BC5" w:rsidRDefault="000F2BC5" w:rsidP="00FA59DD">
            <w:pPr>
              <w:spacing w:line="256" w:lineRule="auto"/>
              <w:rPr>
                <w:rFonts w:ascii="Arial Narrow" w:hAnsi="Arial Narrow" w:cs="Arial"/>
                <w:b/>
                <w:bCs/>
                <w:color w:val="0000FF"/>
                <w:lang w:eastAsia="en-US"/>
              </w:rPr>
            </w:pPr>
            <w:r>
              <w:rPr>
                <w:rFonts w:ascii="Arial Narrow" w:hAnsi="Arial Narrow" w:cs="Arial"/>
                <w:b/>
                <w:bCs/>
                <w:lang w:eastAsia="en-US"/>
              </w:rPr>
              <w:lastRenderedPageBreak/>
              <w:t xml:space="preserve">Ponudnik kot predhodni dokaz v ponudbi predloži izpolnjen, podpisan in žigosan obrazec </w:t>
            </w:r>
            <w:r>
              <w:rPr>
                <w:rFonts w:ascii="Arial Narrow" w:hAnsi="Arial Narrow" w:cs="Arial"/>
                <w:b/>
                <w:bCs/>
                <w:color w:val="0000FF"/>
                <w:sz w:val="22"/>
                <w:szCs w:val="22"/>
                <w:lang w:eastAsia="en-US"/>
              </w:rPr>
              <w:t>ESPD</w:t>
            </w:r>
            <w:r w:rsidR="00FA588D">
              <w:rPr>
                <w:rFonts w:ascii="Arial Narrow" w:hAnsi="Arial Narrow" w:cs="Arial"/>
                <w:b/>
                <w:bCs/>
                <w:color w:val="0000FF"/>
                <w:lang w:eastAsia="en-US"/>
              </w:rPr>
              <w:t xml:space="preserve"> v </w:t>
            </w:r>
            <w:proofErr w:type="spellStart"/>
            <w:r w:rsidR="00682FEC">
              <w:rPr>
                <w:rFonts w:ascii="Arial Narrow" w:hAnsi="Arial Narrow" w:cs="Arial"/>
                <w:b/>
                <w:bCs/>
                <w:color w:val="0000FF"/>
                <w:lang w:eastAsia="en-US"/>
              </w:rPr>
              <w:t>pdf</w:t>
            </w:r>
            <w:proofErr w:type="spellEnd"/>
            <w:r w:rsidR="00FA588D">
              <w:rPr>
                <w:rFonts w:ascii="Arial Narrow" w:hAnsi="Arial Narrow" w:cs="Arial"/>
                <w:b/>
                <w:bCs/>
                <w:color w:val="0000FF"/>
                <w:lang w:eastAsia="en-US"/>
              </w:rPr>
              <w:t xml:space="preserve"> </w:t>
            </w:r>
            <w:r>
              <w:rPr>
                <w:rFonts w:ascii="Arial Narrow" w:hAnsi="Arial Narrow" w:cs="Arial"/>
                <w:b/>
                <w:bCs/>
                <w:color w:val="0000FF"/>
                <w:lang w:eastAsia="en-US"/>
              </w:rPr>
              <w:t>obliki.</w:t>
            </w:r>
          </w:p>
          <w:p w14:paraId="15B83242" w14:textId="77777777" w:rsidR="0055123C" w:rsidRPr="0055123C" w:rsidRDefault="0055123C" w:rsidP="00FA59DD">
            <w:pPr>
              <w:spacing w:line="256" w:lineRule="auto"/>
              <w:rPr>
                <w:rFonts w:ascii="Arial Narrow" w:hAnsi="Arial Narrow" w:cs="Arial"/>
                <w:bCs/>
                <w:lang w:eastAsia="en-US"/>
              </w:rPr>
            </w:pPr>
          </w:p>
        </w:tc>
      </w:tr>
      <w:tr w:rsidR="000F2BC5" w14:paraId="6D0EBDAF"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hideMark/>
          </w:tcPr>
          <w:p w14:paraId="27DE52F1" w14:textId="77777777" w:rsidR="000F2BC5" w:rsidRPr="00467286" w:rsidRDefault="008E0815" w:rsidP="00FA59DD">
            <w:pPr>
              <w:spacing w:line="256" w:lineRule="auto"/>
              <w:rPr>
                <w:rFonts w:ascii="Arial Narrow" w:hAnsi="Arial Narrow"/>
                <w:b/>
                <w:lang w:eastAsia="en-US"/>
              </w:rPr>
            </w:pPr>
            <w:r>
              <w:rPr>
                <w:rFonts w:ascii="Arial Narrow" w:hAnsi="Arial Narrow"/>
                <w:b/>
                <w:lang w:eastAsia="en-US"/>
              </w:rPr>
              <w:lastRenderedPageBreak/>
              <w:t>4</w:t>
            </w:r>
            <w:r w:rsidR="000F2BC5" w:rsidRPr="00467286">
              <w:rPr>
                <w:rFonts w:ascii="Arial Narrow" w:hAnsi="Arial Narrow"/>
                <w:b/>
                <w:lang w:eastAsia="en-US"/>
              </w:rPr>
              <w:t>.</w:t>
            </w:r>
          </w:p>
        </w:tc>
        <w:tc>
          <w:tcPr>
            <w:tcW w:w="4072" w:type="dxa"/>
            <w:tcBorders>
              <w:top w:val="single" w:sz="4" w:space="0" w:color="auto"/>
              <w:left w:val="single" w:sz="4" w:space="0" w:color="auto"/>
              <w:bottom w:val="single" w:sz="4" w:space="0" w:color="auto"/>
              <w:right w:val="single" w:sz="4" w:space="0" w:color="auto"/>
            </w:tcBorders>
          </w:tcPr>
          <w:p w14:paraId="1720A1B3" w14:textId="77777777" w:rsidR="000F2BC5" w:rsidRDefault="000F2BC5" w:rsidP="00FA59DD">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59E801B4" w14:textId="77777777" w:rsidR="000F2BC5" w:rsidRDefault="000F2BC5" w:rsidP="00FA59DD">
            <w:pPr>
              <w:spacing w:line="256" w:lineRule="auto"/>
              <w:jc w:val="both"/>
              <w:rPr>
                <w:rFonts w:ascii="Arial Narrow" w:hAnsi="Arial Narrow" w:cs="Arial"/>
                <w:bCs/>
                <w:lang w:eastAsia="en-US"/>
              </w:rPr>
            </w:pPr>
          </w:p>
          <w:p w14:paraId="349640A4" w14:textId="77777777" w:rsidR="000F2BC5" w:rsidRDefault="000F2BC5" w:rsidP="00FA59DD">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033A9CC9" w14:textId="77777777" w:rsidR="007D092F" w:rsidRDefault="007D092F" w:rsidP="00FA59DD">
            <w:pPr>
              <w:spacing w:line="256" w:lineRule="auto"/>
              <w:jc w:val="both"/>
              <w:rPr>
                <w:rFonts w:ascii="Arial Narrow" w:hAnsi="Arial Narrow" w:cs="Arial"/>
                <w:bCs/>
                <w:lang w:eastAsia="en-US"/>
              </w:rPr>
            </w:pPr>
          </w:p>
        </w:tc>
        <w:tc>
          <w:tcPr>
            <w:tcW w:w="5032" w:type="dxa"/>
            <w:gridSpan w:val="2"/>
            <w:tcBorders>
              <w:top w:val="single" w:sz="4" w:space="0" w:color="auto"/>
              <w:left w:val="single" w:sz="4" w:space="0" w:color="auto"/>
              <w:bottom w:val="single" w:sz="4" w:space="0" w:color="auto"/>
              <w:right w:val="single" w:sz="4" w:space="0" w:color="auto"/>
            </w:tcBorders>
          </w:tcPr>
          <w:p w14:paraId="7A9D9040" w14:textId="77777777" w:rsidR="000F2BC5" w:rsidRPr="008F1997" w:rsidRDefault="000F2BC5" w:rsidP="00FA59DD">
            <w:pPr>
              <w:spacing w:line="256" w:lineRule="auto"/>
              <w:jc w:val="both"/>
              <w:rPr>
                <w:rFonts w:ascii="Arial Narrow" w:hAnsi="Arial Narrow" w:cs="Arial"/>
                <w:b/>
                <w:bCs/>
                <w:lang w:eastAsia="en-US"/>
              </w:rPr>
            </w:pPr>
            <w:r w:rsidRPr="008F1997">
              <w:rPr>
                <w:rFonts w:ascii="Arial Narrow" w:hAnsi="Arial Narrow" w:cs="Arial"/>
                <w:b/>
                <w:bCs/>
                <w:lang w:eastAsia="en-US"/>
              </w:rPr>
              <w:t>Naročnik bo izpolnjevanje  tega pogoja preveril preko aplikacije e-Dosje.</w:t>
            </w:r>
          </w:p>
          <w:p w14:paraId="09B3E12A" w14:textId="5E5F07E5" w:rsidR="000F2BC5" w:rsidRPr="008F1997" w:rsidRDefault="000F2BC5" w:rsidP="00FA59DD">
            <w:pPr>
              <w:spacing w:line="256" w:lineRule="auto"/>
              <w:rPr>
                <w:rFonts w:ascii="Arial Narrow" w:hAnsi="Arial Narrow" w:cs="Arial"/>
                <w:b/>
                <w:bCs/>
                <w:lang w:eastAsia="en-US"/>
              </w:rPr>
            </w:pPr>
            <w:r w:rsidRPr="008F1997">
              <w:rPr>
                <w:rFonts w:ascii="Arial Narrow" w:hAnsi="Arial Narrow" w:cs="Arial"/>
                <w:b/>
                <w:bCs/>
                <w:lang w:eastAsia="en-US"/>
              </w:rPr>
              <w:t xml:space="preserve">Ponudnik kot predhodni dokaz v ponudbi predloži izpolnjen, podpisan in žigosan obrazec </w:t>
            </w:r>
            <w:r w:rsidRPr="008F1997">
              <w:rPr>
                <w:rFonts w:ascii="Arial Narrow" w:hAnsi="Arial Narrow" w:cs="Arial"/>
                <w:b/>
                <w:bCs/>
                <w:color w:val="0000FF"/>
                <w:lang w:eastAsia="en-US"/>
              </w:rPr>
              <w:t xml:space="preserve">ESPD v </w:t>
            </w:r>
            <w:proofErr w:type="spellStart"/>
            <w:r w:rsidR="00682FEC">
              <w:rPr>
                <w:rFonts w:ascii="Arial Narrow" w:hAnsi="Arial Narrow" w:cs="Arial"/>
                <w:b/>
                <w:bCs/>
                <w:color w:val="0000FF"/>
                <w:lang w:eastAsia="en-US"/>
              </w:rPr>
              <w:t>pdf</w:t>
            </w:r>
            <w:proofErr w:type="spellEnd"/>
            <w:r w:rsidRPr="008F1997">
              <w:rPr>
                <w:rFonts w:ascii="Arial Narrow" w:hAnsi="Arial Narrow" w:cs="Arial"/>
                <w:b/>
                <w:bCs/>
                <w:color w:val="0000FF"/>
                <w:lang w:eastAsia="en-US"/>
              </w:rPr>
              <w:t xml:space="preserve"> obliki.</w:t>
            </w:r>
          </w:p>
          <w:p w14:paraId="54D1C0AE" w14:textId="77777777" w:rsidR="000F2BC5" w:rsidRPr="008F1997" w:rsidRDefault="000F2BC5" w:rsidP="00EF0648">
            <w:pPr>
              <w:spacing w:line="256" w:lineRule="auto"/>
              <w:rPr>
                <w:rFonts w:ascii="Arial Narrow" w:hAnsi="Arial Narrow" w:cs="Arial"/>
                <w:b/>
                <w:bCs/>
                <w:lang w:eastAsia="en-US"/>
              </w:rPr>
            </w:pPr>
          </w:p>
          <w:p w14:paraId="0DD9A470" w14:textId="77777777" w:rsidR="000F2BC5" w:rsidRPr="008F1997" w:rsidRDefault="000F2BC5" w:rsidP="00FA59DD">
            <w:pPr>
              <w:spacing w:line="256" w:lineRule="auto"/>
              <w:jc w:val="both"/>
              <w:rPr>
                <w:rFonts w:ascii="Arial Narrow" w:hAnsi="Arial Narrow" w:cs="Arial"/>
                <w:b/>
                <w:bCs/>
                <w:lang w:eastAsia="en-US"/>
              </w:rPr>
            </w:pPr>
            <w:r w:rsidRPr="008F1997">
              <w:rPr>
                <w:rFonts w:ascii="Arial Narrow" w:hAnsi="Arial Narrow" w:cs="Arial"/>
                <w:b/>
                <w:bCs/>
                <w:lang w:eastAsia="en-US"/>
              </w:rPr>
              <w:t>Naročnik bo izpolnjevanje  tega pogoja preveril preko aplikacije e-Dosje.</w:t>
            </w:r>
          </w:p>
          <w:p w14:paraId="71860C44" w14:textId="56BC627E" w:rsidR="000F2BC5" w:rsidRDefault="000F2BC5" w:rsidP="00FA588D">
            <w:pPr>
              <w:spacing w:line="256" w:lineRule="auto"/>
              <w:rPr>
                <w:rFonts w:ascii="Arial Narrow" w:hAnsi="Arial Narrow" w:cs="Arial"/>
                <w:b/>
                <w:bCs/>
                <w:color w:val="0000FF"/>
                <w:lang w:eastAsia="en-US"/>
              </w:rPr>
            </w:pPr>
            <w:r w:rsidRPr="008F1997">
              <w:rPr>
                <w:rFonts w:ascii="Arial Narrow" w:hAnsi="Arial Narrow" w:cs="Arial"/>
                <w:b/>
                <w:bCs/>
                <w:lang w:eastAsia="en-US"/>
              </w:rPr>
              <w:t xml:space="preserve">Ponudnik kot predhodni dokaz v ponudbi predloži izpolnjen, podpisan in žigosan obrazec </w:t>
            </w:r>
            <w:r w:rsidRPr="008F1997">
              <w:rPr>
                <w:rFonts w:ascii="Arial Narrow" w:hAnsi="Arial Narrow" w:cs="Arial"/>
                <w:b/>
                <w:bCs/>
                <w:color w:val="0000FF"/>
                <w:lang w:eastAsia="en-US"/>
              </w:rPr>
              <w:t xml:space="preserve">ESPD v </w:t>
            </w:r>
            <w:proofErr w:type="spellStart"/>
            <w:r w:rsidR="00682FEC">
              <w:rPr>
                <w:rFonts w:ascii="Arial Narrow" w:hAnsi="Arial Narrow" w:cs="Arial"/>
                <w:b/>
                <w:bCs/>
                <w:color w:val="0000FF"/>
                <w:lang w:eastAsia="en-US"/>
              </w:rPr>
              <w:t>pdf</w:t>
            </w:r>
            <w:proofErr w:type="spellEnd"/>
            <w:r w:rsidRPr="008F1997">
              <w:rPr>
                <w:rFonts w:ascii="Arial Narrow" w:hAnsi="Arial Narrow" w:cs="Arial"/>
                <w:b/>
                <w:bCs/>
                <w:color w:val="0000FF"/>
                <w:lang w:eastAsia="en-US"/>
              </w:rPr>
              <w:t xml:space="preserve"> obliki.</w:t>
            </w:r>
          </w:p>
          <w:p w14:paraId="3E9173A8" w14:textId="77777777" w:rsidR="0055123C" w:rsidRPr="0055123C" w:rsidRDefault="0055123C" w:rsidP="00FA588D">
            <w:pPr>
              <w:spacing w:line="256" w:lineRule="auto"/>
              <w:rPr>
                <w:rFonts w:ascii="Arial Narrow" w:hAnsi="Arial Narrow" w:cs="Arial"/>
                <w:bCs/>
                <w:lang w:eastAsia="en-US"/>
              </w:rPr>
            </w:pPr>
          </w:p>
        </w:tc>
      </w:tr>
      <w:tr w:rsidR="000F2BC5" w14:paraId="3FC1801F"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hideMark/>
          </w:tcPr>
          <w:p w14:paraId="698FD19E" w14:textId="77777777" w:rsidR="000F2BC5" w:rsidRPr="00467286" w:rsidRDefault="008E0815" w:rsidP="00FA59DD">
            <w:pPr>
              <w:spacing w:line="256" w:lineRule="auto"/>
              <w:rPr>
                <w:rFonts w:ascii="Arial Narrow" w:hAnsi="Arial Narrow"/>
                <w:b/>
                <w:lang w:eastAsia="en-US"/>
              </w:rPr>
            </w:pPr>
            <w:r>
              <w:rPr>
                <w:rFonts w:ascii="Arial Narrow" w:hAnsi="Arial Narrow"/>
                <w:b/>
                <w:lang w:eastAsia="en-US"/>
              </w:rPr>
              <w:t>5</w:t>
            </w:r>
            <w:r w:rsidR="000F2BC5" w:rsidRPr="00467286">
              <w:rPr>
                <w:rFonts w:ascii="Arial Narrow" w:hAnsi="Arial Narrow"/>
                <w:b/>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D697BBB" w14:textId="7161C5BA" w:rsidR="000F2BC5" w:rsidRDefault="000F2BC5" w:rsidP="00FA59DD">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poteče rok za oddajo ponudb ni izločen iz postopkov oddaje javnih naročil zaradi uvrstitve v evidenco gospodarskih subje</w:t>
            </w:r>
            <w:r w:rsidR="007D092F">
              <w:rPr>
                <w:rFonts w:ascii="Arial Narrow" w:hAnsi="Arial Narrow" w:cs="Arial"/>
                <w:bCs/>
                <w:lang w:eastAsia="en-US"/>
              </w:rPr>
              <w:t xml:space="preserve">ktov z </w:t>
            </w:r>
            <w:r w:rsidR="002926F7">
              <w:rPr>
                <w:rFonts w:ascii="Arial Narrow" w:hAnsi="Arial Narrow" w:cs="Arial"/>
                <w:bCs/>
                <w:lang w:eastAsia="en-US"/>
              </w:rPr>
              <w:t>izrečenimi</w:t>
            </w:r>
            <w:r w:rsidR="008E3D0A">
              <w:rPr>
                <w:rFonts w:ascii="Arial Narrow" w:hAnsi="Arial Narrow" w:cs="Arial"/>
                <w:bCs/>
                <w:lang w:eastAsia="en-US"/>
              </w:rPr>
              <w:t xml:space="preserve"> stranskimi sankcijami izločitve iz javnega naročanja</w:t>
            </w:r>
            <w:r w:rsidR="007D092F">
              <w:rPr>
                <w:rFonts w:ascii="Arial Narrow" w:hAnsi="Arial Narrow" w:cs="Arial"/>
                <w:bCs/>
                <w:lang w:eastAsia="en-US"/>
              </w:rPr>
              <w:t>.</w:t>
            </w:r>
          </w:p>
          <w:p w14:paraId="62BC8CE6" w14:textId="77777777" w:rsidR="007D092F" w:rsidRDefault="007D092F" w:rsidP="00FA59DD">
            <w:pPr>
              <w:spacing w:line="256" w:lineRule="auto"/>
              <w:jc w:val="both"/>
              <w:rPr>
                <w:rFonts w:ascii="Arial Narrow" w:hAnsi="Arial Narrow" w:cs="Arial"/>
                <w:bCs/>
                <w:lang w:eastAsia="en-US"/>
              </w:rPr>
            </w:pPr>
          </w:p>
        </w:tc>
        <w:tc>
          <w:tcPr>
            <w:tcW w:w="5032" w:type="dxa"/>
            <w:gridSpan w:val="2"/>
            <w:tcBorders>
              <w:top w:val="single" w:sz="4" w:space="0" w:color="auto"/>
              <w:left w:val="single" w:sz="4" w:space="0" w:color="auto"/>
              <w:bottom w:val="single" w:sz="4" w:space="0" w:color="auto"/>
              <w:right w:val="single" w:sz="4" w:space="0" w:color="auto"/>
            </w:tcBorders>
          </w:tcPr>
          <w:p w14:paraId="767636D5" w14:textId="77777777" w:rsidR="000F2BC5" w:rsidRPr="008F1997" w:rsidRDefault="000F2BC5" w:rsidP="00EF0648">
            <w:pPr>
              <w:spacing w:line="256" w:lineRule="auto"/>
              <w:jc w:val="both"/>
              <w:rPr>
                <w:rFonts w:ascii="Arial Narrow" w:hAnsi="Arial Narrow" w:cs="Arial"/>
                <w:b/>
                <w:bCs/>
                <w:lang w:eastAsia="en-US"/>
              </w:rPr>
            </w:pPr>
            <w:r w:rsidRPr="008F1997">
              <w:rPr>
                <w:rFonts w:ascii="Arial Narrow" w:hAnsi="Arial Narrow" w:cs="Arial"/>
                <w:b/>
                <w:bCs/>
                <w:lang w:eastAsia="en-US"/>
              </w:rPr>
              <w:t>Naročnik bo izpolnjevanje  tega pogoja preveril preko aplikacije e-Dosje.</w:t>
            </w:r>
          </w:p>
          <w:p w14:paraId="30227D12" w14:textId="3C2103AE" w:rsidR="000F2BC5" w:rsidRDefault="000F2BC5" w:rsidP="00FA59DD">
            <w:pPr>
              <w:spacing w:line="256" w:lineRule="auto"/>
              <w:rPr>
                <w:rFonts w:ascii="Arial Narrow" w:hAnsi="Arial Narrow" w:cs="Arial"/>
                <w:b/>
                <w:bCs/>
                <w:color w:val="0000FF"/>
                <w:lang w:eastAsia="en-US"/>
              </w:rPr>
            </w:pPr>
            <w:r w:rsidRPr="008F1997">
              <w:rPr>
                <w:rFonts w:ascii="Arial Narrow" w:hAnsi="Arial Narrow" w:cs="Arial"/>
                <w:b/>
                <w:bCs/>
                <w:lang w:eastAsia="en-US"/>
              </w:rPr>
              <w:t xml:space="preserve">Ponudnik kot predhodni dokaz v ponudbi predloži izpolnjen, podpisan in žigosan obrazec </w:t>
            </w:r>
            <w:r w:rsidRPr="008F1997">
              <w:rPr>
                <w:rFonts w:ascii="Arial Narrow" w:hAnsi="Arial Narrow" w:cs="Arial"/>
                <w:b/>
                <w:bCs/>
                <w:color w:val="0000FF"/>
                <w:lang w:eastAsia="en-US"/>
              </w:rPr>
              <w:t xml:space="preserve">ESPD v </w:t>
            </w:r>
            <w:proofErr w:type="spellStart"/>
            <w:r w:rsidR="00682FEC">
              <w:rPr>
                <w:rFonts w:ascii="Arial Narrow" w:hAnsi="Arial Narrow" w:cs="Arial"/>
                <w:b/>
                <w:bCs/>
                <w:color w:val="0000FF"/>
                <w:lang w:eastAsia="en-US"/>
              </w:rPr>
              <w:t>pdf</w:t>
            </w:r>
            <w:proofErr w:type="spellEnd"/>
            <w:r w:rsidRPr="008F1997">
              <w:rPr>
                <w:rFonts w:ascii="Arial Narrow" w:hAnsi="Arial Narrow" w:cs="Arial"/>
                <w:b/>
                <w:bCs/>
                <w:color w:val="0000FF"/>
                <w:lang w:eastAsia="en-US"/>
              </w:rPr>
              <w:t xml:space="preserve"> obliki.</w:t>
            </w:r>
          </w:p>
          <w:p w14:paraId="3624E066" w14:textId="77777777" w:rsidR="0055123C" w:rsidRPr="0055123C" w:rsidRDefault="0055123C" w:rsidP="00FA59DD">
            <w:pPr>
              <w:spacing w:line="256" w:lineRule="auto"/>
              <w:rPr>
                <w:rFonts w:ascii="Arial Narrow" w:hAnsi="Arial Narrow" w:cs="Arial"/>
                <w:bCs/>
                <w:lang w:eastAsia="en-US"/>
              </w:rPr>
            </w:pPr>
          </w:p>
        </w:tc>
      </w:tr>
      <w:tr w:rsidR="000F2BC5" w14:paraId="178BEBD0"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hideMark/>
          </w:tcPr>
          <w:p w14:paraId="7D5D01A5" w14:textId="77777777" w:rsidR="000F2BC5" w:rsidRPr="00467286" w:rsidRDefault="008E0815" w:rsidP="00FA59DD">
            <w:pPr>
              <w:spacing w:line="256" w:lineRule="auto"/>
              <w:rPr>
                <w:rFonts w:ascii="Arial Narrow" w:hAnsi="Arial Narrow"/>
                <w:b/>
                <w:lang w:eastAsia="en-US"/>
              </w:rPr>
            </w:pPr>
            <w:r>
              <w:rPr>
                <w:rFonts w:ascii="Arial Narrow" w:hAnsi="Arial Narrow"/>
                <w:b/>
                <w:lang w:eastAsia="en-US"/>
              </w:rPr>
              <w:t>6</w:t>
            </w:r>
            <w:r w:rsidR="000F2BC5" w:rsidRPr="00467286">
              <w:rPr>
                <w:rFonts w:ascii="Arial Narrow" w:hAnsi="Arial Narrow"/>
                <w:b/>
                <w:lang w:eastAsia="en-US"/>
              </w:rPr>
              <w:t>.</w:t>
            </w:r>
          </w:p>
        </w:tc>
        <w:tc>
          <w:tcPr>
            <w:tcW w:w="4072" w:type="dxa"/>
            <w:tcBorders>
              <w:top w:val="single" w:sz="4" w:space="0" w:color="auto"/>
              <w:left w:val="single" w:sz="4" w:space="0" w:color="auto"/>
              <w:bottom w:val="single" w:sz="4" w:space="0" w:color="auto"/>
              <w:right w:val="single" w:sz="4" w:space="0" w:color="auto"/>
            </w:tcBorders>
          </w:tcPr>
          <w:p w14:paraId="741515B8" w14:textId="77777777" w:rsidR="000F2BC5" w:rsidRDefault="000F2BC5" w:rsidP="00FA59DD">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67EF1A91" w14:textId="77777777" w:rsidR="007D092F" w:rsidRDefault="007D092F" w:rsidP="00FA59DD">
            <w:pPr>
              <w:spacing w:line="256" w:lineRule="auto"/>
              <w:rPr>
                <w:rFonts w:ascii="Arial Narrow" w:hAnsi="Arial Narrow" w:cs="Arial"/>
                <w:bCs/>
                <w:lang w:eastAsia="en-US"/>
              </w:rPr>
            </w:pPr>
          </w:p>
        </w:tc>
        <w:tc>
          <w:tcPr>
            <w:tcW w:w="5032" w:type="dxa"/>
            <w:gridSpan w:val="2"/>
            <w:tcBorders>
              <w:top w:val="single" w:sz="4" w:space="0" w:color="auto"/>
              <w:left w:val="single" w:sz="4" w:space="0" w:color="auto"/>
              <w:bottom w:val="single" w:sz="4" w:space="0" w:color="auto"/>
              <w:right w:val="single" w:sz="4" w:space="0" w:color="auto"/>
            </w:tcBorders>
          </w:tcPr>
          <w:p w14:paraId="5ADB2E13" w14:textId="77777777" w:rsidR="000F2BC5" w:rsidRPr="008F1997" w:rsidRDefault="000F2BC5" w:rsidP="00FA59DD">
            <w:pPr>
              <w:spacing w:line="256" w:lineRule="auto"/>
              <w:jc w:val="both"/>
              <w:rPr>
                <w:rFonts w:ascii="Arial Narrow" w:hAnsi="Arial Narrow" w:cs="Arial"/>
                <w:b/>
                <w:bCs/>
                <w:lang w:eastAsia="en-US"/>
              </w:rPr>
            </w:pPr>
            <w:r w:rsidRPr="008F1997">
              <w:rPr>
                <w:rFonts w:ascii="Arial Narrow" w:hAnsi="Arial Narrow" w:cs="Arial"/>
                <w:b/>
                <w:bCs/>
                <w:lang w:eastAsia="en-US"/>
              </w:rPr>
              <w:t>Naročnik bo izpolnjevanje  tega pogoja preveril preko aplikacije e-Dosje.</w:t>
            </w:r>
          </w:p>
          <w:p w14:paraId="25838358" w14:textId="77777777" w:rsidR="000F2BC5" w:rsidRPr="008F1997" w:rsidRDefault="000F2BC5" w:rsidP="00FA59DD">
            <w:pPr>
              <w:spacing w:line="256" w:lineRule="auto"/>
              <w:rPr>
                <w:rFonts w:ascii="Arial Narrow" w:hAnsi="Arial Narrow" w:cs="Arial"/>
                <w:b/>
                <w:bCs/>
                <w:lang w:eastAsia="en-US"/>
              </w:rPr>
            </w:pPr>
          </w:p>
          <w:p w14:paraId="415284C9" w14:textId="77777777" w:rsidR="000F2BC5" w:rsidRPr="008F1997" w:rsidRDefault="000F2BC5" w:rsidP="00FA59DD">
            <w:pPr>
              <w:spacing w:line="256" w:lineRule="auto"/>
              <w:rPr>
                <w:rFonts w:ascii="Arial Narrow" w:hAnsi="Arial Narrow" w:cs="Arial"/>
                <w:b/>
                <w:bCs/>
                <w:lang w:eastAsia="en-US"/>
              </w:rPr>
            </w:pPr>
          </w:p>
          <w:p w14:paraId="15BCE73E" w14:textId="2527D28C" w:rsidR="000F2BC5" w:rsidRDefault="000F2BC5" w:rsidP="00FA59DD">
            <w:pPr>
              <w:spacing w:line="256" w:lineRule="auto"/>
              <w:rPr>
                <w:rFonts w:ascii="Arial Narrow" w:hAnsi="Arial Narrow" w:cs="Arial"/>
                <w:b/>
                <w:bCs/>
                <w:color w:val="0000FF"/>
                <w:lang w:eastAsia="en-US"/>
              </w:rPr>
            </w:pPr>
            <w:r w:rsidRPr="008F1997">
              <w:rPr>
                <w:rFonts w:ascii="Arial Narrow" w:hAnsi="Arial Narrow" w:cs="Arial"/>
                <w:b/>
                <w:bCs/>
                <w:lang w:eastAsia="en-US"/>
              </w:rPr>
              <w:t xml:space="preserve">Ponudnik kot predhodni dokaz v ponudbi predloži izpolnjen, podpisan in žigosan obrazec </w:t>
            </w:r>
            <w:r w:rsidR="00DD0575">
              <w:rPr>
                <w:rFonts w:ascii="Arial Narrow" w:hAnsi="Arial Narrow" w:cs="Arial"/>
                <w:b/>
                <w:bCs/>
                <w:color w:val="0000FF"/>
                <w:lang w:eastAsia="en-US"/>
              </w:rPr>
              <w:t xml:space="preserve">ESPD v </w:t>
            </w:r>
            <w:proofErr w:type="spellStart"/>
            <w:r w:rsidR="00682FEC">
              <w:rPr>
                <w:rFonts w:ascii="Arial Narrow" w:hAnsi="Arial Narrow" w:cs="Arial"/>
                <w:b/>
                <w:bCs/>
                <w:color w:val="0000FF"/>
                <w:lang w:eastAsia="en-US"/>
              </w:rPr>
              <w:t>pdf</w:t>
            </w:r>
            <w:proofErr w:type="spellEnd"/>
            <w:r w:rsidRPr="008F1997">
              <w:rPr>
                <w:rFonts w:ascii="Arial Narrow" w:hAnsi="Arial Narrow" w:cs="Arial"/>
                <w:b/>
                <w:bCs/>
                <w:color w:val="0000FF"/>
                <w:lang w:eastAsia="en-US"/>
              </w:rPr>
              <w:t xml:space="preserve"> obliki.</w:t>
            </w:r>
          </w:p>
          <w:p w14:paraId="0AFFEF4C" w14:textId="77777777" w:rsidR="0055123C" w:rsidRPr="0055123C" w:rsidRDefault="0055123C" w:rsidP="00FA59DD">
            <w:pPr>
              <w:spacing w:line="256" w:lineRule="auto"/>
              <w:rPr>
                <w:rFonts w:ascii="Arial Narrow" w:hAnsi="Arial Narrow" w:cs="Arial"/>
                <w:bCs/>
                <w:lang w:eastAsia="en-US"/>
              </w:rPr>
            </w:pPr>
          </w:p>
        </w:tc>
      </w:tr>
      <w:tr w:rsidR="000652F0" w:rsidRPr="000652F0" w14:paraId="1F47B116"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6DE23CB0" w14:textId="77777777" w:rsidR="000F2BC5" w:rsidRPr="000652F0" w:rsidRDefault="008E0815" w:rsidP="000F2BC5">
            <w:pPr>
              <w:spacing w:line="256" w:lineRule="auto"/>
              <w:rPr>
                <w:rFonts w:ascii="Arial Narrow" w:hAnsi="Arial Narrow"/>
                <w:b/>
                <w:lang w:eastAsia="en-US"/>
              </w:rPr>
            </w:pPr>
            <w:r w:rsidRPr="000652F0">
              <w:rPr>
                <w:rFonts w:ascii="Arial Narrow" w:hAnsi="Arial Narrow"/>
                <w:b/>
              </w:rPr>
              <w:t>7</w:t>
            </w:r>
            <w:r w:rsidR="000F2BC5"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1B3F19A3" w14:textId="77777777" w:rsidR="000F2BC5" w:rsidRPr="000652F0" w:rsidRDefault="004C41A8" w:rsidP="00EF0648">
            <w:pPr>
              <w:jc w:val="both"/>
              <w:rPr>
                <w:rFonts w:ascii="Arial Narrow" w:hAnsi="Arial Narrow"/>
              </w:rPr>
            </w:pPr>
            <w:r w:rsidRPr="000652F0">
              <w:rPr>
                <w:rFonts w:ascii="Arial Narrow" w:hAnsi="Arial Narrow" w:cs="Arial"/>
                <w:bCs/>
              </w:rPr>
              <w:t>Zahteva za SKLOP 1 in 2 – d</w:t>
            </w:r>
            <w:r w:rsidR="00B32ED9" w:rsidRPr="000652F0">
              <w:rPr>
                <w:rFonts w:ascii="Arial Narrow" w:hAnsi="Arial Narrow" w:cs="Arial"/>
                <w:bCs/>
              </w:rPr>
              <w:t xml:space="preserve">a je garancijski rok </w:t>
            </w:r>
            <w:r w:rsidR="000F2BC5" w:rsidRPr="000652F0">
              <w:rPr>
                <w:rFonts w:ascii="Arial Narrow" w:hAnsi="Arial Narrow" w:cs="Arial"/>
                <w:bCs/>
              </w:rPr>
              <w:t>z</w:t>
            </w:r>
            <w:r w:rsidR="000F2BC5" w:rsidRPr="000652F0">
              <w:rPr>
                <w:rFonts w:ascii="Arial Narrow" w:hAnsi="Arial Narrow"/>
              </w:rPr>
              <w:t>a: [a] osnovno vozilo najmanj 24 mesecev, brez omejitve prevoženih kilometrov; [b] predelavo/dodelavo in opremljanje osnovnega vozila v reševalno vozilo (kakovost vgrajenih materialov in izvedenih del vključno z vso v reševalno vozilo trdno vgrajeno medicinsko in nemedicinsko</w:t>
            </w:r>
            <w:r w:rsidR="005318A5" w:rsidRPr="000652F0">
              <w:rPr>
                <w:rFonts w:ascii="Arial Narrow" w:hAnsi="Arial Narrow"/>
              </w:rPr>
              <w:t xml:space="preserve"> opremo in napravami) najmanj 48</w:t>
            </w:r>
            <w:r w:rsidR="005202DF" w:rsidRPr="000652F0">
              <w:rPr>
                <w:rFonts w:ascii="Arial Narrow" w:hAnsi="Arial Narrow"/>
              </w:rPr>
              <w:t xml:space="preserve"> mesecev.</w:t>
            </w:r>
          </w:p>
          <w:p w14:paraId="5EC732B1" w14:textId="77777777" w:rsidR="00B32ED9" w:rsidRPr="000652F0" w:rsidRDefault="00B32ED9" w:rsidP="00B32ED9">
            <w:pPr>
              <w:jc w:val="both"/>
              <w:rPr>
                <w:rFonts w:ascii="Arial Narrow" w:hAnsi="Arial Narrow"/>
              </w:rPr>
            </w:pPr>
          </w:p>
          <w:p w14:paraId="1AF09E26" w14:textId="77777777" w:rsidR="00B32ED9" w:rsidRPr="000652F0" w:rsidRDefault="00B32ED9" w:rsidP="00B32ED9">
            <w:pPr>
              <w:autoSpaceDE w:val="0"/>
              <w:autoSpaceDN w:val="0"/>
              <w:adjustRightInd w:val="0"/>
              <w:jc w:val="both"/>
              <w:rPr>
                <w:rFonts w:ascii="Arial Narrow" w:hAnsi="Arial Narrow" w:cs="CIDFont+F2"/>
              </w:rPr>
            </w:pPr>
            <w:r w:rsidRPr="000652F0">
              <w:rPr>
                <w:rFonts w:ascii="Arial Narrow" w:hAnsi="Arial Narrow" w:cs="CIDFont+F2"/>
              </w:rPr>
              <w:lastRenderedPageBreak/>
              <w:t>Da se v primeru, ko v garancijski dobi, napake na izvedeni predelavi/dodelavi in opremljanju osnovnega vozila v reševalno vozilo ni mogoče odpraviti v podanem roku za odpravo napak, garancijski rok podaljša za toliko, kolikor časa nad rokom za o</w:t>
            </w:r>
            <w:r w:rsidR="00B50D53" w:rsidRPr="000652F0">
              <w:rPr>
                <w:rFonts w:ascii="Arial Narrow" w:hAnsi="Arial Narrow" w:cs="CIDFont+F2"/>
              </w:rPr>
              <w:t>dpravo napak, naročnik</w:t>
            </w:r>
            <w:r w:rsidRPr="000652F0">
              <w:rPr>
                <w:rFonts w:ascii="Arial Narrow" w:hAnsi="Arial Narrow" w:cs="CIDFont+F2"/>
              </w:rPr>
              <w:t xml:space="preserve"> ni mogel uporabljati reševalnega vozila.</w:t>
            </w:r>
          </w:p>
          <w:p w14:paraId="1BEFD639" w14:textId="77777777" w:rsidR="007D092F" w:rsidRPr="000652F0" w:rsidRDefault="007D092F" w:rsidP="00EF0648">
            <w:pPr>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5AFA07F2" w14:textId="77777777" w:rsidR="000F7E3B" w:rsidRPr="000652F0" w:rsidRDefault="00CA6B57" w:rsidP="00E820DC">
            <w:pPr>
              <w:jc w:val="both"/>
              <w:rPr>
                <w:rFonts w:ascii="Arial Narrow" w:hAnsi="Arial Narrow"/>
                <w:b/>
                <w:bCs/>
              </w:rPr>
            </w:pPr>
            <w:r w:rsidRPr="000652F0">
              <w:rPr>
                <w:rFonts w:ascii="Arial Narrow" w:hAnsi="Arial Narrow"/>
                <w:b/>
                <w:bCs/>
              </w:rPr>
              <w:lastRenderedPageBreak/>
              <w:t>I</w:t>
            </w:r>
            <w:r w:rsidR="000F7E3B" w:rsidRPr="000652F0">
              <w:rPr>
                <w:rFonts w:ascii="Arial Narrow" w:hAnsi="Arial Narrow"/>
                <w:b/>
                <w:bCs/>
              </w:rPr>
              <w:t>zpolnjena in potrjena obrazca:</w:t>
            </w:r>
          </w:p>
          <w:p w14:paraId="450FB471" w14:textId="77777777" w:rsidR="000F7E3B" w:rsidRPr="000652F0" w:rsidRDefault="000F7E3B" w:rsidP="00E820DC">
            <w:pPr>
              <w:jc w:val="both"/>
              <w:rPr>
                <w:rFonts w:ascii="Arial Narrow" w:hAnsi="Arial Narrow"/>
                <w:bCs/>
              </w:rPr>
            </w:pPr>
          </w:p>
          <w:p w14:paraId="068A319D" w14:textId="77777777" w:rsidR="000F7E3B" w:rsidRPr="000652F0" w:rsidRDefault="00E820DC" w:rsidP="003772E6">
            <w:pPr>
              <w:pStyle w:val="Odstavekseznama"/>
              <w:numPr>
                <w:ilvl w:val="0"/>
                <w:numId w:val="43"/>
              </w:numPr>
              <w:spacing w:after="0" w:line="240" w:lineRule="auto"/>
              <w:jc w:val="both"/>
              <w:rPr>
                <w:rFonts w:ascii="Arial Narrow" w:hAnsi="Arial Narrow"/>
                <w:b/>
                <w:bCs/>
                <w:sz w:val="24"/>
                <w:szCs w:val="24"/>
              </w:rPr>
            </w:pPr>
            <w:r w:rsidRPr="000652F0">
              <w:rPr>
                <w:rFonts w:ascii="Arial Narrow" w:hAnsi="Arial Narrow"/>
                <w:b/>
                <w:bCs/>
                <w:sz w:val="24"/>
                <w:szCs w:val="24"/>
              </w:rPr>
              <w:t xml:space="preserve">PRILOGA 4 K OBRAZCU 1 – IZJAVA ZA OSNOVNO VOZILO </w:t>
            </w:r>
          </w:p>
          <w:p w14:paraId="7E9E1059" w14:textId="77777777" w:rsidR="000F7E3B" w:rsidRPr="000652F0" w:rsidRDefault="000F7E3B" w:rsidP="00E820DC">
            <w:pPr>
              <w:pStyle w:val="Odstavekseznama"/>
              <w:spacing w:before="120" w:after="120" w:line="240" w:lineRule="auto"/>
              <w:ind w:left="357"/>
              <w:jc w:val="both"/>
              <w:rPr>
                <w:rFonts w:ascii="Arial Narrow" w:hAnsi="Arial Narrow"/>
                <w:b/>
                <w:bCs/>
                <w:sz w:val="24"/>
                <w:szCs w:val="24"/>
              </w:rPr>
            </w:pPr>
            <w:r w:rsidRPr="000652F0">
              <w:rPr>
                <w:rFonts w:ascii="Arial Narrow" w:hAnsi="Arial Narrow"/>
                <w:b/>
                <w:bCs/>
                <w:sz w:val="24"/>
                <w:szCs w:val="24"/>
              </w:rPr>
              <w:t>in</w:t>
            </w:r>
          </w:p>
          <w:p w14:paraId="10E62F01" w14:textId="77777777" w:rsidR="00E14668" w:rsidRPr="000652F0" w:rsidRDefault="00E820DC" w:rsidP="003772E6">
            <w:pPr>
              <w:pStyle w:val="Odstavekseznama"/>
              <w:numPr>
                <w:ilvl w:val="0"/>
                <w:numId w:val="43"/>
              </w:numPr>
              <w:spacing w:after="0" w:line="240" w:lineRule="auto"/>
              <w:jc w:val="both"/>
              <w:rPr>
                <w:rFonts w:ascii="Arial Narrow" w:hAnsi="Arial Narrow"/>
                <w:b/>
                <w:bCs/>
                <w:sz w:val="24"/>
                <w:szCs w:val="24"/>
              </w:rPr>
            </w:pPr>
            <w:r w:rsidRPr="000652F0">
              <w:rPr>
                <w:rFonts w:ascii="Arial Narrow" w:hAnsi="Arial Narrow"/>
                <w:b/>
                <w:bCs/>
                <w:sz w:val="24"/>
                <w:szCs w:val="24"/>
              </w:rPr>
              <w:t>PRILOGA 5 K OBRAZCU 1 – IZJAVA GARANCIJA in JAMSTVO</w:t>
            </w:r>
            <w:r w:rsidR="00573CE9" w:rsidRPr="000652F0">
              <w:rPr>
                <w:rFonts w:ascii="Arial Narrow" w:hAnsi="Arial Narrow"/>
                <w:b/>
                <w:bCs/>
                <w:sz w:val="24"/>
                <w:szCs w:val="24"/>
              </w:rPr>
              <w:t xml:space="preserve"> za REŠEVALNO VOZILO</w:t>
            </w:r>
            <w:r w:rsidR="00CA6B57" w:rsidRPr="000652F0">
              <w:rPr>
                <w:rFonts w:ascii="Arial Narrow" w:hAnsi="Arial Narrow"/>
                <w:b/>
                <w:bCs/>
                <w:sz w:val="24"/>
                <w:szCs w:val="24"/>
              </w:rPr>
              <w:t>.</w:t>
            </w:r>
          </w:p>
          <w:p w14:paraId="69A5F8D3" w14:textId="77777777" w:rsidR="0016162A" w:rsidRPr="000652F0" w:rsidRDefault="0016162A" w:rsidP="0016162A">
            <w:pPr>
              <w:jc w:val="both"/>
              <w:rPr>
                <w:rFonts w:ascii="Arial Narrow" w:hAnsi="Arial Narrow"/>
                <w:bCs/>
              </w:rPr>
            </w:pPr>
          </w:p>
        </w:tc>
      </w:tr>
      <w:tr w:rsidR="000652F0" w:rsidRPr="000652F0" w14:paraId="174855E5"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1C616B31" w14:textId="77777777" w:rsidR="005D6BF3" w:rsidRPr="000652F0" w:rsidRDefault="008E0815" w:rsidP="000F2BC5">
            <w:pPr>
              <w:spacing w:line="256" w:lineRule="auto"/>
              <w:rPr>
                <w:rFonts w:ascii="Arial Narrow" w:hAnsi="Arial Narrow"/>
                <w:b/>
              </w:rPr>
            </w:pPr>
            <w:r w:rsidRPr="000652F0">
              <w:rPr>
                <w:rFonts w:ascii="Arial Narrow" w:hAnsi="Arial Narrow"/>
                <w:b/>
              </w:rPr>
              <w:t>8</w:t>
            </w:r>
            <w:r w:rsidR="005D6BF3"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6059F43E" w14:textId="77777777" w:rsidR="005D6BF3" w:rsidRPr="000652F0" w:rsidRDefault="004C41A8" w:rsidP="00342916">
            <w:pPr>
              <w:jc w:val="both"/>
              <w:rPr>
                <w:rFonts w:ascii="Arial Narrow" w:eastAsia="ArialNarrow" w:hAnsi="Arial Narrow" w:cs="Arial"/>
              </w:rPr>
            </w:pPr>
            <w:r w:rsidRPr="000652F0">
              <w:rPr>
                <w:rFonts w:ascii="Arial Narrow" w:hAnsi="Arial Narrow" w:cs="Arial"/>
                <w:bCs/>
              </w:rPr>
              <w:t xml:space="preserve">Zahteva za SKLOP 1 in 2 – da </w:t>
            </w:r>
            <w:r w:rsidR="005D6BF3" w:rsidRPr="000652F0">
              <w:rPr>
                <w:rFonts w:ascii="Arial Narrow" w:eastAsia="ArialNarrow" w:hAnsi="Arial Narrow" w:cs="Arial"/>
              </w:rPr>
              <w:t xml:space="preserve">ponudba vključuje podaljšano jamstvo za osnovno vozilo, podano </w:t>
            </w:r>
            <w:r w:rsidR="005D6BF3" w:rsidRPr="000652F0">
              <w:rPr>
                <w:rFonts w:ascii="Arial Narrow" w:eastAsia="ArialNarrow" w:hAnsi="Arial Narrow" w:cs="ArialNarrow"/>
              </w:rPr>
              <w:t>pod splošnimi pogoji proizvajalca osnovnega vozila ali generalnega zastopnika/uvoznika za Slovenijo</w:t>
            </w:r>
            <w:r w:rsidR="005D6BF3" w:rsidRPr="000652F0">
              <w:rPr>
                <w:rFonts w:ascii="Arial Narrow" w:eastAsia="ArialNarrow" w:hAnsi="Arial Narrow" w:cs="Arial"/>
              </w:rPr>
              <w:t xml:space="preserve">: 24 mesecev (za tretje (3.) in četrto (4.) leto po predaji vozila naročniku) ali najmanj do </w:t>
            </w:r>
            <w:r w:rsidR="007A3D28" w:rsidRPr="000652F0">
              <w:rPr>
                <w:rFonts w:ascii="Arial Narrow" w:eastAsia="ArialNarrow" w:hAnsi="Arial Narrow" w:cs="Arial"/>
              </w:rPr>
              <w:t>200.</w:t>
            </w:r>
            <w:r w:rsidR="005D6BF3" w:rsidRPr="000652F0">
              <w:rPr>
                <w:rFonts w:ascii="Arial Narrow" w:eastAsia="ArialNarrow" w:hAnsi="Arial Narrow" w:cs="Arial"/>
              </w:rPr>
              <w:t>000 prevoženih kilometrov (kar nastopi prej).</w:t>
            </w:r>
          </w:p>
          <w:p w14:paraId="75FBC643" w14:textId="77777777" w:rsidR="007D092F" w:rsidRPr="000652F0" w:rsidRDefault="007D092F" w:rsidP="00342916">
            <w:pPr>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56F1ED14" w14:textId="77777777" w:rsidR="00E820DC" w:rsidRPr="000652F0" w:rsidRDefault="00CA6B57" w:rsidP="00E820DC">
            <w:pPr>
              <w:jc w:val="both"/>
              <w:rPr>
                <w:rFonts w:ascii="Arial Narrow" w:hAnsi="Arial Narrow"/>
                <w:b/>
                <w:bCs/>
              </w:rPr>
            </w:pPr>
            <w:r w:rsidRPr="000652F0">
              <w:rPr>
                <w:rFonts w:ascii="Arial Narrow" w:hAnsi="Arial Narrow"/>
                <w:b/>
                <w:bCs/>
              </w:rPr>
              <w:t>I</w:t>
            </w:r>
            <w:r w:rsidR="00E820DC" w:rsidRPr="000652F0">
              <w:rPr>
                <w:rFonts w:ascii="Arial Narrow" w:hAnsi="Arial Narrow"/>
                <w:b/>
                <w:bCs/>
              </w:rPr>
              <w:t>zpolnjena in potrjena obrazca:</w:t>
            </w:r>
          </w:p>
          <w:p w14:paraId="1A20F21B" w14:textId="77777777" w:rsidR="00E820DC" w:rsidRPr="000652F0" w:rsidRDefault="00E820DC" w:rsidP="00E820DC">
            <w:pPr>
              <w:jc w:val="both"/>
              <w:rPr>
                <w:rFonts w:ascii="Arial Narrow" w:hAnsi="Arial Narrow"/>
                <w:bCs/>
              </w:rPr>
            </w:pPr>
          </w:p>
          <w:p w14:paraId="7CF4C77A" w14:textId="77777777" w:rsidR="00E820DC" w:rsidRPr="000652F0" w:rsidRDefault="00E820DC" w:rsidP="003772E6">
            <w:pPr>
              <w:pStyle w:val="Odstavekseznama"/>
              <w:numPr>
                <w:ilvl w:val="0"/>
                <w:numId w:val="47"/>
              </w:numPr>
              <w:spacing w:after="0" w:line="240" w:lineRule="auto"/>
              <w:jc w:val="both"/>
              <w:rPr>
                <w:rFonts w:ascii="Arial Narrow" w:hAnsi="Arial Narrow"/>
                <w:b/>
                <w:bCs/>
                <w:sz w:val="24"/>
                <w:szCs w:val="24"/>
              </w:rPr>
            </w:pPr>
            <w:r w:rsidRPr="000652F0">
              <w:rPr>
                <w:rFonts w:ascii="Arial Narrow" w:hAnsi="Arial Narrow"/>
                <w:b/>
                <w:bCs/>
                <w:sz w:val="24"/>
                <w:szCs w:val="24"/>
              </w:rPr>
              <w:t xml:space="preserve">PRILOGA 4 K OBRAZCU 1 – IZJAVA ZA OSNOVNO VOZILO </w:t>
            </w:r>
          </w:p>
          <w:p w14:paraId="55959312" w14:textId="77777777" w:rsidR="00E820DC" w:rsidRPr="000652F0" w:rsidRDefault="00E820DC" w:rsidP="00E820DC">
            <w:pPr>
              <w:pStyle w:val="Odstavekseznama"/>
              <w:spacing w:before="120" w:after="120" w:line="240" w:lineRule="auto"/>
              <w:ind w:left="357"/>
              <w:jc w:val="both"/>
              <w:rPr>
                <w:rFonts w:ascii="Arial Narrow" w:hAnsi="Arial Narrow"/>
                <w:b/>
                <w:bCs/>
                <w:sz w:val="24"/>
                <w:szCs w:val="24"/>
              </w:rPr>
            </w:pPr>
            <w:r w:rsidRPr="000652F0">
              <w:rPr>
                <w:rFonts w:ascii="Arial Narrow" w:hAnsi="Arial Narrow"/>
                <w:b/>
                <w:bCs/>
                <w:sz w:val="24"/>
                <w:szCs w:val="24"/>
              </w:rPr>
              <w:t>in</w:t>
            </w:r>
          </w:p>
          <w:p w14:paraId="66380E33" w14:textId="77777777" w:rsidR="005D6BF3" w:rsidRPr="000652F0" w:rsidRDefault="00E820DC" w:rsidP="003772E6">
            <w:pPr>
              <w:pStyle w:val="Odstavekseznama"/>
              <w:numPr>
                <w:ilvl w:val="0"/>
                <w:numId w:val="47"/>
              </w:numPr>
              <w:spacing w:after="0" w:line="240" w:lineRule="auto"/>
              <w:jc w:val="both"/>
              <w:rPr>
                <w:rFonts w:ascii="Arial Narrow" w:hAnsi="Arial Narrow"/>
                <w:b/>
                <w:bCs/>
                <w:sz w:val="24"/>
                <w:szCs w:val="24"/>
              </w:rPr>
            </w:pPr>
            <w:r w:rsidRPr="000652F0">
              <w:rPr>
                <w:rFonts w:ascii="Arial Narrow" w:hAnsi="Arial Narrow"/>
                <w:b/>
                <w:bCs/>
                <w:sz w:val="24"/>
                <w:szCs w:val="24"/>
              </w:rPr>
              <w:t xml:space="preserve">PRILOGA 5 </w:t>
            </w:r>
            <w:r w:rsidR="00573CE9" w:rsidRPr="000652F0">
              <w:rPr>
                <w:rFonts w:ascii="Arial Narrow" w:hAnsi="Arial Narrow"/>
                <w:b/>
                <w:bCs/>
                <w:sz w:val="24"/>
                <w:szCs w:val="24"/>
              </w:rPr>
              <w:t>K OBRAZCU 1 – IZJAVA GARANCIJA in JAMSTVO za REŠEVALNO VOZILO</w:t>
            </w:r>
            <w:r w:rsidR="00CA6B57" w:rsidRPr="000652F0">
              <w:rPr>
                <w:rFonts w:ascii="Arial Narrow" w:hAnsi="Arial Narrow"/>
                <w:b/>
                <w:bCs/>
                <w:sz w:val="24"/>
                <w:szCs w:val="24"/>
              </w:rPr>
              <w:t>.</w:t>
            </w:r>
          </w:p>
          <w:p w14:paraId="0F85B39D" w14:textId="77777777" w:rsidR="0016162A" w:rsidRPr="000652F0" w:rsidRDefault="0016162A" w:rsidP="0016162A">
            <w:pPr>
              <w:jc w:val="both"/>
              <w:rPr>
                <w:rFonts w:ascii="Arial Narrow" w:hAnsi="Arial Narrow"/>
                <w:bCs/>
              </w:rPr>
            </w:pPr>
          </w:p>
        </w:tc>
      </w:tr>
      <w:tr w:rsidR="00FB45A9" w:rsidRPr="000652F0" w14:paraId="39F39635"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0391A80A" w14:textId="01162780" w:rsidR="00FB45A9" w:rsidRPr="000652F0" w:rsidRDefault="00F96E8E" w:rsidP="000F2BC5">
            <w:pPr>
              <w:spacing w:line="256" w:lineRule="auto"/>
              <w:rPr>
                <w:rFonts w:ascii="Arial Narrow" w:hAnsi="Arial Narrow"/>
                <w:b/>
              </w:rPr>
            </w:pPr>
            <w:r>
              <w:rPr>
                <w:rFonts w:ascii="Arial Narrow" w:hAnsi="Arial Narrow"/>
                <w:b/>
              </w:rPr>
              <w:t>9.</w:t>
            </w:r>
          </w:p>
        </w:tc>
        <w:tc>
          <w:tcPr>
            <w:tcW w:w="4072" w:type="dxa"/>
            <w:tcBorders>
              <w:top w:val="single" w:sz="4" w:space="0" w:color="auto"/>
              <w:left w:val="single" w:sz="4" w:space="0" w:color="auto"/>
              <w:bottom w:val="single" w:sz="4" w:space="0" w:color="auto"/>
              <w:right w:val="single" w:sz="4" w:space="0" w:color="auto"/>
            </w:tcBorders>
          </w:tcPr>
          <w:p w14:paraId="4FDD4DEC" w14:textId="65C2354E" w:rsidR="00FB45A9" w:rsidRPr="004528A7" w:rsidRDefault="00FB45A9" w:rsidP="00FB45A9">
            <w:pPr>
              <w:jc w:val="both"/>
              <w:rPr>
                <w:rFonts w:ascii="Arial Narrow" w:hAnsi="Arial Narrow" w:cs="Arial"/>
                <w:bCs/>
              </w:rPr>
            </w:pPr>
            <w:r w:rsidRPr="004528A7">
              <w:rPr>
                <w:rFonts w:ascii="Arial Narrow" w:hAnsi="Arial Narrow" w:cs="Arial"/>
                <w:bCs/>
              </w:rPr>
              <w:t>Zahteva za SKLOP 1 in 2 – da je garancijski rok za mobilne transportne sisteme najmanj 24 mesecev, za vso drugo,</w:t>
            </w:r>
            <w:r w:rsidRPr="004528A7">
              <w:t xml:space="preserve"> </w:t>
            </w:r>
            <w:r w:rsidRPr="004528A7">
              <w:rPr>
                <w:rFonts w:ascii="Arial Narrow" w:hAnsi="Arial Narrow" w:cs="Arial"/>
                <w:bCs/>
              </w:rPr>
              <w:t>v reševalno vozilo trdno vgrajeno opremo za transport pacientov pa najmanj 48 mesecev.</w:t>
            </w:r>
          </w:p>
          <w:p w14:paraId="78033D62" w14:textId="77777777" w:rsidR="00FB45A9" w:rsidRPr="004528A7" w:rsidRDefault="00FB45A9" w:rsidP="00FB45A9">
            <w:pPr>
              <w:jc w:val="both"/>
              <w:rPr>
                <w:rFonts w:ascii="Arial Narrow" w:hAnsi="Arial Narrow" w:cs="Arial"/>
                <w:bCs/>
              </w:rPr>
            </w:pPr>
          </w:p>
          <w:p w14:paraId="6BB701A0" w14:textId="3140ADAF" w:rsidR="00616C7F" w:rsidRPr="004528A7" w:rsidRDefault="00616C7F" w:rsidP="00FB45A9">
            <w:pPr>
              <w:jc w:val="both"/>
              <w:rPr>
                <w:rFonts w:ascii="Arial Narrow" w:hAnsi="Arial Narrow" w:cs="Arial"/>
                <w:bCs/>
              </w:rPr>
            </w:pPr>
            <w:r w:rsidRPr="004528A7">
              <w:rPr>
                <w:rFonts w:ascii="Arial Narrow" w:hAnsi="Arial Narrow" w:cs="CIDFont+F2"/>
              </w:rPr>
              <w:t>Da v primeru, ko je v garancijski dobi oprema (del, sklop ali</w:t>
            </w:r>
            <w:r w:rsidR="00AD50AD" w:rsidRPr="004528A7">
              <w:rPr>
                <w:rFonts w:ascii="Arial Narrow" w:hAnsi="Arial Narrow" w:cs="CIDFont+F2"/>
              </w:rPr>
              <w:t xml:space="preserve"> v celoti</w:t>
            </w:r>
            <w:r w:rsidRPr="004528A7">
              <w:rPr>
                <w:rFonts w:ascii="Arial Narrow" w:hAnsi="Arial Narrow" w:cs="CIDFont+F2"/>
              </w:rPr>
              <w:t>)</w:t>
            </w:r>
            <w:r w:rsidRPr="004528A7">
              <w:rPr>
                <w:rFonts w:ascii="Arial Narrow" w:eastAsia="ArialNarrow" w:hAnsi="Arial Narrow" w:cs="ArialNarrow"/>
              </w:rPr>
              <w:t xml:space="preserve"> </w:t>
            </w:r>
            <w:r w:rsidRPr="004528A7">
              <w:rPr>
                <w:rFonts w:ascii="Arial Narrow" w:hAnsi="Arial Narrow" w:cs="CIDFont+F2"/>
              </w:rPr>
              <w:t>zamenjana ali bistveno popravljena, začne teči garancijski rok znova (z dnem zapisniškega vračila OTP uporabniku).</w:t>
            </w:r>
          </w:p>
          <w:p w14:paraId="05E8405B" w14:textId="5138B0CC" w:rsidR="00FB45A9" w:rsidRPr="004528A7" w:rsidRDefault="00FB45A9" w:rsidP="00FB45A9">
            <w:pPr>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1C6F8CF0" w14:textId="77777777" w:rsidR="001F2B47" w:rsidRPr="004528A7" w:rsidRDefault="001F2B47" w:rsidP="001F2B47">
            <w:pPr>
              <w:jc w:val="both"/>
              <w:rPr>
                <w:rFonts w:ascii="Arial Narrow" w:hAnsi="Arial Narrow"/>
                <w:b/>
                <w:bCs/>
              </w:rPr>
            </w:pPr>
            <w:r w:rsidRPr="004528A7">
              <w:rPr>
                <w:rFonts w:ascii="Arial Narrow" w:hAnsi="Arial Narrow"/>
                <w:b/>
                <w:bCs/>
              </w:rPr>
              <w:t xml:space="preserve">Izpolnjen in potrjen obrazec: </w:t>
            </w:r>
          </w:p>
          <w:p w14:paraId="7E7E9DF6" w14:textId="77777777" w:rsidR="001F2B47" w:rsidRPr="004528A7" w:rsidRDefault="001F2B47" w:rsidP="001F2B47">
            <w:pPr>
              <w:jc w:val="both"/>
              <w:rPr>
                <w:rFonts w:ascii="Arial Narrow" w:hAnsi="Arial Narrow"/>
                <w:b/>
                <w:bCs/>
              </w:rPr>
            </w:pPr>
          </w:p>
          <w:p w14:paraId="5A7EF135" w14:textId="0229F9B7" w:rsidR="001F2B47" w:rsidRPr="004528A7" w:rsidRDefault="001F2B47" w:rsidP="001F2B47">
            <w:pPr>
              <w:jc w:val="both"/>
              <w:rPr>
                <w:rFonts w:ascii="Arial Narrow" w:hAnsi="Arial Narrow"/>
                <w:b/>
              </w:rPr>
            </w:pPr>
            <w:r w:rsidRPr="004528A7">
              <w:rPr>
                <w:rFonts w:ascii="Arial Narrow" w:hAnsi="Arial Narrow"/>
                <w:b/>
              </w:rPr>
              <w:t>PRILOGA 7 K OBRAZCU 1 – IZJAVA GARANCIJA, VZDRŽEVA</w:t>
            </w:r>
            <w:r w:rsidR="00764EBF" w:rsidRPr="004528A7">
              <w:rPr>
                <w:rFonts w:ascii="Arial Narrow" w:hAnsi="Arial Narrow"/>
                <w:b/>
              </w:rPr>
              <w:t>NJE, SERVISIRANJE in POPRAVILA OPREME ZA TRANSPORT PACIENTOV</w:t>
            </w:r>
            <w:r w:rsidRPr="004528A7">
              <w:rPr>
                <w:rFonts w:ascii="Arial Narrow" w:hAnsi="Arial Narrow"/>
                <w:b/>
              </w:rPr>
              <w:t>.</w:t>
            </w:r>
          </w:p>
          <w:p w14:paraId="39F9A9CB" w14:textId="77777777" w:rsidR="00FB45A9" w:rsidRPr="004528A7" w:rsidRDefault="00FB45A9" w:rsidP="00E820DC">
            <w:pPr>
              <w:jc w:val="both"/>
              <w:rPr>
                <w:rFonts w:ascii="Arial Narrow" w:hAnsi="Arial Narrow"/>
                <w:b/>
                <w:bCs/>
              </w:rPr>
            </w:pPr>
          </w:p>
        </w:tc>
      </w:tr>
      <w:tr w:rsidR="000652F0" w:rsidRPr="000652F0" w14:paraId="30FDC065"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4D13ED16" w14:textId="7EF52925" w:rsidR="000B79E9" w:rsidRPr="000652F0" w:rsidRDefault="00F96E8E" w:rsidP="000F2BC5">
            <w:pPr>
              <w:spacing w:line="256" w:lineRule="auto"/>
              <w:rPr>
                <w:rFonts w:ascii="Arial Narrow" w:hAnsi="Arial Narrow"/>
                <w:b/>
              </w:rPr>
            </w:pPr>
            <w:r>
              <w:rPr>
                <w:rFonts w:ascii="Arial Narrow" w:hAnsi="Arial Narrow"/>
                <w:b/>
              </w:rPr>
              <w:t>10</w:t>
            </w:r>
            <w:r w:rsidR="009000E9"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107B35FE" w14:textId="77777777" w:rsidR="00654475" w:rsidRPr="004528A7" w:rsidRDefault="00093B53" w:rsidP="00654475">
            <w:pPr>
              <w:jc w:val="both"/>
              <w:rPr>
                <w:rFonts w:ascii="Arial Narrow" w:hAnsi="Arial Narrow"/>
              </w:rPr>
            </w:pPr>
            <w:r w:rsidRPr="004528A7">
              <w:rPr>
                <w:rFonts w:ascii="Arial Narrow" w:hAnsi="Arial Narrow" w:cs="Arial"/>
                <w:bCs/>
              </w:rPr>
              <w:t>Zahteva za SKLOP</w:t>
            </w:r>
            <w:r w:rsidR="006E5C6F" w:rsidRPr="004528A7">
              <w:rPr>
                <w:rFonts w:ascii="Arial Narrow" w:hAnsi="Arial Narrow" w:cs="Arial"/>
                <w:bCs/>
              </w:rPr>
              <w:t xml:space="preserve"> 1 – </w:t>
            </w:r>
            <w:r w:rsidR="00342916" w:rsidRPr="004528A7">
              <w:rPr>
                <w:rFonts w:ascii="Arial Narrow" w:hAnsi="Arial Narrow" w:cs="Arial"/>
                <w:bCs/>
              </w:rPr>
              <w:t>d</w:t>
            </w:r>
            <w:r w:rsidR="000B79E9" w:rsidRPr="004528A7">
              <w:rPr>
                <w:rFonts w:ascii="Arial Narrow" w:hAnsi="Arial Narrow" w:cs="Arial"/>
                <w:bCs/>
              </w:rPr>
              <w:t>a je garancijsk</w:t>
            </w:r>
            <w:r w:rsidR="00654475" w:rsidRPr="004528A7">
              <w:rPr>
                <w:rFonts w:ascii="Arial Narrow" w:hAnsi="Arial Narrow" w:cs="Arial"/>
                <w:bCs/>
              </w:rPr>
              <w:t xml:space="preserve">i rok </w:t>
            </w:r>
            <w:r w:rsidR="000B79E9" w:rsidRPr="004528A7">
              <w:rPr>
                <w:rFonts w:ascii="Arial Narrow" w:hAnsi="Arial Narrow" w:cs="Arial"/>
                <w:bCs/>
              </w:rPr>
              <w:t>z</w:t>
            </w:r>
            <w:r w:rsidR="00654475" w:rsidRPr="004528A7">
              <w:rPr>
                <w:rFonts w:ascii="Arial Narrow" w:hAnsi="Arial Narrow"/>
              </w:rPr>
              <w:t>a</w:t>
            </w:r>
            <w:r w:rsidR="00896140" w:rsidRPr="004528A7">
              <w:rPr>
                <w:rFonts w:ascii="Arial Narrow" w:hAnsi="Arial Narrow"/>
              </w:rPr>
              <w:t xml:space="preserve"> </w:t>
            </w:r>
            <w:r w:rsidR="00654475" w:rsidRPr="004528A7">
              <w:rPr>
                <w:rFonts w:ascii="Arial Narrow" w:eastAsia="ArialNarrow" w:hAnsi="Arial Narrow" w:cs="ArialNarrow"/>
              </w:rPr>
              <w:t>medicinsko tehnično opremo</w:t>
            </w:r>
            <w:r w:rsidR="00115C88" w:rsidRPr="004528A7">
              <w:rPr>
                <w:rFonts w:ascii="Arial Narrow" w:eastAsia="ArialNarrow" w:hAnsi="Arial Narrow" w:cs="ArialNarrow"/>
              </w:rPr>
              <w:t xml:space="preserve"> </w:t>
            </w:r>
            <w:r w:rsidR="00654475" w:rsidRPr="004528A7">
              <w:rPr>
                <w:rFonts w:ascii="Arial Narrow" w:hAnsi="Arial Narrow"/>
              </w:rPr>
              <w:t>najmanj 24 mesecev.</w:t>
            </w:r>
          </w:p>
          <w:p w14:paraId="61D3124F" w14:textId="77777777" w:rsidR="00654475" w:rsidRPr="004528A7" w:rsidRDefault="00654475" w:rsidP="00FB45A9">
            <w:pPr>
              <w:ind w:firstLine="600"/>
              <w:jc w:val="both"/>
              <w:rPr>
                <w:rFonts w:ascii="Arial Narrow" w:eastAsia="ArialNarrow" w:hAnsi="Arial Narrow" w:cs="ArialNarrow"/>
              </w:rPr>
            </w:pPr>
          </w:p>
          <w:p w14:paraId="4A81C7E4" w14:textId="77777777" w:rsidR="00616C7F" w:rsidRPr="004528A7" w:rsidRDefault="00616C7F" w:rsidP="00616C7F">
            <w:pPr>
              <w:jc w:val="both"/>
              <w:rPr>
                <w:rFonts w:ascii="Arial Narrow" w:hAnsi="Arial Narrow" w:cs="Arial"/>
                <w:bCs/>
              </w:rPr>
            </w:pPr>
            <w:r w:rsidRPr="004528A7">
              <w:rPr>
                <w:rFonts w:ascii="Arial Narrow" w:hAnsi="Arial Narrow" w:cs="Arial"/>
                <w:bCs/>
              </w:rPr>
              <w:t xml:space="preserve">Da v primeru, ko je v garancijski dobi oprema (del, sklop ali cel medicinski aparat) iz STK, tč.: </w:t>
            </w:r>
          </w:p>
          <w:p w14:paraId="302EE919" w14:textId="77777777" w:rsidR="00616C7F" w:rsidRPr="004528A7" w:rsidRDefault="00616C7F" w:rsidP="00616C7F">
            <w:pPr>
              <w:spacing w:before="120"/>
              <w:jc w:val="both"/>
              <w:rPr>
                <w:rFonts w:ascii="Arial Narrow" w:hAnsi="Arial Narrow" w:cs="Arial"/>
                <w:bCs/>
              </w:rPr>
            </w:pPr>
            <w:r w:rsidRPr="004528A7">
              <w:rPr>
                <w:rFonts w:ascii="Arial Narrow" w:hAnsi="Arial Narrow" w:cs="Arial"/>
                <w:bCs/>
              </w:rPr>
              <w:t>•</w:t>
            </w:r>
            <w:r w:rsidRPr="004528A7">
              <w:rPr>
                <w:rFonts w:ascii="Arial Narrow" w:hAnsi="Arial Narrow" w:cs="Arial"/>
                <w:bCs/>
              </w:rPr>
              <w:tab/>
              <w:t xml:space="preserve">4.1  EKG/monitor </w:t>
            </w:r>
            <w:proofErr w:type="spellStart"/>
            <w:r w:rsidRPr="004528A7">
              <w:rPr>
                <w:rFonts w:ascii="Arial Narrow" w:hAnsi="Arial Narrow" w:cs="Arial"/>
                <w:bCs/>
              </w:rPr>
              <w:t>defibrilator</w:t>
            </w:r>
            <w:proofErr w:type="spellEnd"/>
            <w:r w:rsidRPr="004528A7">
              <w:rPr>
                <w:rFonts w:ascii="Arial Narrow" w:hAnsi="Arial Narrow" w:cs="Arial"/>
                <w:bCs/>
              </w:rPr>
              <w:t>,</w:t>
            </w:r>
          </w:p>
          <w:p w14:paraId="2B5A5DBA" w14:textId="5511E0DA" w:rsidR="00616C7F" w:rsidRPr="004528A7" w:rsidRDefault="00616C7F" w:rsidP="00616C7F">
            <w:pPr>
              <w:spacing w:after="120"/>
              <w:jc w:val="both"/>
              <w:rPr>
                <w:rFonts w:ascii="Arial Narrow" w:hAnsi="Arial Narrow" w:cs="Arial"/>
                <w:bCs/>
              </w:rPr>
            </w:pPr>
            <w:r w:rsidRPr="004528A7">
              <w:rPr>
                <w:rFonts w:ascii="Arial Narrow" w:hAnsi="Arial Narrow" w:cs="Arial"/>
                <w:bCs/>
              </w:rPr>
              <w:t>•</w:t>
            </w:r>
            <w:r w:rsidRPr="004528A7">
              <w:rPr>
                <w:rFonts w:ascii="Arial Narrow" w:hAnsi="Arial Narrow" w:cs="Arial"/>
                <w:bCs/>
              </w:rPr>
              <w:tab/>
              <w:t xml:space="preserve">4.2  </w:t>
            </w:r>
            <w:r w:rsidRPr="004528A7">
              <w:rPr>
                <w:rFonts w:ascii="Arial Narrow" w:hAnsi="Arial Narrow"/>
              </w:rPr>
              <w:t>Urgentni transportni ventilator za profesionalno uporabo v nujni medicinski pomoči</w:t>
            </w:r>
          </w:p>
          <w:p w14:paraId="0CC7724E" w14:textId="77777777" w:rsidR="00E933AE" w:rsidRPr="004528A7" w:rsidRDefault="00616C7F" w:rsidP="00616C7F">
            <w:pPr>
              <w:jc w:val="both"/>
              <w:rPr>
                <w:rFonts w:ascii="Arial Narrow" w:hAnsi="Arial Narrow" w:cs="CIDFont+F2"/>
              </w:rPr>
            </w:pPr>
            <w:r w:rsidRPr="004528A7">
              <w:rPr>
                <w:rFonts w:ascii="Arial Narrow" w:hAnsi="Arial Narrow" w:cs="Arial"/>
                <w:bCs/>
              </w:rPr>
              <w:t>zamenjana ali bistveno popravljena, začne teči garancijski rok znova (z dnem zapisniškega vračila aparata uporabniku).</w:t>
            </w:r>
          </w:p>
          <w:p w14:paraId="5A370833" w14:textId="37387AB0" w:rsidR="00616C7F" w:rsidRPr="004528A7" w:rsidRDefault="00616C7F" w:rsidP="00616C7F">
            <w:pPr>
              <w:jc w:val="both"/>
              <w:rPr>
                <w:rFonts w:ascii="Arial Narrow" w:hAnsi="Arial Narrow"/>
              </w:rPr>
            </w:pPr>
          </w:p>
        </w:tc>
        <w:tc>
          <w:tcPr>
            <w:tcW w:w="5032" w:type="dxa"/>
            <w:gridSpan w:val="2"/>
            <w:tcBorders>
              <w:top w:val="single" w:sz="4" w:space="0" w:color="auto"/>
              <w:left w:val="single" w:sz="4" w:space="0" w:color="auto"/>
              <w:bottom w:val="single" w:sz="4" w:space="0" w:color="auto"/>
              <w:right w:val="single" w:sz="4" w:space="0" w:color="auto"/>
            </w:tcBorders>
          </w:tcPr>
          <w:p w14:paraId="0C4274FB" w14:textId="77777777" w:rsidR="00F01F87" w:rsidRPr="004528A7" w:rsidRDefault="00CA6B57" w:rsidP="00E820DC">
            <w:pPr>
              <w:jc w:val="both"/>
              <w:rPr>
                <w:rFonts w:ascii="Arial Narrow" w:hAnsi="Arial Narrow"/>
                <w:b/>
                <w:bCs/>
              </w:rPr>
            </w:pPr>
            <w:r w:rsidRPr="004528A7">
              <w:rPr>
                <w:rFonts w:ascii="Arial Narrow" w:hAnsi="Arial Narrow"/>
                <w:b/>
                <w:bCs/>
              </w:rPr>
              <w:t>I</w:t>
            </w:r>
            <w:r w:rsidR="00F01F87" w:rsidRPr="004528A7">
              <w:rPr>
                <w:rFonts w:ascii="Arial Narrow" w:hAnsi="Arial Narrow"/>
                <w:b/>
                <w:bCs/>
              </w:rPr>
              <w:t xml:space="preserve">zpolnjen in potrjen obrazec: </w:t>
            </w:r>
          </w:p>
          <w:p w14:paraId="6C8E7C99" w14:textId="77777777" w:rsidR="00F01F87" w:rsidRPr="004528A7" w:rsidRDefault="00F01F87" w:rsidP="00E820DC">
            <w:pPr>
              <w:jc w:val="both"/>
              <w:rPr>
                <w:rFonts w:ascii="Arial Narrow" w:hAnsi="Arial Narrow"/>
                <w:b/>
                <w:bCs/>
              </w:rPr>
            </w:pPr>
          </w:p>
          <w:p w14:paraId="314EFB5C" w14:textId="63BAB322" w:rsidR="000B79E9" w:rsidRPr="004528A7" w:rsidRDefault="001F2B47" w:rsidP="00E820DC">
            <w:pPr>
              <w:jc w:val="both"/>
              <w:rPr>
                <w:rFonts w:ascii="Arial Narrow" w:hAnsi="Arial Narrow"/>
                <w:b/>
              </w:rPr>
            </w:pPr>
            <w:r w:rsidRPr="004528A7">
              <w:rPr>
                <w:rFonts w:ascii="Arial Narrow" w:hAnsi="Arial Narrow"/>
                <w:b/>
              </w:rPr>
              <w:t>PRILOGA 8</w:t>
            </w:r>
            <w:r w:rsidR="00E14668" w:rsidRPr="004528A7">
              <w:rPr>
                <w:rFonts w:ascii="Arial Narrow" w:hAnsi="Arial Narrow"/>
                <w:b/>
              </w:rPr>
              <w:t xml:space="preserve"> K OBRAZCU 1 – IZJAVA GARANCIJA, VZDRŽEVANJE, SERVISIRANJE</w:t>
            </w:r>
            <w:r w:rsidR="003234FE" w:rsidRPr="004528A7">
              <w:rPr>
                <w:rFonts w:ascii="Arial Narrow" w:hAnsi="Arial Narrow"/>
                <w:b/>
              </w:rPr>
              <w:t xml:space="preserve"> in POPRAVILA MEDICINSKO TEHNIČNE </w:t>
            </w:r>
            <w:r w:rsidR="00E14668" w:rsidRPr="004528A7">
              <w:rPr>
                <w:rFonts w:ascii="Arial Narrow" w:hAnsi="Arial Narrow"/>
                <w:b/>
              </w:rPr>
              <w:t>OPREME</w:t>
            </w:r>
            <w:r w:rsidR="00CA6B57" w:rsidRPr="004528A7">
              <w:rPr>
                <w:rFonts w:ascii="Arial Narrow" w:hAnsi="Arial Narrow"/>
                <w:b/>
              </w:rPr>
              <w:t>.</w:t>
            </w:r>
          </w:p>
          <w:p w14:paraId="3E0DC2FA" w14:textId="77777777" w:rsidR="0016162A" w:rsidRPr="004528A7" w:rsidRDefault="0016162A" w:rsidP="00E820DC">
            <w:pPr>
              <w:jc w:val="both"/>
              <w:rPr>
                <w:rFonts w:ascii="Arial Narrow" w:hAnsi="Arial Narrow"/>
                <w:bCs/>
              </w:rPr>
            </w:pPr>
          </w:p>
        </w:tc>
      </w:tr>
      <w:tr w:rsidR="00151613" w:rsidRPr="000652F0" w14:paraId="2DB25AA0"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54B7D922" w14:textId="1E387691" w:rsidR="00151613" w:rsidRPr="000652F0" w:rsidRDefault="00F96E8E" w:rsidP="000F2BC5">
            <w:pPr>
              <w:spacing w:line="256" w:lineRule="auto"/>
              <w:rPr>
                <w:rFonts w:ascii="Arial Narrow" w:hAnsi="Arial Narrow"/>
                <w:b/>
              </w:rPr>
            </w:pPr>
            <w:r>
              <w:rPr>
                <w:rFonts w:ascii="Arial Narrow" w:hAnsi="Arial Narrow"/>
                <w:b/>
              </w:rPr>
              <w:t>11.</w:t>
            </w:r>
          </w:p>
        </w:tc>
        <w:tc>
          <w:tcPr>
            <w:tcW w:w="4072" w:type="dxa"/>
            <w:tcBorders>
              <w:top w:val="single" w:sz="4" w:space="0" w:color="auto"/>
              <w:left w:val="single" w:sz="4" w:space="0" w:color="auto"/>
              <w:bottom w:val="single" w:sz="4" w:space="0" w:color="auto"/>
              <w:right w:val="single" w:sz="4" w:space="0" w:color="auto"/>
            </w:tcBorders>
          </w:tcPr>
          <w:p w14:paraId="44571E75" w14:textId="77777777" w:rsidR="00151613" w:rsidRPr="004528A7" w:rsidRDefault="00151613" w:rsidP="00151613">
            <w:pPr>
              <w:jc w:val="both"/>
              <w:rPr>
                <w:rFonts w:ascii="Arial Narrow" w:eastAsia="ArialNarrow" w:hAnsi="Arial Narrow" w:cs="ArialNarrow"/>
              </w:rPr>
            </w:pPr>
            <w:r w:rsidRPr="004528A7">
              <w:rPr>
                <w:rFonts w:ascii="Arial Narrow" w:eastAsia="ArialNarrow" w:hAnsi="Arial Narrow" w:cs="ArialNarrow"/>
              </w:rPr>
              <w:t xml:space="preserve">Zahteva za SKLOP 1 in 2 – da v trajanju garancijske dobe ponudnik, poleg brezplačne odprave napak iz naslova </w:t>
            </w:r>
            <w:r w:rsidRPr="004528A7">
              <w:rPr>
                <w:rFonts w:ascii="Arial Narrow" w:eastAsia="ArialNarrow" w:hAnsi="Arial Narrow" w:cs="ArialNarrow"/>
              </w:rPr>
              <w:lastRenderedPageBreak/>
              <w:t>garancijskih upravičenj, zagotavlja tudi brezplačno preventivno in korektivno vzdrževanje vse opreme za transport pacientov</w:t>
            </w:r>
          </w:p>
          <w:p w14:paraId="2C11DC3F" w14:textId="43F25FEF" w:rsidR="00151613" w:rsidRPr="004528A7" w:rsidRDefault="00151613" w:rsidP="00151613">
            <w:pPr>
              <w:jc w:val="both"/>
              <w:rPr>
                <w:rFonts w:ascii="Arial Narrow" w:eastAsia="ArialNarrow" w:hAnsi="Arial Narrow" w:cs="ArialNarrow"/>
              </w:rPr>
            </w:pPr>
          </w:p>
        </w:tc>
        <w:tc>
          <w:tcPr>
            <w:tcW w:w="5032" w:type="dxa"/>
            <w:gridSpan w:val="2"/>
            <w:tcBorders>
              <w:top w:val="single" w:sz="4" w:space="0" w:color="auto"/>
              <w:left w:val="single" w:sz="4" w:space="0" w:color="auto"/>
              <w:bottom w:val="single" w:sz="4" w:space="0" w:color="auto"/>
              <w:right w:val="single" w:sz="4" w:space="0" w:color="auto"/>
            </w:tcBorders>
          </w:tcPr>
          <w:p w14:paraId="237633A9" w14:textId="77777777" w:rsidR="00151613" w:rsidRPr="004528A7" w:rsidRDefault="00151613" w:rsidP="00151613">
            <w:pPr>
              <w:jc w:val="both"/>
              <w:rPr>
                <w:rFonts w:ascii="Arial Narrow" w:hAnsi="Arial Narrow"/>
                <w:b/>
                <w:bCs/>
              </w:rPr>
            </w:pPr>
            <w:r w:rsidRPr="004528A7">
              <w:rPr>
                <w:rFonts w:ascii="Arial Narrow" w:hAnsi="Arial Narrow"/>
                <w:b/>
                <w:bCs/>
              </w:rPr>
              <w:lastRenderedPageBreak/>
              <w:t xml:space="preserve">Izpolnjen in potrjen obrazec: </w:t>
            </w:r>
          </w:p>
          <w:p w14:paraId="08A8B2BD" w14:textId="77777777" w:rsidR="00151613" w:rsidRPr="004528A7" w:rsidRDefault="00151613" w:rsidP="00151613">
            <w:pPr>
              <w:jc w:val="both"/>
              <w:rPr>
                <w:rFonts w:ascii="Arial Narrow" w:hAnsi="Arial Narrow"/>
                <w:b/>
                <w:bCs/>
              </w:rPr>
            </w:pPr>
          </w:p>
          <w:p w14:paraId="4ADDB60E" w14:textId="64F14BA9" w:rsidR="00151613" w:rsidRPr="004528A7" w:rsidRDefault="00151613" w:rsidP="00151613">
            <w:pPr>
              <w:jc w:val="both"/>
              <w:rPr>
                <w:rFonts w:ascii="Arial Narrow" w:hAnsi="Arial Narrow"/>
                <w:b/>
              </w:rPr>
            </w:pPr>
            <w:r w:rsidRPr="004528A7">
              <w:rPr>
                <w:rFonts w:ascii="Arial Narrow" w:hAnsi="Arial Narrow"/>
                <w:b/>
              </w:rPr>
              <w:lastRenderedPageBreak/>
              <w:t>PRILOGA 7 K OBRAZCU 1 – IZJAVA GARANCIJA, VZDRŽEVANJE, SERVISIRANJE in POPRAVILA OPREME ZA TRANSPORT PACIENTOV</w:t>
            </w:r>
          </w:p>
          <w:p w14:paraId="443B3022" w14:textId="77777777" w:rsidR="00151613" w:rsidRPr="004528A7" w:rsidRDefault="00151613" w:rsidP="00E820DC">
            <w:pPr>
              <w:jc w:val="both"/>
              <w:rPr>
                <w:rFonts w:ascii="Arial Narrow" w:hAnsi="Arial Narrow"/>
                <w:b/>
                <w:bCs/>
              </w:rPr>
            </w:pPr>
          </w:p>
        </w:tc>
      </w:tr>
      <w:tr w:rsidR="000652F0" w:rsidRPr="000652F0" w14:paraId="7233AC5C"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11CAB8CA" w14:textId="072A3C88" w:rsidR="000F7E3B" w:rsidRPr="000652F0" w:rsidRDefault="00F96E8E" w:rsidP="000F2BC5">
            <w:pPr>
              <w:spacing w:line="256" w:lineRule="auto"/>
              <w:rPr>
                <w:rFonts w:ascii="Arial Narrow" w:hAnsi="Arial Narrow"/>
                <w:b/>
              </w:rPr>
            </w:pPr>
            <w:r>
              <w:rPr>
                <w:rFonts w:ascii="Arial Narrow" w:hAnsi="Arial Narrow"/>
                <w:b/>
              </w:rPr>
              <w:lastRenderedPageBreak/>
              <w:t>12</w:t>
            </w:r>
            <w:r w:rsidR="009000E9"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291FC58C" w14:textId="77777777" w:rsidR="00CB6E7B" w:rsidRPr="004528A7" w:rsidRDefault="00093B53" w:rsidP="00CB6E7B">
            <w:pPr>
              <w:jc w:val="both"/>
              <w:rPr>
                <w:rFonts w:ascii="Arial Narrow" w:hAnsi="Arial Narrow"/>
              </w:rPr>
            </w:pPr>
            <w:r w:rsidRPr="004528A7">
              <w:rPr>
                <w:rFonts w:ascii="Arial Narrow" w:eastAsia="ArialNarrow" w:hAnsi="Arial Narrow" w:cs="ArialNarrow"/>
              </w:rPr>
              <w:t>Zahteva za SKLOP</w:t>
            </w:r>
            <w:r w:rsidR="00C34631" w:rsidRPr="004528A7">
              <w:rPr>
                <w:rFonts w:ascii="Arial Narrow" w:eastAsia="ArialNarrow" w:hAnsi="Arial Narrow" w:cs="ArialNarrow"/>
              </w:rPr>
              <w:t xml:space="preserve"> 1 – </w:t>
            </w:r>
            <w:r w:rsidR="00342916" w:rsidRPr="004528A7">
              <w:rPr>
                <w:rFonts w:ascii="Arial Narrow" w:eastAsia="ArialNarrow" w:hAnsi="Arial Narrow" w:cs="ArialNarrow"/>
              </w:rPr>
              <w:t>d</w:t>
            </w:r>
            <w:r w:rsidR="00CB6E7B" w:rsidRPr="004528A7">
              <w:rPr>
                <w:rFonts w:ascii="Arial Narrow" w:eastAsia="ArialNarrow" w:hAnsi="Arial Narrow" w:cs="ArialNarrow"/>
              </w:rPr>
              <w:t xml:space="preserve">a v </w:t>
            </w:r>
            <w:r w:rsidR="003E60D9" w:rsidRPr="004528A7">
              <w:rPr>
                <w:rFonts w:ascii="Arial Narrow" w:eastAsia="ArialNarrow" w:hAnsi="Arial Narrow" w:cs="ArialNarrow"/>
              </w:rPr>
              <w:t xml:space="preserve">trajanju </w:t>
            </w:r>
            <w:r w:rsidR="00CB6E7B" w:rsidRPr="004528A7">
              <w:rPr>
                <w:rFonts w:ascii="Arial Narrow" w:eastAsia="ArialNarrow" w:hAnsi="Arial Narrow" w:cs="ArialNarrow"/>
              </w:rPr>
              <w:t>garanc</w:t>
            </w:r>
            <w:r w:rsidR="00BC6310" w:rsidRPr="004528A7">
              <w:rPr>
                <w:rFonts w:ascii="Arial Narrow" w:eastAsia="ArialNarrow" w:hAnsi="Arial Narrow" w:cs="ArialNarrow"/>
              </w:rPr>
              <w:t xml:space="preserve">ijske dobe </w:t>
            </w:r>
            <w:r w:rsidR="001F0D02" w:rsidRPr="004528A7">
              <w:rPr>
                <w:rFonts w:ascii="Arial Narrow" w:eastAsia="ArialNarrow" w:hAnsi="Arial Narrow" w:cs="ArialNarrow"/>
              </w:rPr>
              <w:t>ponudnik</w:t>
            </w:r>
            <w:r w:rsidR="00CB6E7B" w:rsidRPr="004528A7">
              <w:rPr>
                <w:rFonts w:ascii="Arial Narrow" w:eastAsia="ArialNarrow" w:hAnsi="Arial Narrow" w:cs="ArialNarrow"/>
              </w:rPr>
              <w:t xml:space="preserve">, poleg brezplačne odprave napak iz naslova garancijskih </w:t>
            </w:r>
            <w:r w:rsidR="003E60D9" w:rsidRPr="004528A7">
              <w:rPr>
                <w:rFonts w:ascii="Arial Narrow" w:eastAsia="ArialNarrow" w:hAnsi="Arial Narrow" w:cs="ArialNarrow"/>
              </w:rPr>
              <w:t>upravičenj</w:t>
            </w:r>
            <w:r w:rsidR="00CB6E7B" w:rsidRPr="004528A7">
              <w:rPr>
                <w:rFonts w:ascii="Arial Narrow" w:eastAsia="ArialNarrow" w:hAnsi="Arial Narrow" w:cs="ArialNarrow"/>
              </w:rPr>
              <w:t>, zagotavlja t</w:t>
            </w:r>
            <w:r w:rsidR="0052474F" w:rsidRPr="004528A7">
              <w:rPr>
                <w:rFonts w:ascii="Arial Narrow" w:eastAsia="ArialNarrow" w:hAnsi="Arial Narrow" w:cs="ArialNarrow"/>
              </w:rPr>
              <w:t xml:space="preserve">udi brezplačno preventivno in korektivno </w:t>
            </w:r>
            <w:r w:rsidR="00CB6E7B" w:rsidRPr="004528A7">
              <w:rPr>
                <w:rFonts w:ascii="Arial Narrow" w:eastAsia="ArialNarrow" w:hAnsi="Arial Narrow" w:cs="ArialNarrow"/>
              </w:rPr>
              <w:t xml:space="preserve">vzdrževanje </w:t>
            </w:r>
            <w:r w:rsidR="00896140" w:rsidRPr="004528A7">
              <w:rPr>
                <w:rFonts w:ascii="Arial Narrow" w:eastAsia="ArialNarrow" w:hAnsi="Arial Narrow" w:cs="ArialNarrow"/>
              </w:rPr>
              <w:t>medicinsko tehnične opreme (</w:t>
            </w:r>
            <w:r w:rsidR="00115C88" w:rsidRPr="004528A7">
              <w:rPr>
                <w:rFonts w:ascii="Arial Narrow" w:eastAsia="ArialNarrow" w:hAnsi="Arial Narrow" w:cs="ArialNarrow"/>
              </w:rPr>
              <w:t>aparatov</w:t>
            </w:r>
            <w:r w:rsidR="00896140" w:rsidRPr="004528A7">
              <w:rPr>
                <w:rFonts w:ascii="Arial Narrow" w:eastAsia="ArialNarrow" w:hAnsi="Arial Narrow" w:cs="ArialNarrow"/>
              </w:rPr>
              <w:t>)</w:t>
            </w:r>
            <w:r w:rsidR="00115C88" w:rsidRPr="004528A7">
              <w:rPr>
                <w:rFonts w:ascii="Arial Narrow" w:eastAsia="ArialNarrow" w:hAnsi="Arial Narrow" w:cs="ArialNarrow"/>
              </w:rPr>
              <w:t xml:space="preserve"> </w:t>
            </w:r>
            <w:r w:rsidR="00CB6E7B" w:rsidRPr="004528A7">
              <w:rPr>
                <w:rFonts w:ascii="Arial Narrow" w:eastAsia="ArialNarrow" w:hAnsi="Arial Narrow" w:cs="ArialNarrow"/>
              </w:rPr>
              <w:t xml:space="preserve">iz </w:t>
            </w:r>
            <w:r w:rsidR="00CB6E7B" w:rsidRPr="004528A7">
              <w:rPr>
                <w:rFonts w:ascii="Arial Narrow" w:hAnsi="Arial Narrow"/>
              </w:rPr>
              <w:t xml:space="preserve">STK, tč.: </w:t>
            </w:r>
          </w:p>
          <w:p w14:paraId="3578CD4D" w14:textId="77777777" w:rsidR="00151613" w:rsidRPr="004528A7" w:rsidRDefault="00CB6E7B" w:rsidP="003772E6">
            <w:pPr>
              <w:pStyle w:val="Odstavekseznama"/>
              <w:numPr>
                <w:ilvl w:val="0"/>
                <w:numId w:val="31"/>
              </w:numPr>
              <w:spacing w:before="120" w:after="0" w:line="240" w:lineRule="auto"/>
              <w:ind w:left="357" w:hanging="357"/>
              <w:rPr>
                <w:rFonts w:ascii="Arial Narrow" w:hAnsi="Arial Narrow" w:cs="Arial"/>
                <w:bCs/>
                <w:sz w:val="24"/>
                <w:szCs w:val="24"/>
              </w:rPr>
            </w:pPr>
            <w:r w:rsidRPr="004528A7">
              <w:rPr>
                <w:rFonts w:ascii="Arial Narrow" w:hAnsi="Arial Narrow"/>
                <w:sz w:val="24"/>
                <w:szCs w:val="24"/>
              </w:rPr>
              <w:t xml:space="preserve">4.1 </w:t>
            </w:r>
            <w:r w:rsidR="00896140" w:rsidRPr="004528A7">
              <w:rPr>
                <w:rFonts w:ascii="Arial Narrow" w:hAnsi="Arial Narrow"/>
                <w:sz w:val="24"/>
                <w:szCs w:val="24"/>
              </w:rPr>
              <w:t xml:space="preserve"> </w:t>
            </w:r>
            <w:r w:rsidRPr="004528A7">
              <w:rPr>
                <w:rFonts w:ascii="Arial Narrow" w:hAnsi="Arial Narrow"/>
                <w:sz w:val="24"/>
                <w:szCs w:val="24"/>
              </w:rPr>
              <w:t xml:space="preserve">EKG/monitor </w:t>
            </w:r>
            <w:proofErr w:type="spellStart"/>
            <w:r w:rsidRPr="004528A7">
              <w:rPr>
                <w:rFonts w:ascii="Arial Narrow" w:hAnsi="Arial Narrow"/>
                <w:sz w:val="24"/>
                <w:szCs w:val="24"/>
              </w:rPr>
              <w:t>defibrilator</w:t>
            </w:r>
            <w:proofErr w:type="spellEnd"/>
            <w:r w:rsidR="00151613" w:rsidRPr="004528A7">
              <w:rPr>
                <w:rFonts w:ascii="Arial Narrow" w:hAnsi="Arial Narrow"/>
                <w:sz w:val="24"/>
                <w:szCs w:val="24"/>
              </w:rPr>
              <w:t>,</w:t>
            </w:r>
          </w:p>
          <w:p w14:paraId="27B7002F" w14:textId="1EA1B385" w:rsidR="00151613" w:rsidRPr="004528A7" w:rsidRDefault="00151613" w:rsidP="003772E6">
            <w:pPr>
              <w:pStyle w:val="Odstavekseznama"/>
              <w:numPr>
                <w:ilvl w:val="0"/>
                <w:numId w:val="31"/>
              </w:numPr>
              <w:spacing w:before="120" w:after="0" w:line="240" w:lineRule="auto"/>
              <w:ind w:left="357" w:hanging="357"/>
              <w:rPr>
                <w:rFonts w:ascii="Arial Narrow" w:hAnsi="Arial Narrow" w:cs="Arial"/>
                <w:bCs/>
                <w:sz w:val="24"/>
                <w:szCs w:val="24"/>
              </w:rPr>
            </w:pPr>
            <w:r w:rsidRPr="004528A7">
              <w:rPr>
                <w:rFonts w:ascii="Arial Narrow" w:hAnsi="Arial Narrow" w:cs="Arial"/>
                <w:bCs/>
                <w:sz w:val="24"/>
                <w:szCs w:val="24"/>
              </w:rPr>
              <w:t xml:space="preserve">4.2  </w:t>
            </w:r>
            <w:r w:rsidRPr="004528A7">
              <w:rPr>
                <w:rFonts w:ascii="Arial Narrow" w:hAnsi="Arial Narrow"/>
                <w:sz w:val="24"/>
                <w:szCs w:val="24"/>
              </w:rPr>
              <w:t>Urgentni transportni ventilator za profesionalno uporabo v nujni medicinski pomoči</w:t>
            </w:r>
          </w:p>
          <w:p w14:paraId="319D801F" w14:textId="77777777" w:rsidR="007D092F" w:rsidRPr="004528A7" w:rsidRDefault="007D092F" w:rsidP="00845962">
            <w:pPr>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0248E149" w14:textId="77777777" w:rsidR="0013028F" w:rsidRPr="004528A7" w:rsidRDefault="00CA6B57" w:rsidP="00E820DC">
            <w:pPr>
              <w:jc w:val="both"/>
              <w:rPr>
                <w:rFonts w:ascii="Arial Narrow" w:hAnsi="Arial Narrow"/>
                <w:b/>
                <w:bCs/>
              </w:rPr>
            </w:pPr>
            <w:r w:rsidRPr="004528A7">
              <w:rPr>
                <w:rFonts w:ascii="Arial Narrow" w:hAnsi="Arial Narrow"/>
                <w:b/>
                <w:bCs/>
              </w:rPr>
              <w:t>I</w:t>
            </w:r>
            <w:r w:rsidR="0013028F" w:rsidRPr="004528A7">
              <w:rPr>
                <w:rFonts w:ascii="Arial Narrow" w:hAnsi="Arial Narrow"/>
                <w:b/>
                <w:bCs/>
              </w:rPr>
              <w:t xml:space="preserve">zpolnjen in potrjen obrazec: </w:t>
            </w:r>
          </w:p>
          <w:p w14:paraId="40F74D97" w14:textId="77777777" w:rsidR="0013028F" w:rsidRPr="004528A7" w:rsidRDefault="0013028F" w:rsidP="00E820DC">
            <w:pPr>
              <w:jc w:val="both"/>
              <w:rPr>
                <w:rFonts w:ascii="Arial Narrow" w:hAnsi="Arial Narrow"/>
                <w:b/>
                <w:bCs/>
              </w:rPr>
            </w:pPr>
          </w:p>
          <w:p w14:paraId="6A6869CE" w14:textId="09293902" w:rsidR="000F7E3B" w:rsidRPr="004528A7" w:rsidRDefault="006765FD" w:rsidP="0016162A">
            <w:pPr>
              <w:jc w:val="both"/>
              <w:rPr>
                <w:rFonts w:ascii="Arial Narrow" w:hAnsi="Arial Narrow"/>
                <w:b/>
              </w:rPr>
            </w:pPr>
            <w:r w:rsidRPr="004528A7">
              <w:rPr>
                <w:rFonts w:ascii="Arial Narrow" w:hAnsi="Arial Narrow"/>
                <w:b/>
              </w:rPr>
              <w:t>PRILOGA 8</w:t>
            </w:r>
            <w:r w:rsidR="0013028F" w:rsidRPr="004528A7">
              <w:rPr>
                <w:rFonts w:ascii="Arial Narrow" w:hAnsi="Arial Narrow"/>
                <w:b/>
              </w:rPr>
              <w:t xml:space="preserve"> K OBRAZCU 1 – IZJAVA GARANCIJA, VZDRŽEVANJE, SERVISIRANJE</w:t>
            </w:r>
            <w:r w:rsidR="003234FE" w:rsidRPr="004528A7">
              <w:rPr>
                <w:rFonts w:ascii="Arial Narrow" w:hAnsi="Arial Narrow"/>
                <w:b/>
              </w:rPr>
              <w:t xml:space="preserve"> in POPRAVILA MEDICINSKO TEHNIČNE</w:t>
            </w:r>
            <w:r w:rsidR="007D092F" w:rsidRPr="004528A7">
              <w:rPr>
                <w:rFonts w:ascii="Arial Narrow" w:hAnsi="Arial Narrow"/>
                <w:b/>
              </w:rPr>
              <w:t xml:space="preserve"> </w:t>
            </w:r>
            <w:r w:rsidR="0013028F" w:rsidRPr="004528A7">
              <w:rPr>
                <w:rFonts w:ascii="Arial Narrow" w:hAnsi="Arial Narrow"/>
                <w:b/>
              </w:rPr>
              <w:t>OPREME</w:t>
            </w:r>
          </w:p>
          <w:p w14:paraId="42AFED69" w14:textId="77777777" w:rsidR="0016162A" w:rsidRPr="004528A7" w:rsidRDefault="0016162A" w:rsidP="0016162A">
            <w:pPr>
              <w:jc w:val="both"/>
              <w:rPr>
                <w:rFonts w:ascii="Arial Narrow" w:hAnsi="Arial Narrow"/>
                <w:bCs/>
              </w:rPr>
            </w:pPr>
          </w:p>
        </w:tc>
      </w:tr>
      <w:tr w:rsidR="000652F0" w:rsidRPr="000652F0" w14:paraId="4D2B1D1F"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43682FBF" w14:textId="731B7EB3" w:rsidR="00342916" w:rsidRPr="000652F0" w:rsidRDefault="00F96E8E" w:rsidP="000F2BC5">
            <w:pPr>
              <w:spacing w:line="256" w:lineRule="auto"/>
              <w:rPr>
                <w:rFonts w:ascii="Arial Narrow" w:hAnsi="Arial Narrow"/>
                <w:b/>
              </w:rPr>
            </w:pPr>
            <w:r>
              <w:rPr>
                <w:rFonts w:ascii="Arial Narrow" w:hAnsi="Arial Narrow"/>
                <w:b/>
              </w:rPr>
              <w:t>13</w:t>
            </w:r>
            <w:r w:rsidR="009000E9"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0EFC82A3" w14:textId="77777777" w:rsidR="009C2F8B" w:rsidRPr="004528A7" w:rsidRDefault="00BD2FB0" w:rsidP="00923ABA">
            <w:pPr>
              <w:jc w:val="both"/>
              <w:rPr>
                <w:rFonts w:ascii="Arial Narrow" w:hAnsi="Arial Narrow"/>
              </w:rPr>
            </w:pPr>
            <w:r w:rsidRPr="004528A7">
              <w:rPr>
                <w:rFonts w:ascii="Arial Narrow" w:hAnsi="Arial Narrow" w:cs="Arial"/>
                <w:bCs/>
              </w:rPr>
              <w:t>D</w:t>
            </w:r>
            <w:r w:rsidR="003069F6" w:rsidRPr="004528A7">
              <w:rPr>
                <w:rFonts w:ascii="Arial Narrow" w:hAnsi="Arial Narrow"/>
              </w:rPr>
              <w:t>a ponudnik</w:t>
            </w:r>
            <w:r w:rsidR="00923ABA" w:rsidRPr="004528A7">
              <w:rPr>
                <w:rFonts w:ascii="Arial Narrow" w:hAnsi="Arial Narrow"/>
              </w:rPr>
              <w:t xml:space="preserve"> za </w:t>
            </w:r>
            <w:proofErr w:type="spellStart"/>
            <w:r w:rsidR="00923ABA" w:rsidRPr="004528A7">
              <w:rPr>
                <w:rFonts w:ascii="Arial Narrow" w:hAnsi="Arial Narrow"/>
              </w:rPr>
              <w:t>pogarancijsko</w:t>
            </w:r>
            <w:proofErr w:type="spellEnd"/>
            <w:r w:rsidR="00923ABA" w:rsidRPr="004528A7">
              <w:rPr>
                <w:rFonts w:ascii="Arial Narrow" w:hAnsi="Arial Narrow"/>
              </w:rPr>
              <w:t xml:space="preserve"> obdobje zagotavlja vzdrževanje, servis</w:t>
            </w:r>
            <w:r w:rsidR="00DE0470" w:rsidRPr="004528A7">
              <w:rPr>
                <w:rFonts w:ascii="Arial Narrow" w:hAnsi="Arial Narrow"/>
              </w:rPr>
              <w:t xml:space="preserve"> in popravila ter</w:t>
            </w:r>
            <w:r w:rsidR="00923ABA" w:rsidRPr="004528A7">
              <w:rPr>
                <w:rFonts w:ascii="Arial Narrow" w:hAnsi="Arial Narrow"/>
              </w:rPr>
              <w:t xml:space="preserve"> oskrbo z rezervnimi deli za: </w:t>
            </w:r>
          </w:p>
          <w:p w14:paraId="7A5FC4A5" w14:textId="30219F52" w:rsidR="00151613" w:rsidRPr="004528A7" w:rsidRDefault="00923ABA" w:rsidP="00DE0470">
            <w:pPr>
              <w:spacing w:before="120"/>
              <w:jc w:val="both"/>
              <w:rPr>
                <w:rFonts w:ascii="Arial Narrow" w:hAnsi="Arial Narrow"/>
              </w:rPr>
            </w:pPr>
            <w:r w:rsidRPr="004528A7">
              <w:rPr>
                <w:rFonts w:ascii="Arial Narrow" w:hAnsi="Arial Narrow"/>
                <w:bCs/>
              </w:rPr>
              <w:t xml:space="preserve">[1] </w:t>
            </w:r>
            <w:r w:rsidR="009C2F8B" w:rsidRPr="004528A7">
              <w:rPr>
                <w:rFonts w:ascii="Arial Narrow" w:hAnsi="Arial Narrow"/>
                <w:bCs/>
              </w:rPr>
              <w:t>zahteva za SKLOP 1 in 2</w:t>
            </w:r>
            <w:r w:rsidR="00DE0470" w:rsidRPr="004528A7">
              <w:rPr>
                <w:rFonts w:ascii="Arial Narrow" w:hAnsi="Arial Narrow"/>
                <w:bCs/>
              </w:rPr>
              <w:t xml:space="preserve"> – </w:t>
            </w:r>
            <w:r w:rsidRPr="004528A7">
              <w:rPr>
                <w:rFonts w:ascii="Arial Narrow" w:hAnsi="Arial Narrow"/>
              </w:rPr>
              <w:t>v</w:t>
            </w:r>
            <w:r w:rsidR="009C2F8B" w:rsidRPr="004528A7">
              <w:rPr>
                <w:rFonts w:ascii="Arial Narrow" w:hAnsi="Arial Narrow"/>
              </w:rPr>
              <w:t>s</w:t>
            </w:r>
            <w:r w:rsidRPr="004528A7">
              <w:rPr>
                <w:rFonts w:ascii="Arial Narrow" w:hAnsi="Arial Narrow"/>
              </w:rPr>
              <w:t>e elemente vezane na predelavo/dodelavo in opremljanje osnovnega vozila v reševalno vozilo, vključno z vso v reševalno vozilo trdno vgrajeno medicinsko in nemedicinsko opremo in napravami</w:t>
            </w:r>
            <w:r w:rsidR="009C2F8B" w:rsidRPr="004528A7">
              <w:rPr>
                <w:rFonts w:ascii="Arial Narrow" w:hAnsi="Arial Narrow"/>
              </w:rPr>
              <w:t>;</w:t>
            </w:r>
          </w:p>
          <w:p w14:paraId="4707D857" w14:textId="3BFD6D71" w:rsidR="00151613" w:rsidRPr="004528A7" w:rsidRDefault="00151613" w:rsidP="00151613">
            <w:pPr>
              <w:spacing w:before="120"/>
              <w:rPr>
                <w:rFonts w:ascii="Arial Narrow" w:hAnsi="Arial Narrow"/>
              </w:rPr>
            </w:pPr>
            <w:r w:rsidRPr="004528A7">
              <w:rPr>
                <w:rFonts w:ascii="Arial Narrow" w:hAnsi="Arial Narrow"/>
                <w:bCs/>
              </w:rPr>
              <w:t xml:space="preserve">[2] zahteva za SKLOP 1 in 2 – </w:t>
            </w:r>
            <w:r w:rsidR="006765FD" w:rsidRPr="004528A7">
              <w:rPr>
                <w:rFonts w:ascii="Arial Narrow" w:hAnsi="Arial Narrow"/>
                <w:bCs/>
              </w:rPr>
              <w:t xml:space="preserve"> vso </w:t>
            </w:r>
            <w:r w:rsidRPr="004528A7">
              <w:rPr>
                <w:rFonts w:ascii="Arial Narrow" w:hAnsi="Arial Narrow"/>
                <w:bCs/>
              </w:rPr>
              <w:t>opremo za transport pacientov</w:t>
            </w:r>
            <w:r w:rsidRPr="004528A7">
              <w:rPr>
                <w:rFonts w:ascii="Arial Narrow" w:hAnsi="Arial Narrow"/>
              </w:rPr>
              <w:t>;</w:t>
            </w:r>
          </w:p>
          <w:p w14:paraId="2BB68669" w14:textId="0E24D5D2" w:rsidR="009C2F8B" w:rsidRPr="004528A7" w:rsidRDefault="00151613" w:rsidP="00151613">
            <w:pPr>
              <w:spacing w:before="120"/>
              <w:rPr>
                <w:rFonts w:ascii="Arial Narrow" w:hAnsi="Arial Narrow"/>
              </w:rPr>
            </w:pPr>
            <w:r w:rsidRPr="004528A7">
              <w:rPr>
                <w:rFonts w:ascii="Arial Narrow" w:hAnsi="Arial Narrow"/>
                <w:bCs/>
              </w:rPr>
              <w:t>[3</w:t>
            </w:r>
            <w:r w:rsidR="00923ABA" w:rsidRPr="004528A7">
              <w:rPr>
                <w:rFonts w:ascii="Arial Narrow" w:hAnsi="Arial Narrow"/>
                <w:bCs/>
              </w:rPr>
              <w:t xml:space="preserve">] </w:t>
            </w:r>
            <w:r w:rsidR="00DE0470" w:rsidRPr="004528A7">
              <w:rPr>
                <w:rFonts w:ascii="Arial Narrow" w:hAnsi="Arial Narrow"/>
                <w:bCs/>
              </w:rPr>
              <w:t xml:space="preserve">zahteva za SKLOP 1 – </w:t>
            </w:r>
            <w:r w:rsidR="003069F6" w:rsidRPr="004528A7">
              <w:rPr>
                <w:rFonts w:ascii="Arial Narrow" w:hAnsi="Arial Narrow"/>
                <w:bCs/>
              </w:rPr>
              <w:t>medicinsk</w:t>
            </w:r>
            <w:r w:rsidR="009203A6" w:rsidRPr="004528A7">
              <w:rPr>
                <w:rFonts w:ascii="Arial Narrow" w:hAnsi="Arial Narrow"/>
                <w:bCs/>
              </w:rPr>
              <w:t>o</w:t>
            </w:r>
            <w:r w:rsidR="003069F6" w:rsidRPr="004528A7">
              <w:rPr>
                <w:rFonts w:ascii="Arial Narrow" w:hAnsi="Arial Narrow"/>
                <w:bCs/>
              </w:rPr>
              <w:t xml:space="preserve"> </w:t>
            </w:r>
            <w:r w:rsidR="009203A6" w:rsidRPr="004528A7">
              <w:rPr>
                <w:rFonts w:ascii="Arial Narrow" w:hAnsi="Arial Narrow"/>
                <w:bCs/>
              </w:rPr>
              <w:t>tehnično opremo</w:t>
            </w:r>
            <w:r w:rsidR="003069F6" w:rsidRPr="004528A7">
              <w:rPr>
                <w:rFonts w:ascii="Arial Narrow" w:hAnsi="Arial Narrow"/>
              </w:rPr>
              <w:t>;</w:t>
            </w:r>
          </w:p>
          <w:p w14:paraId="144F2EC8" w14:textId="77777777" w:rsidR="007D092F" w:rsidRPr="004528A7" w:rsidRDefault="00923ABA" w:rsidP="00DE0470">
            <w:pPr>
              <w:spacing w:before="120"/>
              <w:jc w:val="both"/>
              <w:rPr>
                <w:rFonts w:ascii="Arial Narrow" w:hAnsi="Arial Narrow" w:cs="Arial"/>
              </w:rPr>
            </w:pPr>
            <w:r w:rsidRPr="004528A7">
              <w:rPr>
                <w:rFonts w:ascii="Arial Narrow" w:hAnsi="Arial Narrow"/>
              </w:rPr>
              <w:t xml:space="preserve">še najmanj v </w:t>
            </w:r>
            <w:r w:rsidRPr="004528A7">
              <w:rPr>
                <w:rFonts w:ascii="Arial Narrow" w:hAnsi="Arial Narrow" w:cs="Arial"/>
              </w:rPr>
              <w:t>času življenjske dobe blaga – predvidena življenjska doba blaga znaša najmanj 7 let.</w:t>
            </w:r>
          </w:p>
          <w:p w14:paraId="3CC270D2" w14:textId="77777777" w:rsidR="00A54B1E" w:rsidRPr="004528A7" w:rsidRDefault="00A54B1E" w:rsidP="003069F6">
            <w:pPr>
              <w:jc w:val="both"/>
              <w:rPr>
                <w:rFonts w:ascii="Arial Narrow" w:hAnsi="Arial Narrow"/>
              </w:rPr>
            </w:pPr>
          </w:p>
        </w:tc>
        <w:tc>
          <w:tcPr>
            <w:tcW w:w="5032" w:type="dxa"/>
            <w:gridSpan w:val="2"/>
            <w:tcBorders>
              <w:top w:val="single" w:sz="4" w:space="0" w:color="auto"/>
              <w:left w:val="single" w:sz="4" w:space="0" w:color="auto"/>
              <w:bottom w:val="single" w:sz="4" w:space="0" w:color="auto"/>
              <w:right w:val="single" w:sz="4" w:space="0" w:color="auto"/>
            </w:tcBorders>
          </w:tcPr>
          <w:p w14:paraId="0A6EEAAE" w14:textId="77777777" w:rsidR="00342916" w:rsidRPr="004528A7" w:rsidRDefault="00CA6B57" w:rsidP="00E820DC">
            <w:pPr>
              <w:jc w:val="both"/>
              <w:rPr>
                <w:rFonts w:ascii="Arial Narrow" w:hAnsi="Arial Narrow"/>
                <w:b/>
                <w:bCs/>
              </w:rPr>
            </w:pPr>
            <w:r w:rsidRPr="004528A7">
              <w:rPr>
                <w:rFonts w:ascii="Arial Narrow" w:hAnsi="Arial Narrow"/>
                <w:b/>
                <w:bCs/>
              </w:rPr>
              <w:t>I</w:t>
            </w:r>
            <w:r w:rsidR="00342916" w:rsidRPr="004528A7">
              <w:rPr>
                <w:rFonts w:ascii="Arial Narrow" w:hAnsi="Arial Narrow"/>
                <w:b/>
                <w:bCs/>
              </w:rPr>
              <w:t xml:space="preserve">zpolnjen in potrjen obrazec: </w:t>
            </w:r>
          </w:p>
          <w:p w14:paraId="5C2DC623" w14:textId="77777777" w:rsidR="00342916" w:rsidRPr="004528A7" w:rsidRDefault="00342916" w:rsidP="00E820DC">
            <w:pPr>
              <w:jc w:val="both"/>
              <w:rPr>
                <w:rFonts w:ascii="Arial Narrow" w:hAnsi="Arial Narrow"/>
                <w:b/>
                <w:bCs/>
              </w:rPr>
            </w:pPr>
          </w:p>
          <w:p w14:paraId="63171E01" w14:textId="77777777" w:rsidR="00342916" w:rsidRPr="004528A7" w:rsidRDefault="0016162A" w:rsidP="00B04BB9">
            <w:pPr>
              <w:jc w:val="both"/>
              <w:rPr>
                <w:rFonts w:ascii="Arial Narrow" w:hAnsi="Arial Narrow"/>
                <w:b/>
                <w:bCs/>
              </w:rPr>
            </w:pPr>
            <w:r w:rsidRPr="004528A7">
              <w:rPr>
                <w:rFonts w:ascii="Arial Narrow" w:hAnsi="Arial Narrow"/>
                <w:bCs/>
              </w:rPr>
              <w:t xml:space="preserve">[1] zahteva za SKLOP 1 in 2: </w:t>
            </w:r>
            <w:r w:rsidR="00B04BB9" w:rsidRPr="004528A7">
              <w:rPr>
                <w:rFonts w:ascii="Arial Narrow" w:hAnsi="Arial Narrow"/>
                <w:b/>
                <w:bCs/>
              </w:rPr>
              <w:t>PRILOGA 5 K OBRAZCU 1 – IZJAVA GARANCIJA in JAMSTVO za REŠEVALNO VOZILO</w:t>
            </w:r>
          </w:p>
          <w:p w14:paraId="08E6FEC8" w14:textId="77777777" w:rsidR="006C05E5" w:rsidRPr="004528A7" w:rsidRDefault="006C05E5" w:rsidP="006C05E5">
            <w:pPr>
              <w:spacing w:before="120" w:after="120"/>
              <w:jc w:val="both"/>
              <w:rPr>
                <w:rFonts w:ascii="Arial Narrow" w:hAnsi="Arial Narrow"/>
                <w:b/>
                <w:bCs/>
              </w:rPr>
            </w:pPr>
            <w:r w:rsidRPr="004528A7">
              <w:rPr>
                <w:rFonts w:ascii="Arial Narrow" w:hAnsi="Arial Narrow"/>
                <w:b/>
                <w:bCs/>
              </w:rPr>
              <w:t>in</w:t>
            </w:r>
          </w:p>
          <w:p w14:paraId="20C90025" w14:textId="736B01E2" w:rsidR="006C05E5" w:rsidRPr="004528A7" w:rsidRDefault="0016162A" w:rsidP="0016162A">
            <w:pPr>
              <w:jc w:val="both"/>
              <w:rPr>
                <w:rFonts w:ascii="Arial Narrow" w:hAnsi="Arial Narrow"/>
                <w:b/>
              </w:rPr>
            </w:pPr>
            <w:r w:rsidRPr="004528A7">
              <w:rPr>
                <w:rFonts w:ascii="Arial Narrow" w:hAnsi="Arial Narrow"/>
                <w:bCs/>
              </w:rPr>
              <w:t>[2] zahteva za SKLOP 1</w:t>
            </w:r>
            <w:r w:rsidR="00151613" w:rsidRPr="004528A7">
              <w:rPr>
                <w:rFonts w:ascii="Arial Narrow" w:hAnsi="Arial Narrow"/>
                <w:bCs/>
              </w:rPr>
              <w:t xml:space="preserve"> in 2</w:t>
            </w:r>
            <w:r w:rsidRPr="004528A7">
              <w:rPr>
                <w:rFonts w:ascii="Arial Narrow" w:hAnsi="Arial Narrow"/>
                <w:bCs/>
              </w:rPr>
              <w:t xml:space="preserve">: </w:t>
            </w:r>
            <w:r w:rsidR="006C05E5" w:rsidRPr="004528A7">
              <w:rPr>
                <w:rFonts w:ascii="Arial Narrow" w:hAnsi="Arial Narrow"/>
                <w:b/>
              </w:rPr>
              <w:t>PRILOGA 7 K OBRAZCU 1 – IZJAVA GARANCIJA, VZDRŽEVANJE, SERVISIRANJE in POPRAVILA</w:t>
            </w:r>
            <w:r w:rsidR="00151613" w:rsidRPr="004528A7">
              <w:rPr>
                <w:rFonts w:ascii="Arial Narrow" w:hAnsi="Arial Narrow"/>
                <w:b/>
              </w:rPr>
              <w:t xml:space="preserve"> </w:t>
            </w:r>
            <w:r w:rsidR="006C05E5" w:rsidRPr="004528A7">
              <w:rPr>
                <w:rFonts w:ascii="Arial Narrow" w:hAnsi="Arial Narrow"/>
                <w:b/>
              </w:rPr>
              <w:t>OPREME</w:t>
            </w:r>
            <w:r w:rsidR="00151613" w:rsidRPr="004528A7">
              <w:rPr>
                <w:rFonts w:ascii="Arial Narrow" w:hAnsi="Arial Narrow"/>
                <w:b/>
              </w:rPr>
              <w:t xml:space="preserve"> ZA TRANSPORT PACIENTOV</w:t>
            </w:r>
          </w:p>
          <w:p w14:paraId="3445D626" w14:textId="77777777" w:rsidR="00151613" w:rsidRPr="004528A7" w:rsidRDefault="00151613" w:rsidP="00151613">
            <w:pPr>
              <w:spacing w:before="120" w:after="120"/>
              <w:jc w:val="both"/>
              <w:rPr>
                <w:rFonts w:ascii="Arial Narrow" w:hAnsi="Arial Narrow"/>
                <w:b/>
                <w:bCs/>
              </w:rPr>
            </w:pPr>
            <w:r w:rsidRPr="004528A7">
              <w:rPr>
                <w:rFonts w:ascii="Arial Narrow" w:hAnsi="Arial Narrow"/>
                <w:b/>
                <w:bCs/>
              </w:rPr>
              <w:t>in</w:t>
            </w:r>
          </w:p>
          <w:p w14:paraId="763544B2" w14:textId="4CBFFD7F" w:rsidR="00151613" w:rsidRPr="004528A7" w:rsidRDefault="00151613" w:rsidP="00151613">
            <w:pPr>
              <w:jc w:val="both"/>
              <w:rPr>
                <w:rFonts w:ascii="Arial Narrow" w:hAnsi="Arial Narrow"/>
                <w:b/>
              </w:rPr>
            </w:pPr>
            <w:r w:rsidRPr="004528A7">
              <w:rPr>
                <w:rFonts w:ascii="Arial Narrow" w:hAnsi="Arial Narrow"/>
                <w:bCs/>
              </w:rPr>
              <w:t xml:space="preserve">[3] zahteva za SKLOP 1: </w:t>
            </w:r>
            <w:r w:rsidRPr="004528A7">
              <w:rPr>
                <w:rFonts w:ascii="Arial Narrow" w:hAnsi="Arial Narrow"/>
                <w:b/>
              </w:rPr>
              <w:t>PRILOGA 8 K OBRAZCU 1 – IZJAVA GARANCIJA, VZDRŽEVANJE, SERVISIRANJE in POPRAVILA MEDICINSKO TEHNIČNE OPREME</w:t>
            </w:r>
          </w:p>
          <w:p w14:paraId="1BD422C0" w14:textId="77777777" w:rsidR="00151613" w:rsidRPr="004528A7" w:rsidRDefault="00151613" w:rsidP="0016162A">
            <w:pPr>
              <w:jc w:val="both"/>
              <w:rPr>
                <w:rFonts w:ascii="Arial Narrow" w:hAnsi="Arial Narrow"/>
                <w:b/>
              </w:rPr>
            </w:pPr>
          </w:p>
          <w:p w14:paraId="5A175BD7" w14:textId="77777777" w:rsidR="0016162A" w:rsidRPr="004528A7" w:rsidRDefault="0016162A" w:rsidP="0016162A">
            <w:pPr>
              <w:jc w:val="both"/>
              <w:rPr>
                <w:rFonts w:ascii="Arial Narrow" w:hAnsi="Arial Narrow"/>
                <w:bCs/>
              </w:rPr>
            </w:pPr>
          </w:p>
        </w:tc>
      </w:tr>
      <w:tr w:rsidR="000652F0" w:rsidRPr="000652F0" w14:paraId="3842B87B"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0A091C2F" w14:textId="0F674A99" w:rsidR="00A45D80" w:rsidRPr="000652F0" w:rsidRDefault="00F96E8E" w:rsidP="00593767">
            <w:pPr>
              <w:spacing w:line="256" w:lineRule="auto"/>
              <w:rPr>
                <w:rFonts w:ascii="Arial Narrow" w:hAnsi="Arial Narrow"/>
                <w:b/>
              </w:rPr>
            </w:pPr>
            <w:r>
              <w:rPr>
                <w:rFonts w:ascii="Arial Narrow" w:hAnsi="Arial Narrow"/>
                <w:b/>
              </w:rPr>
              <w:t>14</w:t>
            </w:r>
            <w:r w:rsidR="006F4202"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1A8AFC76" w14:textId="77777777" w:rsidR="00B1413A" w:rsidRPr="004528A7" w:rsidRDefault="006A6E95" w:rsidP="00B1413A">
            <w:pPr>
              <w:autoSpaceDE w:val="0"/>
              <w:autoSpaceDN w:val="0"/>
              <w:adjustRightInd w:val="0"/>
              <w:jc w:val="both"/>
              <w:rPr>
                <w:rFonts w:ascii="Arial Narrow" w:hAnsi="Arial Narrow" w:cs="ArialNarrow,Bold"/>
                <w:bCs/>
              </w:rPr>
            </w:pPr>
            <w:r w:rsidRPr="004528A7">
              <w:rPr>
                <w:rFonts w:ascii="Arial Narrow" w:hAnsi="Arial Narrow" w:cs="ArialNarrow,Bold"/>
                <w:bCs/>
              </w:rPr>
              <w:t>Da ponudnik</w:t>
            </w:r>
            <w:r w:rsidR="000A68C1" w:rsidRPr="004528A7">
              <w:rPr>
                <w:rFonts w:ascii="Arial Narrow" w:hAnsi="Arial Narrow" w:cs="ArialNarrow,Bold"/>
                <w:bCs/>
              </w:rPr>
              <w:t xml:space="preserve"> sprejema </w:t>
            </w:r>
            <w:r w:rsidR="003069F6" w:rsidRPr="004528A7">
              <w:rPr>
                <w:rFonts w:ascii="Arial Narrow" w:hAnsi="Arial Narrow" w:cs="ArialNarrow,Bold"/>
                <w:bCs/>
              </w:rPr>
              <w:t xml:space="preserve">zahteve za obravnavo uporabnika </w:t>
            </w:r>
            <w:r w:rsidR="00B1413A" w:rsidRPr="004528A7">
              <w:rPr>
                <w:rFonts w:ascii="Arial Narrow" w:hAnsi="Arial Narrow" w:cs="Arial"/>
              </w:rPr>
              <w:t xml:space="preserve">pri </w:t>
            </w:r>
            <w:r w:rsidR="00BE4D9E" w:rsidRPr="004528A7">
              <w:rPr>
                <w:rFonts w:ascii="Arial Narrow" w:hAnsi="Arial Narrow" w:cs="Arial"/>
              </w:rPr>
              <w:t xml:space="preserve">izvajanju storitev, vezanih na garancijska upravičenja, </w:t>
            </w:r>
            <w:r w:rsidR="00BE4D9E" w:rsidRPr="004528A7">
              <w:rPr>
                <w:rFonts w:ascii="Arial Narrow" w:eastAsia="ArialNarrow" w:hAnsi="Arial Narrow" w:cs="ArialNarrow"/>
              </w:rPr>
              <w:t>vzdrževanje, servisiranje</w:t>
            </w:r>
            <w:r w:rsidR="00B1413A" w:rsidRPr="004528A7">
              <w:rPr>
                <w:rFonts w:ascii="Arial Narrow" w:eastAsia="ArialNarrow" w:hAnsi="Arial Narrow" w:cs="ArialNarrow"/>
              </w:rPr>
              <w:t xml:space="preserve"> in p</w:t>
            </w:r>
            <w:r w:rsidR="00BE4D9E" w:rsidRPr="004528A7">
              <w:rPr>
                <w:rFonts w:ascii="Arial Narrow" w:eastAsia="ArialNarrow" w:hAnsi="Arial Narrow" w:cs="ArialNarrow"/>
              </w:rPr>
              <w:t>opravilo</w:t>
            </w:r>
            <w:r w:rsidR="00DB27CE" w:rsidRPr="004528A7">
              <w:rPr>
                <w:rFonts w:ascii="Arial Narrow" w:eastAsia="ArialNarrow" w:hAnsi="Arial Narrow" w:cs="ArialNarrow"/>
              </w:rPr>
              <w:t>:</w:t>
            </w:r>
          </w:p>
          <w:p w14:paraId="6103F5FC" w14:textId="77777777" w:rsidR="00B1413A" w:rsidRPr="004528A7" w:rsidRDefault="00DB27CE" w:rsidP="00DB27CE">
            <w:pPr>
              <w:autoSpaceDE w:val="0"/>
              <w:autoSpaceDN w:val="0"/>
              <w:adjustRightInd w:val="0"/>
              <w:spacing w:before="120"/>
              <w:jc w:val="both"/>
              <w:rPr>
                <w:rFonts w:ascii="Arial Narrow" w:hAnsi="Arial Narrow" w:cs="Arial"/>
              </w:rPr>
            </w:pPr>
            <w:r w:rsidRPr="004528A7">
              <w:rPr>
                <w:rFonts w:ascii="Arial Narrow" w:hAnsi="Arial Narrow" w:cs="ArialNarrow,Bold"/>
                <w:bCs/>
              </w:rPr>
              <w:t xml:space="preserve">[1] zahteva za SKLOP 1 in 2 – </w:t>
            </w:r>
            <w:r w:rsidR="00B1413A" w:rsidRPr="004528A7">
              <w:rPr>
                <w:rFonts w:ascii="Arial Narrow" w:hAnsi="Arial Narrow" w:cs="ArialNarrow,Bold"/>
                <w:bCs/>
              </w:rPr>
              <w:t xml:space="preserve">izvedene </w:t>
            </w:r>
            <w:r w:rsidR="00B1413A" w:rsidRPr="004528A7">
              <w:rPr>
                <w:rFonts w:ascii="Arial Narrow" w:hAnsi="Arial Narrow" w:cs="Arial"/>
              </w:rPr>
              <w:t>predelave/dodelave in opremljanja osnovnega vozila v reševalno vozilo;</w:t>
            </w:r>
          </w:p>
          <w:p w14:paraId="497C094F" w14:textId="413E6C50" w:rsidR="000D1403" w:rsidRPr="004528A7" w:rsidRDefault="000D1403" w:rsidP="000D1403">
            <w:pPr>
              <w:autoSpaceDE w:val="0"/>
              <w:autoSpaceDN w:val="0"/>
              <w:adjustRightInd w:val="0"/>
              <w:spacing w:before="120"/>
              <w:jc w:val="both"/>
              <w:rPr>
                <w:rFonts w:ascii="Arial Narrow" w:hAnsi="Arial Narrow" w:cs="Arial"/>
              </w:rPr>
            </w:pPr>
            <w:r w:rsidRPr="004528A7">
              <w:rPr>
                <w:rFonts w:ascii="Arial Narrow" w:hAnsi="Arial Narrow" w:cs="ArialNarrow,Bold"/>
                <w:bCs/>
              </w:rPr>
              <w:t>[2] zahteva za SKLOP 1 in 2 – opreme za transport pacientov;</w:t>
            </w:r>
          </w:p>
          <w:p w14:paraId="3274E4D8" w14:textId="77777777" w:rsidR="000D1403" w:rsidRPr="004528A7" w:rsidRDefault="000D1403" w:rsidP="00DB27CE">
            <w:pPr>
              <w:autoSpaceDE w:val="0"/>
              <w:autoSpaceDN w:val="0"/>
              <w:adjustRightInd w:val="0"/>
              <w:spacing w:before="120"/>
              <w:jc w:val="both"/>
              <w:rPr>
                <w:rFonts w:ascii="Arial Narrow" w:hAnsi="Arial Narrow" w:cs="ArialNarrow,Bold"/>
                <w:bCs/>
              </w:rPr>
            </w:pPr>
          </w:p>
          <w:p w14:paraId="7000AA72" w14:textId="0467A909" w:rsidR="00B1413A" w:rsidRPr="004528A7" w:rsidRDefault="000D1403" w:rsidP="00DB27CE">
            <w:pPr>
              <w:autoSpaceDE w:val="0"/>
              <w:autoSpaceDN w:val="0"/>
              <w:adjustRightInd w:val="0"/>
              <w:spacing w:before="120"/>
              <w:jc w:val="both"/>
              <w:rPr>
                <w:rFonts w:ascii="Arial Narrow" w:hAnsi="Arial Narrow" w:cs="Arial"/>
              </w:rPr>
            </w:pPr>
            <w:r w:rsidRPr="004528A7">
              <w:rPr>
                <w:rFonts w:ascii="Arial Narrow" w:hAnsi="Arial Narrow" w:cs="ArialNarrow,Bold"/>
                <w:bCs/>
              </w:rPr>
              <w:t>[3</w:t>
            </w:r>
            <w:r w:rsidR="00B1413A" w:rsidRPr="004528A7">
              <w:rPr>
                <w:rFonts w:ascii="Arial Narrow" w:hAnsi="Arial Narrow" w:cs="ArialNarrow,Bold"/>
                <w:bCs/>
              </w:rPr>
              <w:t xml:space="preserve">] </w:t>
            </w:r>
            <w:r w:rsidR="00DB27CE" w:rsidRPr="004528A7">
              <w:rPr>
                <w:rFonts w:ascii="Arial Narrow" w:hAnsi="Arial Narrow" w:cs="ArialNarrow,Bold"/>
                <w:bCs/>
              </w:rPr>
              <w:t xml:space="preserve">zahteva za SKLOP 1 – </w:t>
            </w:r>
            <w:r w:rsidR="00BE4D9E" w:rsidRPr="004528A7">
              <w:rPr>
                <w:rFonts w:ascii="Arial Narrow" w:hAnsi="Arial Narrow" w:cs="ArialNarrow,Bold"/>
                <w:bCs/>
              </w:rPr>
              <w:t>medicins</w:t>
            </w:r>
            <w:r w:rsidR="0042670F" w:rsidRPr="004528A7">
              <w:rPr>
                <w:rFonts w:ascii="Arial Narrow" w:hAnsi="Arial Narrow" w:cs="ArialNarrow,Bold"/>
                <w:bCs/>
              </w:rPr>
              <w:t>ko tehnične opreme</w:t>
            </w:r>
            <w:r w:rsidR="00DB27CE" w:rsidRPr="004528A7">
              <w:rPr>
                <w:rFonts w:ascii="Arial Narrow" w:hAnsi="Arial Narrow" w:cs="ArialNarrow,Bold"/>
                <w:bCs/>
              </w:rPr>
              <w:t>;</w:t>
            </w:r>
          </w:p>
          <w:p w14:paraId="6497D8D0" w14:textId="77777777" w:rsidR="00B1413A" w:rsidRPr="004528A7" w:rsidRDefault="00B1413A" w:rsidP="00A54B1E">
            <w:pPr>
              <w:autoSpaceDE w:val="0"/>
              <w:autoSpaceDN w:val="0"/>
              <w:adjustRightInd w:val="0"/>
              <w:spacing w:before="120"/>
              <w:jc w:val="both"/>
              <w:rPr>
                <w:rFonts w:ascii="Arial Narrow" w:hAnsi="Arial Narrow" w:cs="ArialNarrow,Bold"/>
                <w:bCs/>
              </w:rPr>
            </w:pPr>
            <w:r w:rsidRPr="004528A7">
              <w:rPr>
                <w:rFonts w:ascii="Arial Narrow" w:hAnsi="Arial Narrow" w:cs="ArialNarrow,Bold"/>
                <w:bCs/>
              </w:rPr>
              <w:lastRenderedPageBreak/>
              <w:t xml:space="preserve">v garancijskem in </w:t>
            </w:r>
            <w:proofErr w:type="spellStart"/>
            <w:r w:rsidRPr="004528A7">
              <w:rPr>
                <w:rFonts w:ascii="Arial Narrow" w:hAnsi="Arial Narrow" w:cs="ArialNarrow,Bold"/>
                <w:bCs/>
              </w:rPr>
              <w:t>pogarancijskem</w:t>
            </w:r>
            <w:proofErr w:type="spellEnd"/>
            <w:r w:rsidRPr="004528A7">
              <w:rPr>
                <w:rFonts w:ascii="Arial Narrow" w:hAnsi="Arial Narrow" w:cs="ArialNarrow,Bold"/>
                <w:bCs/>
              </w:rPr>
              <w:t xml:space="preserve"> obdobju</w:t>
            </w:r>
            <w:r w:rsidR="00DB27CE" w:rsidRPr="004528A7">
              <w:rPr>
                <w:rFonts w:ascii="Arial Narrow" w:hAnsi="Arial Narrow" w:cs="ArialNarrow,Bold"/>
                <w:bCs/>
              </w:rPr>
              <w:t>.</w:t>
            </w:r>
          </w:p>
          <w:p w14:paraId="30659814" w14:textId="77777777" w:rsidR="007D092F" w:rsidRPr="004528A7" w:rsidRDefault="007D092F" w:rsidP="00DB27CE">
            <w:pPr>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4487FC0D" w14:textId="77777777" w:rsidR="0016162A" w:rsidRPr="004528A7" w:rsidRDefault="0016162A" w:rsidP="0016162A">
            <w:pPr>
              <w:jc w:val="both"/>
              <w:rPr>
                <w:rFonts w:ascii="Arial Narrow" w:hAnsi="Arial Narrow"/>
                <w:b/>
                <w:bCs/>
              </w:rPr>
            </w:pPr>
            <w:r w:rsidRPr="004528A7">
              <w:rPr>
                <w:rFonts w:ascii="Arial Narrow" w:hAnsi="Arial Narrow"/>
                <w:b/>
                <w:bCs/>
              </w:rPr>
              <w:lastRenderedPageBreak/>
              <w:t xml:space="preserve">Izpolnjen in potrjen obrazec: </w:t>
            </w:r>
          </w:p>
          <w:p w14:paraId="2FDD4ED3" w14:textId="77777777" w:rsidR="0016162A" w:rsidRPr="004528A7" w:rsidRDefault="0016162A" w:rsidP="0016162A">
            <w:pPr>
              <w:jc w:val="both"/>
              <w:rPr>
                <w:rFonts w:ascii="Arial Narrow" w:hAnsi="Arial Narrow"/>
                <w:b/>
                <w:bCs/>
              </w:rPr>
            </w:pPr>
          </w:p>
          <w:p w14:paraId="1C847A90" w14:textId="6EAFCAF0" w:rsidR="000D1403" w:rsidRPr="004528A7" w:rsidRDefault="0016162A" w:rsidP="0016162A">
            <w:pPr>
              <w:jc w:val="both"/>
              <w:rPr>
                <w:rFonts w:ascii="Arial Narrow" w:hAnsi="Arial Narrow"/>
                <w:b/>
                <w:bCs/>
              </w:rPr>
            </w:pPr>
            <w:r w:rsidRPr="004528A7">
              <w:rPr>
                <w:rFonts w:ascii="Arial Narrow" w:hAnsi="Arial Narrow"/>
                <w:bCs/>
              </w:rPr>
              <w:t xml:space="preserve">[1] zahteva za SKLOP 1 in 2: </w:t>
            </w:r>
            <w:r w:rsidRPr="004528A7">
              <w:rPr>
                <w:rFonts w:ascii="Arial Narrow" w:hAnsi="Arial Narrow"/>
                <w:b/>
                <w:bCs/>
              </w:rPr>
              <w:t>PRILOGA 5 K OBRAZCU 1 – IZJAVA GARANCIJA in JAMSTVO za REŠEVALNO VOZILO</w:t>
            </w:r>
          </w:p>
          <w:p w14:paraId="476C52F7" w14:textId="77777777" w:rsidR="000D1403" w:rsidRPr="004528A7" w:rsidRDefault="000D1403" w:rsidP="000D1403">
            <w:pPr>
              <w:spacing w:before="120" w:after="120"/>
              <w:jc w:val="both"/>
              <w:rPr>
                <w:rFonts w:ascii="Arial Narrow" w:hAnsi="Arial Narrow"/>
                <w:b/>
                <w:bCs/>
              </w:rPr>
            </w:pPr>
            <w:r w:rsidRPr="004528A7">
              <w:rPr>
                <w:rFonts w:ascii="Arial Narrow" w:hAnsi="Arial Narrow"/>
                <w:b/>
                <w:bCs/>
              </w:rPr>
              <w:t>in</w:t>
            </w:r>
          </w:p>
          <w:p w14:paraId="21B7AD44" w14:textId="76B2E90C" w:rsidR="000D1403" w:rsidRPr="004528A7" w:rsidRDefault="000D1403" w:rsidP="000D1403">
            <w:pPr>
              <w:jc w:val="both"/>
              <w:rPr>
                <w:rFonts w:ascii="Arial Narrow" w:hAnsi="Arial Narrow"/>
                <w:b/>
              </w:rPr>
            </w:pPr>
            <w:r w:rsidRPr="004528A7">
              <w:rPr>
                <w:rFonts w:ascii="Arial Narrow" w:hAnsi="Arial Narrow"/>
                <w:bCs/>
              </w:rPr>
              <w:t xml:space="preserve">[2] zahteva za SKLOP 1 in 2: </w:t>
            </w:r>
            <w:r w:rsidRPr="004528A7">
              <w:rPr>
                <w:rFonts w:ascii="Arial Narrow" w:hAnsi="Arial Narrow"/>
                <w:b/>
              </w:rPr>
              <w:t>PRILOGA 7 K OBRAZCU 1 – IZJAVA GARANCIJA, VZDRŽEVANJE, SERVISIRANJE in POPRAVILA OPREME ZA TRANSPORT PACIENTOV</w:t>
            </w:r>
          </w:p>
          <w:p w14:paraId="215EA854" w14:textId="77777777" w:rsidR="000D1403" w:rsidRPr="004528A7" w:rsidRDefault="000D1403" w:rsidP="0016162A">
            <w:pPr>
              <w:jc w:val="both"/>
              <w:rPr>
                <w:rFonts w:ascii="Arial Narrow" w:hAnsi="Arial Narrow"/>
                <w:b/>
                <w:bCs/>
              </w:rPr>
            </w:pPr>
          </w:p>
          <w:p w14:paraId="6C89683F" w14:textId="69AB60DC" w:rsidR="000D1403" w:rsidRPr="004528A7" w:rsidRDefault="000D1403" w:rsidP="0016162A">
            <w:pPr>
              <w:spacing w:before="120" w:after="120"/>
              <w:jc w:val="both"/>
              <w:rPr>
                <w:rFonts w:ascii="Arial Narrow" w:hAnsi="Arial Narrow"/>
                <w:b/>
                <w:bCs/>
              </w:rPr>
            </w:pPr>
            <w:r w:rsidRPr="004528A7">
              <w:rPr>
                <w:rFonts w:ascii="Arial Narrow" w:hAnsi="Arial Narrow"/>
                <w:b/>
                <w:bCs/>
              </w:rPr>
              <w:t>in</w:t>
            </w:r>
          </w:p>
          <w:p w14:paraId="449FBC0E" w14:textId="4398D091" w:rsidR="0016162A" w:rsidRPr="004528A7" w:rsidRDefault="00AD50AD" w:rsidP="0016162A">
            <w:pPr>
              <w:jc w:val="both"/>
              <w:rPr>
                <w:rFonts w:ascii="Arial Narrow" w:hAnsi="Arial Narrow"/>
                <w:b/>
              </w:rPr>
            </w:pPr>
            <w:r w:rsidRPr="004528A7">
              <w:rPr>
                <w:rFonts w:ascii="Arial Narrow" w:hAnsi="Arial Narrow"/>
                <w:bCs/>
              </w:rPr>
              <w:lastRenderedPageBreak/>
              <w:t>[3</w:t>
            </w:r>
            <w:r w:rsidR="0016162A" w:rsidRPr="004528A7">
              <w:rPr>
                <w:rFonts w:ascii="Arial Narrow" w:hAnsi="Arial Narrow"/>
                <w:bCs/>
              </w:rPr>
              <w:t xml:space="preserve">] zahteva za SKLOP 1: </w:t>
            </w:r>
            <w:r w:rsidR="000D1403" w:rsidRPr="004528A7">
              <w:rPr>
                <w:rFonts w:ascii="Arial Narrow" w:hAnsi="Arial Narrow"/>
                <w:b/>
              </w:rPr>
              <w:t>PRILOGA 8</w:t>
            </w:r>
            <w:r w:rsidR="0016162A" w:rsidRPr="004528A7">
              <w:rPr>
                <w:rFonts w:ascii="Arial Narrow" w:hAnsi="Arial Narrow"/>
                <w:b/>
              </w:rPr>
              <w:t xml:space="preserve"> K OBRAZCU 1 – IZJAVA GARANCIJA, VZDRŽEVANJE, SERVISIRANJE in POPRAVILA MEDICINSKO TEHNIČNE OPREME</w:t>
            </w:r>
          </w:p>
          <w:p w14:paraId="3EFE2E4B" w14:textId="77777777" w:rsidR="0016162A" w:rsidRPr="004528A7" w:rsidRDefault="0016162A" w:rsidP="0016162A">
            <w:pPr>
              <w:jc w:val="both"/>
              <w:rPr>
                <w:rFonts w:ascii="Arial Narrow" w:hAnsi="Arial Narrow"/>
                <w:bCs/>
              </w:rPr>
            </w:pPr>
          </w:p>
        </w:tc>
      </w:tr>
      <w:tr w:rsidR="000652F0" w:rsidRPr="000652F0" w14:paraId="2D99A305"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72AC1A3A" w14:textId="5367B3AE" w:rsidR="00342916" w:rsidRPr="000652F0" w:rsidRDefault="00F96E8E" w:rsidP="00593767">
            <w:pPr>
              <w:spacing w:line="256" w:lineRule="auto"/>
              <w:rPr>
                <w:rFonts w:ascii="Arial Narrow" w:hAnsi="Arial Narrow"/>
                <w:b/>
              </w:rPr>
            </w:pPr>
            <w:r>
              <w:rPr>
                <w:rFonts w:ascii="Arial Narrow" w:hAnsi="Arial Narrow"/>
                <w:b/>
              </w:rPr>
              <w:lastRenderedPageBreak/>
              <w:t>15</w:t>
            </w:r>
            <w:r w:rsidR="00342916"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4F771137" w14:textId="77777777" w:rsidR="00A54B1E" w:rsidRPr="004528A7" w:rsidRDefault="00A54B1E" w:rsidP="00B04BB9">
            <w:pPr>
              <w:autoSpaceDE w:val="0"/>
              <w:autoSpaceDN w:val="0"/>
              <w:adjustRightInd w:val="0"/>
              <w:jc w:val="both"/>
              <w:rPr>
                <w:rFonts w:ascii="Arial Narrow" w:hAnsi="Arial Narrow" w:cs="Arial"/>
                <w:bCs/>
              </w:rPr>
            </w:pPr>
            <w:r w:rsidRPr="004528A7">
              <w:rPr>
                <w:rFonts w:ascii="Arial Narrow" w:hAnsi="Arial Narrow" w:cs="Arial"/>
                <w:bCs/>
              </w:rPr>
              <w:t>P</w:t>
            </w:r>
            <w:r w:rsidR="00342916" w:rsidRPr="004528A7">
              <w:rPr>
                <w:rFonts w:ascii="Arial Narrow" w:hAnsi="Arial Narrow" w:cs="Arial"/>
                <w:bCs/>
              </w:rPr>
              <w:t>onudnik mora za učinkovito in var</w:t>
            </w:r>
            <w:r w:rsidR="00B04BB9" w:rsidRPr="004528A7">
              <w:rPr>
                <w:rFonts w:ascii="Arial Narrow" w:hAnsi="Arial Narrow" w:cs="Arial"/>
                <w:bCs/>
              </w:rPr>
              <w:t>no uporabo ter delovanje</w:t>
            </w:r>
            <w:r w:rsidRPr="004528A7">
              <w:rPr>
                <w:rFonts w:ascii="Arial Narrow" w:hAnsi="Arial Narrow" w:cs="Arial"/>
                <w:bCs/>
              </w:rPr>
              <w:t>:</w:t>
            </w:r>
          </w:p>
          <w:p w14:paraId="25DC456C" w14:textId="77777777" w:rsidR="00342916" w:rsidRPr="004528A7" w:rsidRDefault="00A54B1E" w:rsidP="00A54B1E">
            <w:pPr>
              <w:autoSpaceDE w:val="0"/>
              <w:autoSpaceDN w:val="0"/>
              <w:adjustRightInd w:val="0"/>
              <w:spacing w:before="120"/>
              <w:jc w:val="both"/>
              <w:rPr>
                <w:rFonts w:ascii="Arial Narrow" w:hAnsi="Arial Narrow" w:cs="Arial"/>
                <w:bCs/>
              </w:rPr>
            </w:pPr>
            <w:r w:rsidRPr="004528A7">
              <w:rPr>
                <w:rFonts w:ascii="Arial Narrow" w:hAnsi="Arial Narrow" w:cs="ArialNarrow,Bold"/>
                <w:bCs/>
              </w:rPr>
              <w:t xml:space="preserve">[1] zahteva za sklop 1 in 2 – </w:t>
            </w:r>
            <w:r w:rsidR="00B04BB9" w:rsidRPr="004528A7">
              <w:rPr>
                <w:rFonts w:ascii="Arial Narrow" w:hAnsi="Arial Narrow" w:cs="Arial"/>
                <w:bCs/>
              </w:rPr>
              <w:t xml:space="preserve">reševalnega vozila </w:t>
            </w:r>
            <w:r w:rsidR="00342916" w:rsidRPr="004528A7">
              <w:rPr>
                <w:rFonts w:ascii="Arial Narrow" w:hAnsi="Arial Narrow" w:cs="Arial"/>
                <w:bCs/>
              </w:rPr>
              <w:t>(</w:t>
            </w:r>
            <w:r w:rsidR="00B04BB9" w:rsidRPr="004528A7">
              <w:rPr>
                <w:rFonts w:ascii="Arial Narrow" w:hAnsi="Arial Narrow" w:cs="Arial"/>
                <w:bCs/>
              </w:rPr>
              <w:t>vozila in opreme</w:t>
            </w:r>
            <w:r w:rsidRPr="004528A7">
              <w:rPr>
                <w:rFonts w:ascii="Arial Narrow" w:hAnsi="Arial Narrow" w:cs="Arial"/>
                <w:bCs/>
              </w:rPr>
              <w:t>);</w:t>
            </w:r>
          </w:p>
          <w:p w14:paraId="6F0E3353" w14:textId="2EFCB910" w:rsidR="00852016" w:rsidRPr="004528A7" w:rsidRDefault="00AD50AD" w:rsidP="00A54B1E">
            <w:pPr>
              <w:autoSpaceDE w:val="0"/>
              <w:autoSpaceDN w:val="0"/>
              <w:adjustRightInd w:val="0"/>
              <w:spacing w:before="120"/>
              <w:jc w:val="both"/>
              <w:rPr>
                <w:rFonts w:ascii="Arial Narrow" w:hAnsi="Arial Narrow" w:cs="Arial"/>
                <w:bCs/>
              </w:rPr>
            </w:pPr>
            <w:r w:rsidRPr="004528A7">
              <w:rPr>
                <w:rFonts w:ascii="Arial Narrow" w:hAnsi="Arial Narrow" w:cs="ArialNarrow,Bold"/>
                <w:bCs/>
              </w:rPr>
              <w:t>[2] zahteva za sklop 1 in</w:t>
            </w:r>
            <w:r w:rsidR="00852016" w:rsidRPr="004528A7">
              <w:rPr>
                <w:rFonts w:ascii="Arial Narrow" w:hAnsi="Arial Narrow" w:cs="ArialNarrow,Bold"/>
                <w:bCs/>
              </w:rPr>
              <w:t xml:space="preserve"> 2 – </w:t>
            </w:r>
            <w:r w:rsidR="00852016" w:rsidRPr="004528A7">
              <w:rPr>
                <w:rFonts w:ascii="Arial Narrow" w:hAnsi="Arial Narrow" w:cs="Arial"/>
                <w:bCs/>
              </w:rPr>
              <w:t>opreme za transport pacientov;</w:t>
            </w:r>
          </w:p>
          <w:p w14:paraId="0E5FFCEE" w14:textId="722AE4E2" w:rsidR="007D092F" w:rsidRPr="004528A7" w:rsidRDefault="00852016" w:rsidP="00A54B1E">
            <w:pPr>
              <w:autoSpaceDE w:val="0"/>
              <w:autoSpaceDN w:val="0"/>
              <w:adjustRightInd w:val="0"/>
              <w:spacing w:before="120"/>
              <w:jc w:val="both"/>
              <w:rPr>
                <w:rFonts w:ascii="Arial Narrow" w:hAnsi="Arial Narrow" w:cs="Arial"/>
                <w:bCs/>
              </w:rPr>
            </w:pPr>
            <w:r w:rsidRPr="004528A7">
              <w:rPr>
                <w:rFonts w:ascii="Arial Narrow" w:hAnsi="Arial Narrow" w:cs="ArialNarrow,Bold"/>
                <w:bCs/>
              </w:rPr>
              <w:t>[3</w:t>
            </w:r>
            <w:r w:rsidR="00A54B1E" w:rsidRPr="004528A7">
              <w:rPr>
                <w:rFonts w:ascii="Arial Narrow" w:hAnsi="Arial Narrow" w:cs="ArialNarrow,Bold"/>
                <w:bCs/>
              </w:rPr>
              <w:t xml:space="preserve">] zahteva za sklop 1 – </w:t>
            </w:r>
            <w:r w:rsidR="00A54B1E" w:rsidRPr="004528A7">
              <w:rPr>
                <w:rFonts w:ascii="Arial Narrow" w:hAnsi="Arial Narrow" w:cs="Arial"/>
                <w:bCs/>
              </w:rPr>
              <w:t>medicinsko tehničn</w:t>
            </w:r>
            <w:r w:rsidR="0042670F" w:rsidRPr="004528A7">
              <w:rPr>
                <w:rFonts w:ascii="Arial Narrow" w:hAnsi="Arial Narrow" w:cs="Arial"/>
                <w:bCs/>
              </w:rPr>
              <w:t xml:space="preserve">e </w:t>
            </w:r>
            <w:r w:rsidR="008C282A" w:rsidRPr="004528A7">
              <w:rPr>
                <w:rFonts w:ascii="Arial Narrow" w:hAnsi="Arial Narrow" w:cs="Arial"/>
                <w:bCs/>
              </w:rPr>
              <w:t>opreme</w:t>
            </w:r>
            <w:r w:rsidR="00A54B1E" w:rsidRPr="004528A7">
              <w:rPr>
                <w:rFonts w:ascii="Arial Narrow" w:hAnsi="Arial Narrow" w:cs="Arial"/>
                <w:bCs/>
              </w:rPr>
              <w:t>;</w:t>
            </w:r>
          </w:p>
          <w:p w14:paraId="1376EEE3" w14:textId="77777777" w:rsidR="00A54B1E" w:rsidRPr="004528A7" w:rsidRDefault="008C282A" w:rsidP="00A54B1E">
            <w:pPr>
              <w:spacing w:before="120"/>
              <w:jc w:val="both"/>
              <w:rPr>
                <w:rFonts w:ascii="Arial Narrow" w:hAnsi="Arial Narrow" w:cs="Arial"/>
              </w:rPr>
            </w:pPr>
            <w:r w:rsidRPr="004528A7">
              <w:rPr>
                <w:rFonts w:ascii="Arial Narrow" w:hAnsi="Arial Narrow" w:cs="Arial"/>
                <w:bCs/>
              </w:rPr>
              <w:t>zagotoviti</w:t>
            </w:r>
            <w:r w:rsidR="00A54B1E" w:rsidRPr="004528A7">
              <w:rPr>
                <w:rFonts w:ascii="Arial Narrow" w:hAnsi="Arial Narrow" w:cs="Arial"/>
                <w:bCs/>
              </w:rPr>
              <w:t xml:space="preserve"> </w:t>
            </w:r>
            <w:r w:rsidR="00A54B1E" w:rsidRPr="004528A7">
              <w:rPr>
                <w:rFonts w:ascii="Arial Narrow" w:hAnsi="Arial Narrow" w:cs="Arial"/>
              </w:rPr>
              <w:t>usposabljanje (šolanje) v prostorih naročnika za 2 delavca naročnika, ki jih bo določil uporabnik.</w:t>
            </w:r>
          </w:p>
          <w:p w14:paraId="54B72553" w14:textId="77777777" w:rsidR="00A54B1E" w:rsidRPr="004528A7" w:rsidRDefault="00A54B1E" w:rsidP="00B04BB9">
            <w:pPr>
              <w:autoSpaceDE w:val="0"/>
              <w:autoSpaceDN w:val="0"/>
              <w:adjustRightInd w:val="0"/>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111FB719" w14:textId="77777777" w:rsidR="0016162A" w:rsidRPr="004528A7" w:rsidRDefault="0016162A" w:rsidP="0016162A">
            <w:pPr>
              <w:jc w:val="both"/>
              <w:rPr>
                <w:rFonts w:ascii="Arial Narrow" w:hAnsi="Arial Narrow"/>
                <w:b/>
                <w:bCs/>
              </w:rPr>
            </w:pPr>
            <w:r w:rsidRPr="004528A7">
              <w:rPr>
                <w:rFonts w:ascii="Arial Narrow" w:hAnsi="Arial Narrow"/>
                <w:b/>
                <w:bCs/>
              </w:rPr>
              <w:t xml:space="preserve">Izpolnjen in potrjen obrazec: </w:t>
            </w:r>
          </w:p>
          <w:p w14:paraId="08BFFAAD" w14:textId="77777777" w:rsidR="0016162A" w:rsidRPr="004528A7" w:rsidRDefault="0016162A" w:rsidP="0016162A">
            <w:pPr>
              <w:jc w:val="both"/>
              <w:rPr>
                <w:rFonts w:ascii="Arial Narrow" w:hAnsi="Arial Narrow"/>
                <w:b/>
                <w:bCs/>
              </w:rPr>
            </w:pPr>
          </w:p>
          <w:p w14:paraId="480061FD" w14:textId="77777777" w:rsidR="0016162A" w:rsidRPr="004528A7" w:rsidRDefault="0016162A" w:rsidP="0016162A">
            <w:pPr>
              <w:jc w:val="both"/>
              <w:rPr>
                <w:rFonts w:ascii="Arial Narrow" w:hAnsi="Arial Narrow"/>
                <w:b/>
                <w:bCs/>
              </w:rPr>
            </w:pPr>
            <w:r w:rsidRPr="004528A7">
              <w:rPr>
                <w:rFonts w:ascii="Arial Narrow" w:hAnsi="Arial Narrow"/>
                <w:bCs/>
              </w:rPr>
              <w:t xml:space="preserve">[1] zahteva za SKLOP 1 in 2: </w:t>
            </w:r>
            <w:r w:rsidRPr="004528A7">
              <w:rPr>
                <w:rFonts w:ascii="Arial Narrow" w:hAnsi="Arial Narrow"/>
                <w:b/>
                <w:bCs/>
              </w:rPr>
              <w:t>PRILOGA 5 K OBRAZCU 1 – IZJAVA GARANCIJA in JAMSTVO za REŠEVALNO VOZILO</w:t>
            </w:r>
          </w:p>
          <w:p w14:paraId="22E870C5" w14:textId="77777777" w:rsidR="00852016" w:rsidRPr="004528A7" w:rsidRDefault="00852016" w:rsidP="00852016">
            <w:pPr>
              <w:spacing w:before="120" w:after="120"/>
              <w:jc w:val="both"/>
              <w:rPr>
                <w:rFonts w:ascii="Arial Narrow" w:hAnsi="Arial Narrow"/>
                <w:b/>
                <w:bCs/>
              </w:rPr>
            </w:pPr>
            <w:r w:rsidRPr="004528A7">
              <w:rPr>
                <w:rFonts w:ascii="Arial Narrow" w:hAnsi="Arial Narrow"/>
                <w:b/>
                <w:bCs/>
              </w:rPr>
              <w:t>in</w:t>
            </w:r>
          </w:p>
          <w:p w14:paraId="43049C2E" w14:textId="21777E98" w:rsidR="00852016" w:rsidRPr="004528A7" w:rsidRDefault="00852016" w:rsidP="0016162A">
            <w:pPr>
              <w:jc w:val="both"/>
              <w:rPr>
                <w:rFonts w:ascii="Arial Narrow" w:hAnsi="Arial Narrow"/>
                <w:b/>
              </w:rPr>
            </w:pPr>
            <w:r w:rsidRPr="004528A7">
              <w:rPr>
                <w:rFonts w:ascii="Arial Narrow" w:hAnsi="Arial Narrow"/>
                <w:bCs/>
              </w:rPr>
              <w:t xml:space="preserve">[2] zahteva za SKLOP 1 in 2: </w:t>
            </w:r>
            <w:r w:rsidRPr="004528A7">
              <w:rPr>
                <w:rFonts w:ascii="Arial Narrow" w:hAnsi="Arial Narrow"/>
                <w:b/>
              </w:rPr>
              <w:t>PRILOGA 7 K OBRAZCU 1 – IZJAVA GARANCIJA, VZDRŽEVANJE, SERVISIRANJE in POPRAVILA MEDICINSKO TEHNIČNE OPREME</w:t>
            </w:r>
          </w:p>
          <w:p w14:paraId="51BC0804" w14:textId="77777777" w:rsidR="0016162A" w:rsidRPr="004528A7" w:rsidRDefault="0016162A" w:rsidP="0016162A">
            <w:pPr>
              <w:spacing w:before="120" w:after="120"/>
              <w:jc w:val="both"/>
              <w:rPr>
                <w:rFonts w:ascii="Arial Narrow" w:hAnsi="Arial Narrow"/>
                <w:b/>
                <w:bCs/>
              </w:rPr>
            </w:pPr>
            <w:r w:rsidRPr="004528A7">
              <w:rPr>
                <w:rFonts w:ascii="Arial Narrow" w:hAnsi="Arial Narrow"/>
                <w:b/>
                <w:bCs/>
              </w:rPr>
              <w:t>in</w:t>
            </w:r>
          </w:p>
          <w:p w14:paraId="358C6AE1" w14:textId="3BF05EFC" w:rsidR="0016162A" w:rsidRPr="004528A7" w:rsidRDefault="00852016" w:rsidP="0016162A">
            <w:pPr>
              <w:jc w:val="both"/>
              <w:rPr>
                <w:rFonts w:ascii="Arial Narrow" w:hAnsi="Arial Narrow"/>
                <w:b/>
              </w:rPr>
            </w:pPr>
            <w:r w:rsidRPr="004528A7">
              <w:rPr>
                <w:rFonts w:ascii="Arial Narrow" w:hAnsi="Arial Narrow"/>
                <w:bCs/>
              </w:rPr>
              <w:t>[3</w:t>
            </w:r>
            <w:r w:rsidR="0016162A" w:rsidRPr="004528A7">
              <w:rPr>
                <w:rFonts w:ascii="Arial Narrow" w:hAnsi="Arial Narrow"/>
                <w:bCs/>
              </w:rPr>
              <w:t xml:space="preserve">] zahteva za SKLOP 1: </w:t>
            </w:r>
            <w:r w:rsidRPr="004528A7">
              <w:rPr>
                <w:rFonts w:ascii="Arial Narrow" w:hAnsi="Arial Narrow"/>
                <w:b/>
              </w:rPr>
              <w:t>PRILOGA 8</w:t>
            </w:r>
            <w:r w:rsidR="0016162A" w:rsidRPr="004528A7">
              <w:rPr>
                <w:rFonts w:ascii="Arial Narrow" w:hAnsi="Arial Narrow"/>
                <w:b/>
              </w:rPr>
              <w:t xml:space="preserve"> K OBRAZCU 1 – IZJAVA GARANCIJA, VZDRŽEVANJE, SERVISIRANJE in POPRAVILA MEDICINSKO TEHNIČNE OPREME</w:t>
            </w:r>
          </w:p>
          <w:p w14:paraId="66ED0304" w14:textId="77777777" w:rsidR="0016162A" w:rsidRPr="004528A7" w:rsidRDefault="0016162A" w:rsidP="0016162A">
            <w:pPr>
              <w:jc w:val="both"/>
              <w:rPr>
                <w:rFonts w:ascii="Arial Narrow" w:hAnsi="Arial Narrow"/>
              </w:rPr>
            </w:pPr>
          </w:p>
        </w:tc>
      </w:tr>
      <w:tr w:rsidR="000652F0" w:rsidRPr="000652F0" w14:paraId="7D0A72C0"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7A0FC63D" w14:textId="57036328" w:rsidR="00832CAE" w:rsidRPr="000652F0" w:rsidRDefault="00FA588D" w:rsidP="006F4202">
            <w:pPr>
              <w:spacing w:line="256" w:lineRule="auto"/>
            </w:pPr>
            <w:r w:rsidRPr="000652F0">
              <w:rPr>
                <w:rFonts w:ascii="Arial Narrow" w:hAnsi="Arial Narrow"/>
                <w:b/>
              </w:rPr>
              <w:t>1</w:t>
            </w:r>
            <w:r w:rsidR="00F96E8E">
              <w:rPr>
                <w:rFonts w:ascii="Arial Narrow" w:hAnsi="Arial Narrow"/>
                <w:b/>
              </w:rPr>
              <w:t>6</w:t>
            </w:r>
            <w:r w:rsidR="006F4202" w:rsidRPr="000652F0">
              <w:rPr>
                <w:rFonts w:ascii="Arial Narrow" w:hAnsi="Arial Narrow"/>
                <w:b/>
              </w:rPr>
              <w:t>.</w:t>
            </w:r>
          </w:p>
        </w:tc>
        <w:tc>
          <w:tcPr>
            <w:tcW w:w="4072" w:type="dxa"/>
            <w:tcBorders>
              <w:top w:val="single" w:sz="4" w:space="0" w:color="auto"/>
              <w:left w:val="single" w:sz="4" w:space="0" w:color="auto"/>
              <w:bottom w:val="single" w:sz="4" w:space="0" w:color="auto"/>
              <w:right w:val="single" w:sz="4" w:space="0" w:color="auto"/>
            </w:tcBorders>
          </w:tcPr>
          <w:p w14:paraId="4A3500AE" w14:textId="77777777" w:rsidR="00832CAE" w:rsidRPr="004528A7" w:rsidRDefault="004C41A8" w:rsidP="004C41A8">
            <w:pPr>
              <w:jc w:val="both"/>
              <w:rPr>
                <w:rFonts w:ascii="Arial Narrow" w:hAnsi="Arial Narrow" w:cs="Arial"/>
                <w:bCs/>
              </w:rPr>
            </w:pPr>
            <w:r w:rsidRPr="004528A7">
              <w:rPr>
                <w:rFonts w:ascii="Arial Narrow" w:hAnsi="Arial Narrow" w:cs="Arial"/>
                <w:bCs/>
              </w:rPr>
              <w:t xml:space="preserve">Zahteva za SKLOP 1 in 2 – da </w:t>
            </w:r>
            <w:r w:rsidR="00832CAE" w:rsidRPr="004528A7">
              <w:rPr>
                <w:rFonts w:ascii="Arial Narrow" w:hAnsi="Arial Narrow"/>
                <w:bCs/>
              </w:rPr>
              <w:t>izpolnjuje vse strokovne zahteve naročnika</w:t>
            </w:r>
            <w:r w:rsidR="00FF31AA" w:rsidRPr="004528A7">
              <w:rPr>
                <w:rFonts w:ascii="Arial Narrow" w:hAnsi="Arial Narrow"/>
                <w:bCs/>
              </w:rPr>
              <w:t>.</w:t>
            </w:r>
          </w:p>
        </w:tc>
        <w:tc>
          <w:tcPr>
            <w:tcW w:w="5032" w:type="dxa"/>
            <w:gridSpan w:val="2"/>
            <w:tcBorders>
              <w:top w:val="single" w:sz="4" w:space="0" w:color="auto"/>
              <w:left w:val="single" w:sz="4" w:space="0" w:color="auto"/>
              <w:bottom w:val="single" w:sz="4" w:space="0" w:color="auto"/>
              <w:right w:val="single" w:sz="4" w:space="0" w:color="auto"/>
            </w:tcBorders>
          </w:tcPr>
          <w:p w14:paraId="6E67EA0D" w14:textId="77777777" w:rsidR="00832CAE" w:rsidRPr="004528A7" w:rsidRDefault="00FF31AA" w:rsidP="003772E6">
            <w:pPr>
              <w:numPr>
                <w:ilvl w:val="0"/>
                <w:numId w:val="30"/>
              </w:numPr>
              <w:ind w:left="388" w:hanging="388"/>
              <w:jc w:val="both"/>
              <w:rPr>
                <w:rFonts w:ascii="Arial Narrow" w:hAnsi="Arial Narrow" w:cs="Arial"/>
                <w:b/>
                <w:bCs/>
              </w:rPr>
            </w:pPr>
            <w:r w:rsidRPr="004528A7">
              <w:rPr>
                <w:rFonts w:ascii="Arial Narrow" w:hAnsi="Arial Narrow" w:cs="Arial"/>
                <w:bCs/>
              </w:rPr>
              <w:t>P</w:t>
            </w:r>
            <w:r w:rsidR="00832CAE" w:rsidRPr="004528A7">
              <w:rPr>
                <w:rFonts w:ascii="Arial Narrow" w:hAnsi="Arial Narrow" w:cs="Arial"/>
                <w:bCs/>
              </w:rPr>
              <w:t>odroben opis vsebine – predmeta ponudbe v skladu s strokovnimi zahtevami naročnika (ki so priložena v priponki)</w:t>
            </w:r>
          </w:p>
          <w:p w14:paraId="238AE292" w14:textId="77777777" w:rsidR="00832CAE" w:rsidRPr="004528A7" w:rsidRDefault="001C4A4C" w:rsidP="003772E6">
            <w:pPr>
              <w:numPr>
                <w:ilvl w:val="0"/>
                <w:numId w:val="29"/>
              </w:numPr>
              <w:jc w:val="both"/>
              <w:rPr>
                <w:rFonts w:ascii="Arial Narrow" w:hAnsi="Arial Narrow" w:cs="Arial"/>
                <w:bCs/>
              </w:rPr>
            </w:pPr>
            <w:r w:rsidRPr="004528A7">
              <w:rPr>
                <w:rFonts w:ascii="Arial Narrow" w:hAnsi="Arial Narrow" w:cs="Arial"/>
                <w:bCs/>
              </w:rPr>
              <w:t>i</w:t>
            </w:r>
            <w:r w:rsidR="00832CAE" w:rsidRPr="004528A7">
              <w:rPr>
                <w:rFonts w:ascii="Arial Narrow" w:hAnsi="Arial Narrow" w:cs="Arial"/>
                <w:bCs/>
              </w:rPr>
              <w:t>z opisa mora biti razvidno izpolnjevanje strokovnih zahtev –</w:t>
            </w:r>
            <w:r w:rsidR="00832CAE" w:rsidRPr="004528A7">
              <w:rPr>
                <w:rFonts w:ascii="Arial Narrow" w:hAnsi="Arial Narrow" w:cs="Arial"/>
                <w:b/>
                <w:bCs/>
              </w:rPr>
              <w:t xml:space="preserve"> podpisan in žigosan izpis izpolnjene preglednice - PRILOGA 1 OBRAZCA 3 – SPECIFIKACIJA PONUDBE PONUDNIKA </w:t>
            </w:r>
            <w:r w:rsidR="00FA588D" w:rsidRPr="004528A7">
              <w:rPr>
                <w:rFonts w:ascii="Arial Narrow" w:hAnsi="Arial Narrow" w:cs="Arial"/>
                <w:b/>
                <w:bCs/>
              </w:rPr>
              <w:t xml:space="preserve">v </w:t>
            </w:r>
            <w:proofErr w:type="spellStart"/>
            <w:r w:rsidR="007B0987" w:rsidRPr="004528A7">
              <w:rPr>
                <w:rFonts w:ascii="Arial Narrow" w:hAnsi="Arial Narrow" w:cs="Arial"/>
                <w:b/>
                <w:bCs/>
              </w:rPr>
              <w:t>excel</w:t>
            </w:r>
            <w:proofErr w:type="spellEnd"/>
            <w:r w:rsidR="007B0987" w:rsidRPr="004528A7">
              <w:rPr>
                <w:rFonts w:ascii="Arial Narrow" w:hAnsi="Arial Narrow" w:cs="Arial"/>
                <w:b/>
                <w:bCs/>
              </w:rPr>
              <w:t xml:space="preserve"> in </w:t>
            </w:r>
            <w:proofErr w:type="spellStart"/>
            <w:r w:rsidR="00FA588D" w:rsidRPr="004528A7">
              <w:rPr>
                <w:rFonts w:ascii="Arial Narrow" w:hAnsi="Arial Narrow" w:cs="Arial"/>
                <w:b/>
                <w:bCs/>
              </w:rPr>
              <w:t>pdf</w:t>
            </w:r>
            <w:proofErr w:type="spellEnd"/>
            <w:r w:rsidR="00FA588D" w:rsidRPr="004528A7">
              <w:rPr>
                <w:rFonts w:ascii="Arial Narrow" w:hAnsi="Arial Narrow" w:cs="Arial"/>
                <w:b/>
                <w:bCs/>
              </w:rPr>
              <w:t xml:space="preserve"> obliki</w:t>
            </w:r>
          </w:p>
          <w:p w14:paraId="2222B99B" w14:textId="77777777" w:rsidR="00DD0575" w:rsidRPr="004528A7" w:rsidRDefault="00795387" w:rsidP="003A20C3">
            <w:pPr>
              <w:spacing w:before="120" w:after="120"/>
              <w:ind w:left="357"/>
              <w:jc w:val="both"/>
              <w:rPr>
                <w:rFonts w:ascii="Arial Narrow" w:hAnsi="Arial Narrow" w:cs="Arial"/>
                <w:bCs/>
              </w:rPr>
            </w:pPr>
            <w:r w:rsidRPr="004528A7">
              <w:rPr>
                <w:rFonts w:ascii="Arial Narrow" w:hAnsi="Arial Narrow" w:cs="Arial"/>
                <w:b/>
                <w:bCs/>
              </w:rPr>
              <w:t>in</w:t>
            </w:r>
            <w:r w:rsidR="003A20C3" w:rsidRPr="004528A7">
              <w:rPr>
                <w:rFonts w:ascii="Arial Narrow" w:hAnsi="Arial Narrow" w:cs="Arial"/>
                <w:bCs/>
              </w:rPr>
              <w:t xml:space="preserve"> </w:t>
            </w:r>
          </w:p>
          <w:p w14:paraId="29373C7D" w14:textId="77777777" w:rsidR="003A20C3" w:rsidRPr="004528A7" w:rsidRDefault="00832CAE" w:rsidP="003772E6">
            <w:pPr>
              <w:pStyle w:val="Odstavekseznama"/>
              <w:numPr>
                <w:ilvl w:val="0"/>
                <w:numId w:val="30"/>
              </w:numPr>
              <w:spacing w:after="0" w:line="240" w:lineRule="auto"/>
              <w:jc w:val="both"/>
              <w:rPr>
                <w:rFonts w:ascii="Arial Narrow" w:hAnsi="Arial Narrow" w:cs="Arial"/>
                <w:bCs/>
                <w:sz w:val="24"/>
                <w:szCs w:val="24"/>
              </w:rPr>
            </w:pPr>
            <w:r w:rsidRPr="004528A7">
              <w:rPr>
                <w:rFonts w:ascii="Arial Narrow" w:hAnsi="Arial Narrow" w:cs="Arial"/>
                <w:b/>
                <w:bCs/>
                <w:smallCaps/>
                <w:sz w:val="24"/>
                <w:szCs w:val="24"/>
              </w:rPr>
              <w:t xml:space="preserve">katalog </w:t>
            </w:r>
            <w:r w:rsidRPr="004528A7">
              <w:rPr>
                <w:rFonts w:ascii="Arial Narrow" w:hAnsi="Arial Narrow" w:cs="Arial"/>
                <w:b/>
                <w:bCs/>
                <w:sz w:val="24"/>
                <w:szCs w:val="24"/>
              </w:rPr>
              <w:t xml:space="preserve">in/ali </w:t>
            </w:r>
            <w:proofErr w:type="spellStart"/>
            <w:r w:rsidRPr="004528A7">
              <w:rPr>
                <w:rFonts w:ascii="Arial Narrow" w:hAnsi="Arial Narrow" w:cs="Arial"/>
                <w:b/>
                <w:bCs/>
                <w:smallCaps/>
                <w:sz w:val="24"/>
                <w:szCs w:val="24"/>
              </w:rPr>
              <w:t>prospektni</w:t>
            </w:r>
            <w:proofErr w:type="spellEnd"/>
            <w:r w:rsidRPr="004528A7">
              <w:rPr>
                <w:rFonts w:ascii="Arial Narrow" w:hAnsi="Arial Narrow" w:cs="Arial"/>
                <w:b/>
                <w:bCs/>
                <w:smallCaps/>
                <w:sz w:val="24"/>
                <w:szCs w:val="24"/>
              </w:rPr>
              <w:t xml:space="preserve"> material</w:t>
            </w:r>
            <w:r w:rsidRPr="004528A7">
              <w:rPr>
                <w:rFonts w:ascii="Arial Narrow" w:hAnsi="Arial Narrow" w:cs="Arial"/>
                <w:b/>
                <w:bCs/>
                <w:sz w:val="24"/>
                <w:szCs w:val="24"/>
              </w:rPr>
              <w:t xml:space="preserve"> in/ali </w:t>
            </w:r>
            <w:proofErr w:type="spellStart"/>
            <w:r w:rsidRPr="004528A7">
              <w:rPr>
                <w:rFonts w:ascii="Arial Narrow" w:hAnsi="Arial Narrow" w:cs="Arial"/>
                <w:b/>
                <w:bCs/>
                <w:smallCaps/>
                <w:sz w:val="24"/>
                <w:szCs w:val="24"/>
              </w:rPr>
              <w:t>prospektno</w:t>
            </w:r>
            <w:proofErr w:type="spellEnd"/>
            <w:r w:rsidRPr="004528A7">
              <w:rPr>
                <w:rFonts w:ascii="Arial Narrow" w:hAnsi="Arial Narrow" w:cs="Arial"/>
                <w:b/>
                <w:bCs/>
                <w:smallCaps/>
                <w:sz w:val="24"/>
                <w:szCs w:val="24"/>
              </w:rPr>
              <w:t xml:space="preserve"> tehnično dokumentacijo</w:t>
            </w:r>
            <w:r w:rsidRPr="004528A7">
              <w:rPr>
                <w:rFonts w:ascii="Arial Narrow" w:hAnsi="Arial Narrow" w:cs="Arial"/>
                <w:b/>
                <w:bCs/>
                <w:sz w:val="24"/>
                <w:szCs w:val="24"/>
              </w:rPr>
              <w:t xml:space="preserve"> </w:t>
            </w:r>
            <w:r w:rsidRPr="004528A7">
              <w:rPr>
                <w:rFonts w:ascii="Arial Narrow" w:hAnsi="Arial Narrow" w:cs="Arial"/>
                <w:bCs/>
                <w:sz w:val="24"/>
                <w:szCs w:val="24"/>
              </w:rPr>
              <w:t>v slovenskem ali angleškem jeziku ali v nemškem jeziku v katerem/kateri bodo jasno razvidne strokovno tehnične karakteristike ponujenega blaga, ki izhajajo iz naročnikovih strokovnih zahtev</w:t>
            </w:r>
            <w:r w:rsidR="00FA588D" w:rsidRPr="004528A7">
              <w:rPr>
                <w:rFonts w:ascii="Arial Narrow" w:hAnsi="Arial Narrow" w:cs="Arial"/>
                <w:bCs/>
                <w:sz w:val="24"/>
                <w:szCs w:val="24"/>
              </w:rPr>
              <w:t>,</w:t>
            </w:r>
            <w:r w:rsidRPr="004528A7">
              <w:rPr>
                <w:rFonts w:ascii="Arial Narrow" w:hAnsi="Arial Narrow" w:cs="Arial"/>
                <w:bCs/>
                <w:sz w:val="24"/>
                <w:szCs w:val="24"/>
              </w:rPr>
              <w:t xml:space="preserve"> v elektronski obliki</w:t>
            </w:r>
          </w:p>
          <w:p w14:paraId="47183E55" w14:textId="77777777" w:rsidR="00832CAE" w:rsidRPr="004528A7" w:rsidRDefault="00795387" w:rsidP="003A20C3">
            <w:pPr>
              <w:pStyle w:val="Odstavekseznama"/>
              <w:spacing w:before="120" w:after="120" w:line="240" w:lineRule="auto"/>
              <w:ind w:left="357"/>
              <w:jc w:val="both"/>
              <w:rPr>
                <w:rFonts w:ascii="Arial Narrow" w:hAnsi="Arial Narrow" w:cs="Arial"/>
                <w:bCs/>
                <w:sz w:val="24"/>
                <w:szCs w:val="24"/>
              </w:rPr>
            </w:pPr>
            <w:r w:rsidRPr="004528A7">
              <w:rPr>
                <w:rFonts w:ascii="Arial Narrow" w:hAnsi="Arial Narrow" w:cs="Arial"/>
                <w:b/>
                <w:bCs/>
                <w:sz w:val="24"/>
                <w:szCs w:val="24"/>
              </w:rPr>
              <w:t>in</w:t>
            </w:r>
          </w:p>
          <w:p w14:paraId="081C2231" w14:textId="77777777" w:rsidR="001C4A4C" w:rsidRPr="004528A7" w:rsidRDefault="001C4A4C" w:rsidP="003772E6">
            <w:pPr>
              <w:pStyle w:val="Odstavekseznama"/>
              <w:numPr>
                <w:ilvl w:val="0"/>
                <w:numId w:val="30"/>
              </w:numPr>
              <w:spacing w:after="0" w:line="240" w:lineRule="auto"/>
              <w:jc w:val="both"/>
              <w:rPr>
                <w:rFonts w:ascii="Arial Narrow" w:hAnsi="Arial Narrow" w:cs="Arial"/>
                <w:b/>
                <w:bCs/>
                <w:sz w:val="24"/>
                <w:szCs w:val="24"/>
              </w:rPr>
            </w:pPr>
            <w:r w:rsidRPr="004528A7">
              <w:rPr>
                <w:rFonts w:ascii="Arial Narrow" w:hAnsi="Arial Narrow"/>
                <w:bCs/>
                <w:sz w:val="24"/>
                <w:szCs w:val="24"/>
              </w:rPr>
              <w:t>s</w:t>
            </w:r>
            <w:r w:rsidR="000C1A7A" w:rsidRPr="004528A7">
              <w:rPr>
                <w:rFonts w:ascii="Arial Narrow" w:hAnsi="Arial Narrow"/>
                <w:bCs/>
                <w:sz w:val="24"/>
                <w:szCs w:val="24"/>
              </w:rPr>
              <w:t xml:space="preserve"> strani proizvajalca osnovnega vozila ali slovenskega generalnega zastopnika</w:t>
            </w:r>
            <w:r w:rsidR="00EC4AA0" w:rsidRPr="004528A7">
              <w:rPr>
                <w:rFonts w:ascii="Arial Narrow" w:hAnsi="Arial Narrow"/>
                <w:bCs/>
                <w:sz w:val="24"/>
                <w:szCs w:val="24"/>
              </w:rPr>
              <w:t>/uvoznika</w:t>
            </w:r>
            <w:r w:rsidR="000C1A7A" w:rsidRPr="004528A7">
              <w:rPr>
                <w:rFonts w:ascii="Arial Narrow" w:hAnsi="Arial Narrow"/>
                <w:bCs/>
                <w:sz w:val="24"/>
                <w:szCs w:val="24"/>
              </w:rPr>
              <w:t xml:space="preserve"> podpisana in žigosana i</w:t>
            </w:r>
            <w:r w:rsidR="000C1A7A" w:rsidRPr="004528A7">
              <w:rPr>
                <w:rFonts w:ascii="Arial Narrow" w:hAnsi="Arial Narrow" w:cs="Arial"/>
                <w:sz w:val="24"/>
                <w:szCs w:val="24"/>
              </w:rPr>
              <w:t xml:space="preserve">zjava </w:t>
            </w:r>
            <w:r w:rsidR="001B5FB5" w:rsidRPr="004528A7">
              <w:rPr>
                <w:rFonts w:ascii="Arial Narrow" w:hAnsi="Arial Narrow" w:cs="Arial"/>
                <w:sz w:val="24"/>
                <w:szCs w:val="24"/>
              </w:rPr>
              <w:t>za osnovno vozilo</w:t>
            </w:r>
            <w:r w:rsidR="000C1A7A" w:rsidRPr="004528A7">
              <w:rPr>
                <w:rFonts w:ascii="Arial Narrow" w:hAnsi="Arial Narrow"/>
                <w:bCs/>
                <w:sz w:val="24"/>
                <w:szCs w:val="24"/>
              </w:rPr>
              <w:t xml:space="preserve">; </w:t>
            </w:r>
            <w:r w:rsidR="00A82BEB" w:rsidRPr="004528A7">
              <w:rPr>
                <w:rFonts w:ascii="Arial Narrow" w:hAnsi="Arial Narrow"/>
                <w:b/>
                <w:bCs/>
                <w:sz w:val="24"/>
                <w:szCs w:val="24"/>
              </w:rPr>
              <w:t>PRILOGA 4</w:t>
            </w:r>
            <w:r w:rsidR="000C1A7A" w:rsidRPr="004528A7">
              <w:rPr>
                <w:rFonts w:ascii="Arial Narrow" w:hAnsi="Arial Narrow"/>
                <w:b/>
                <w:bCs/>
                <w:sz w:val="24"/>
                <w:szCs w:val="24"/>
              </w:rPr>
              <w:t xml:space="preserve"> K OBRAZCU 1</w:t>
            </w:r>
            <w:r w:rsidR="00FF31AA" w:rsidRPr="004528A7">
              <w:rPr>
                <w:rFonts w:ascii="Arial Narrow" w:hAnsi="Arial Narrow"/>
                <w:b/>
                <w:bCs/>
                <w:sz w:val="24"/>
                <w:szCs w:val="24"/>
              </w:rPr>
              <w:t xml:space="preserve"> – IZJAVA ZA OSNOVNO VOZILO</w:t>
            </w:r>
          </w:p>
          <w:p w14:paraId="3A586713" w14:textId="77777777" w:rsidR="003A20C3" w:rsidRPr="004528A7" w:rsidRDefault="003A20C3" w:rsidP="003A20C3">
            <w:pPr>
              <w:pStyle w:val="Odstavekseznama"/>
              <w:spacing w:before="120" w:after="120" w:line="240" w:lineRule="auto"/>
              <w:ind w:left="357"/>
              <w:jc w:val="both"/>
              <w:rPr>
                <w:rFonts w:ascii="Arial Narrow" w:hAnsi="Arial Narrow" w:cs="Arial"/>
                <w:bCs/>
                <w:sz w:val="24"/>
                <w:szCs w:val="24"/>
              </w:rPr>
            </w:pPr>
            <w:r w:rsidRPr="004528A7">
              <w:rPr>
                <w:rFonts w:ascii="Arial Narrow" w:hAnsi="Arial Narrow"/>
                <w:b/>
                <w:bCs/>
                <w:sz w:val="24"/>
                <w:szCs w:val="24"/>
              </w:rPr>
              <w:t>in</w:t>
            </w:r>
            <w:r w:rsidRPr="004528A7">
              <w:rPr>
                <w:rFonts w:ascii="Arial Narrow" w:hAnsi="Arial Narrow"/>
                <w:bCs/>
                <w:sz w:val="24"/>
                <w:szCs w:val="24"/>
              </w:rPr>
              <w:t xml:space="preserve"> </w:t>
            </w:r>
          </w:p>
          <w:p w14:paraId="6C77235C" w14:textId="77777777" w:rsidR="007B0987" w:rsidRPr="004528A7" w:rsidRDefault="007B0987" w:rsidP="003772E6">
            <w:pPr>
              <w:pStyle w:val="Odstavekseznama"/>
              <w:numPr>
                <w:ilvl w:val="0"/>
                <w:numId w:val="30"/>
              </w:numPr>
              <w:spacing w:after="0" w:line="240" w:lineRule="auto"/>
              <w:jc w:val="both"/>
              <w:rPr>
                <w:rFonts w:ascii="Arial Narrow" w:hAnsi="Arial Narrow" w:cs="Arial"/>
                <w:b/>
                <w:bCs/>
                <w:sz w:val="24"/>
                <w:szCs w:val="24"/>
              </w:rPr>
            </w:pPr>
            <w:r w:rsidRPr="004528A7">
              <w:rPr>
                <w:rFonts w:ascii="Arial Narrow" w:hAnsi="Arial Narrow"/>
                <w:bCs/>
                <w:sz w:val="24"/>
                <w:szCs w:val="24"/>
              </w:rPr>
              <w:lastRenderedPageBreak/>
              <w:t>izpolnjen in potrjen obrazec</w:t>
            </w:r>
            <w:r w:rsidRPr="004528A7">
              <w:rPr>
                <w:rFonts w:ascii="Arial Narrow" w:hAnsi="Arial Narrow"/>
                <w:b/>
                <w:bCs/>
                <w:sz w:val="24"/>
                <w:szCs w:val="24"/>
              </w:rPr>
              <w:t xml:space="preserve"> PRILOGA 5 K OBRAZCU 1 – IZJAVA GARANCIJA in JAMSTVO za REŠEVALNO VOZILO</w:t>
            </w:r>
          </w:p>
          <w:p w14:paraId="319469FF" w14:textId="77777777" w:rsidR="003A20C3" w:rsidRPr="004528A7" w:rsidRDefault="003A20C3" w:rsidP="003A20C3">
            <w:pPr>
              <w:pStyle w:val="Odstavekseznama"/>
              <w:spacing w:before="120" w:after="120" w:line="240" w:lineRule="auto"/>
              <w:ind w:left="357"/>
              <w:jc w:val="both"/>
              <w:rPr>
                <w:rFonts w:ascii="Arial Narrow" w:hAnsi="Arial Narrow" w:cs="Arial"/>
                <w:bCs/>
                <w:sz w:val="24"/>
                <w:szCs w:val="24"/>
              </w:rPr>
            </w:pPr>
            <w:r w:rsidRPr="004528A7">
              <w:rPr>
                <w:rFonts w:ascii="Arial Narrow" w:hAnsi="Arial Narrow"/>
                <w:b/>
                <w:bCs/>
                <w:sz w:val="24"/>
                <w:szCs w:val="24"/>
              </w:rPr>
              <w:t>in</w:t>
            </w:r>
            <w:r w:rsidRPr="004528A7">
              <w:rPr>
                <w:rFonts w:ascii="Arial Narrow" w:hAnsi="Arial Narrow"/>
                <w:bCs/>
                <w:sz w:val="24"/>
                <w:szCs w:val="24"/>
              </w:rPr>
              <w:t xml:space="preserve"> </w:t>
            </w:r>
          </w:p>
          <w:p w14:paraId="25B332EE" w14:textId="77777777" w:rsidR="007B0987" w:rsidRPr="004528A7" w:rsidRDefault="001C4A4C" w:rsidP="003772E6">
            <w:pPr>
              <w:pStyle w:val="Odstavekseznama"/>
              <w:numPr>
                <w:ilvl w:val="0"/>
                <w:numId w:val="30"/>
              </w:numPr>
              <w:spacing w:after="0" w:line="240" w:lineRule="auto"/>
              <w:jc w:val="both"/>
              <w:rPr>
                <w:rFonts w:ascii="Arial Narrow" w:hAnsi="Arial Narrow" w:cs="Arial"/>
                <w:b/>
                <w:bCs/>
                <w:sz w:val="24"/>
                <w:szCs w:val="24"/>
              </w:rPr>
            </w:pPr>
            <w:r w:rsidRPr="004528A7">
              <w:rPr>
                <w:rFonts w:ascii="Arial Narrow" w:hAnsi="Arial Narrow"/>
                <w:bCs/>
                <w:sz w:val="24"/>
                <w:szCs w:val="24"/>
              </w:rPr>
              <w:t>s strani predelovalca/dodelovalca/opremljevalca reševalnega vozila podpisana in žigosana i</w:t>
            </w:r>
            <w:r w:rsidRPr="004528A7">
              <w:rPr>
                <w:rFonts w:ascii="Arial Narrow" w:hAnsi="Arial Narrow" w:cs="Arial"/>
                <w:sz w:val="24"/>
                <w:szCs w:val="24"/>
              </w:rPr>
              <w:t>zjava za predelavo/dodelavo in opremljanje</w:t>
            </w:r>
            <w:r w:rsidRPr="004528A7">
              <w:rPr>
                <w:rFonts w:ascii="Arial Narrow" w:hAnsi="Arial Narrow"/>
                <w:bCs/>
                <w:sz w:val="24"/>
                <w:szCs w:val="24"/>
              </w:rPr>
              <w:t xml:space="preserve">; </w:t>
            </w:r>
            <w:r w:rsidR="00775F05" w:rsidRPr="004528A7">
              <w:rPr>
                <w:rFonts w:ascii="Arial Narrow" w:hAnsi="Arial Narrow"/>
                <w:b/>
                <w:bCs/>
                <w:sz w:val="24"/>
                <w:szCs w:val="24"/>
              </w:rPr>
              <w:t>PRILOGA 6</w:t>
            </w:r>
            <w:r w:rsidRPr="004528A7">
              <w:rPr>
                <w:rFonts w:ascii="Arial Narrow" w:hAnsi="Arial Narrow"/>
                <w:b/>
                <w:bCs/>
                <w:sz w:val="24"/>
                <w:szCs w:val="24"/>
              </w:rPr>
              <w:t xml:space="preserve"> K OBRAZCU 1 – IZJAVA ZA PREDELAVO/ </w:t>
            </w:r>
            <w:r w:rsidR="00FF31AA" w:rsidRPr="004528A7">
              <w:rPr>
                <w:rFonts w:ascii="Arial Narrow" w:hAnsi="Arial Narrow"/>
                <w:b/>
                <w:bCs/>
                <w:sz w:val="24"/>
                <w:szCs w:val="24"/>
              </w:rPr>
              <w:t>DODELAVO in OPREMLJANJE</w:t>
            </w:r>
          </w:p>
          <w:p w14:paraId="16C80731" w14:textId="77777777" w:rsidR="006765FD" w:rsidRPr="004528A7" w:rsidRDefault="006765FD" w:rsidP="006765FD">
            <w:pPr>
              <w:pStyle w:val="Odstavekseznama"/>
              <w:spacing w:before="120" w:after="120" w:line="240" w:lineRule="auto"/>
              <w:ind w:left="357"/>
              <w:jc w:val="both"/>
              <w:rPr>
                <w:rFonts w:ascii="Arial Narrow" w:hAnsi="Arial Narrow" w:cs="Arial"/>
                <w:bCs/>
                <w:sz w:val="24"/>
                <w:szCs w:val="24"/>
              </w:rPr>
            </w:pPr>
            <w:r w:rsidRPr="004528A7">
              <w:rPr>
                <w:rFonts w:ascii="Arial Narrow" w:hAnsi="Arial Narrow"/>
                <w:b/>
                <w:bCs/>
                <w:sz w:val="24"/>
                <w:szCs w:val="24"/>
              </w:rPr>
              <w:t>in</w:t>
            </w:r>
            <w:r w:rsidRPr="004528A7">
              <w:rPr>
                <w:rFonts w:ascii="Arial Narrow" w:hAnsi="Arial Narrow"/>
                <w:bCs/>
                <w:sz w:val="24"/>
                <w:szCs w:val="24"/>
              </w:rPr>
              <w:t xml:space="preserve"> </w:t>
            </w:r>
          </w:p>
          <w:p w14:paraId="24A5E145" w14:textId="22937D93" w:rsidR="006765FD" w:rsidRPr="004528A7" w:rsidRDefault="006765FD" w:rsidP="003772E6">
            <w:pPr>
              <w:pStyle w:val="Odstavekseznama"/>
              <w:numPr>
                <w:ilvl w:val="0"/>
                <w:numId w:val="30"/>
              </w:numPr>
              <w:spacing w:after="0" w:line="240" w:lineRule="auto"/>
              <w:jc w:val="both"/>
              <w:rPr>
                <w:rFonts w:ascii="Arial Narrow" w:hAnsi="Arial Narrow" w:cs="Arial"/>
                <w:b/>
                <w:bCs/>
                <w:sz w:val="24"/>
                <w:szCs w:val="24"/>
              </w:rPr>
            </w:pPr>
            <w:r w:rsidRPr="004528A7">
              <w:rPr>
                <w:rFonts w:ascii="Arial Narrow" w:hAnsi="Arial Narrow"/>
                <w:bCs/>
                <w:sz w:val="24"/>
                <w:szCs w:val="24"/>
              </w:rPr>
              <w:t>zahteva za SKLOP 1 in 2: izpolnjen in potrjen obrazec</w:t>
            </w:r>
            <w:r w:rsidRPr="004528A7">
              <w:rPr>
                <w:rFonts w:ascii="Arial Narrow" w:hAnsi="Arial Narrow"/>
                <w:b/>
                <w:bCs/>
                <w:sz w:val="24"/>
                <w:szCs w:val="24"/>
              </w:rPr>
              <w:t xml:space="preserve"> PRILOGA </w:t>
            </w:r>
            <w:r w:rsidRPr="004528A7">
              <w:rPr>
                <w:rFonts w:ascii="Arial Narrow" w:hAnsi="Arial Narrow"/>
                <w:b/>
                <w:sz w:val="24"/>
                <w:szCs w:val="24"/>
              </w:rPr>
              <w:t>7 K OBRAZCU 1 – IZJAVA GARANCIJA, VZDRŽEVANJE, SERVISIRANJE in POPRAVILA OPREME ZA TRANSPORT PACIENTOV</w:t>
            </w:r>
            <w:r w:rsidRPr="004528A7">
              <w:rPr>
                <w:rFonts w:ascii="Arial Narrow" w:hAnsi="Arial Narrow"/>
                <w:sz w:val="24"/>
                <w:szCs w:val="24"/>
              </w:rPr>
              <w:t>.</w:t>
            </w:r>
          </w:p>
          <w:p w14:paraId="66B59F63" w14:textId="77777777" w:rsidR="003A20C3" w:rsidRPr="004528A7" w:rsidRDefault="003A20C3" w:rsidP="003A20C3">
            <w:pPr>
              <w:pStyle w:val="Odstavekseznama"/>
              <w:spacing w:before="120" w:after="120" w:line="240" w:lineRule="auto"/>
              <w:ind w:left="357"/>
              <w:jc w:val="both"/>
              <w:rPr>
                <w:rFonts w:ascii="Arial Narrow" w:hAnsi="Arial Narrow" w:cs="Arial"/>
                <w:bCs/>
                <w:sz w:val="24"/>
                <w:szCs w:val="24"/>
              </w:rPr>
            </w:pPr>
            <w:r w:rsidRPr="004528A7">
              <w:rPr>
                <w:rFonts w:ascii="Arial Narrow" w:hAnsi="Arial Narrow"/>
                <w:b/>
                <w:bCs/>
                <w:sz w:val="24"/>
                <w:szCs w:val="24"/>
              </w:rPr>
              <w:t>in</w:t>
            </w:r>
            <w:r w:rsidRPr="004528A7">
              <w:rPr>
                <w:rFonts w:ascii="Arial Narrow" w:hAnsi="Arial Narrow"/>
                <w:bCs/>
                <w:sz w:val="24"/>
                <w:szCs w:val="24"/>
              </w:rPr>
              <w:t xml:space="preserve"> </w:t>
            </w:r>
          </w:p>
          <w:p w14:paraId="60B08B61" w14:textId="6B391800" w:rsidR="001C4A4C" w:rsidRPr="004528A7" w:rsidRDefault="008C282A" w:rsidP="003772E6">
            <w:pPr>
              <w:pStyle w:val="Odstavekseznama"/>
              <w:numPr>
                <w:ilvl w:val="0"/>
                <w:numId w:val="30"/>
              </w:numPr>
              <w:spacing w:after="0" w:line="240" w:lineRule="auto"/>
              <w:jc w:val="both"/>
              <w:rPr>
                <w:rFonts w:ascii="Arial Narrow" w:hAnsi="Arial Narrow" w:cs="Arial"/>
                <w:b/>
                <w:bCs/>
                <w:sz w:val="24"/>
                <w:szCs w:val="24"/>
              </w:rPr>
            </w:pPr>
            <w:r w:rsidRPr="004528A7">
              <w:rPr>
                <w:rFonts w:ascii="Arial Narrow" w:hAnsi="Arial Narrow"/>
                <w:bCs/>
                <w:sz w:val="24"/>
                <w:szCs w:val="24"/>
              </w:rPr>
              <w:t xml:space="preserve">zahteva za SKLOP 1: </w:t>
            </w:r>
            <w:r w:rsidR="007B0987" w:rsidRPr="004528A7">
              <w:rPr>
                <w:rFonts w:ascii="Arial Narrow" w:hAnsi="Arial Narrow"/>
                <w:bCs/>
                <w:sz w:val="24"/>
                <w:szCs w:val="24"/>
              </w:rPr>
              <w:t>izpolnjen in potrjen obrazec</w:t>
            </w:r>
            <w:r w:rsidR="007B0987" w:rsidRPr="004528A7">
              <w:rPr>
                <w:rFonts w:ascii="Arial Narrow" w:hAnsi="Arial Narrow"/>
                <w:b/>
                <w:bCs/>
                <w:sz w:val="24"/>
                <w:szCs w:val="24"/>
              </w:rPr>
              <w:t xml:space="preserve"> PRILOGA </w:t>
            </w:r>
            <w:r w:rsidR="006765FD" w:rsidRPr="004528A7">
              <w:rPr>
                <w:rFonts w:ascii="Arial Narrow" w:hAnsi="Arial Narrow"/>
                <w:b/>
                <w:sz w:val="24"/>
                <w:szCs w:val="24"/>
              </w:rPr>
              <w:t>8</w:t>
            </w:r>
            <w:r w:rsidR="007B0987" w:rsidRPr="004528A7">
              <w:rPr>
                <w:rFonts w:ascii="Arial Narrow" w:hAnsi="Arial Narrow"/>
                <w:b/>
                <w:sz w:val="24"/>
                <w:szCs w:val="24"/>
              </w:rPr>
              <w:t xml:space="preserve"> K OBRAZCU 1 – IZJAVA GARANCIJA, VZDRŽEVANJE, SERVISIRANJE</w:t>
            </w:r>
            <w:r w:rsidR="003234FE" w:rsidRPr="004528A7">
              <w:rPr>
                <w:rFonts w:ascii="Arial Narrow" w:hAnsi="Arial Narrow"/>
                <w:b/>
                <w:sz w:val="24"/>
                <w:szCs w:val="24"/>
              </w:rPr>
              <w:t xml:space="preserve"> in POPRAVILA</w:t>
            </w:r>
            <w:r w:rsidR="007B0987" w:rsidRPr="004528A7">
              <w:rPr>
                <w:rFonts w:ascii="Arial Narrow" w:hAnsi="Arial Narrow"/>
                <w:b/>
                <w:sz w:val="24"/>
                <w:szCs w:val="24"/>
              </w:rPr>
              <w:t xml:space="preserve"> MEDICINSKO TEHNIČN</w:t>
            </w:r>
            <w:r w:rsidR="003234FE" w:rsidRPr="004528A7">
              <w:rPr>
                <w:rFonts w:ascii="Arial Narrow" w:hAnsi="Arial Narrow"/>
                <w:b/>
                <w:sz w:val="24"/>
                <w:szCs w:val="24"/>
              </w:rPr>
              <w:t xml:space="preserve">E </w:t>
            </w:r>
            <w:r w:rsidR="007B0987" w:rsidRPr="004528A7">
              <w:rPr>
                <w:rFonts w:ascii="Arial Narrow" w:hAnsi="Arial Narrow"/>
                <w:b/>
                <w:sz w:val="24"/>
                <w:szCs w:val="24"/>
              </w:rPr>
              <w:t>OPREME</w:t>
            </w:r>
            <w:r w:rsidR="00FF31AA" w:rsidRPr="004528A7">
              <w:rPr>
                <w:rFonts w:ascii="Arial Narrow" w:hAnsi="Arial Narrow"/>
                <w:sz w:val="24"/>
                <w:szCs w:val="24"/>
              </w:rPr>
              <w:t>.</w:t>
            </w:r>
          </w:p>
          <w:p w14:paraId="6FDFF016" w14:textId="77777777" w:rsidR="007D092F" w:rsidRPr="004528A7" w:rsidRDefault="007D092F" w:rsidP="007D092F">
            <w:pPr>
              <w:jc w:val="both"/>
              <w:rPr>
                <w:rFonts w:ascii="Arial Narrow" w:hAnsi="Arial Narrow" w:cs="Arial"/>
                <w:bCs/>
              </w:rPr>
            </w:pPr>
          </w:p>
        </w:tc>
      </w:tr>
      <w:tr w:rsidR="000652F0" w:rsidRPr="000652F0" w14:paraId="320A82E7"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14E12C35" w14:textId="6AFFC9FA" w:rsidR="00832CAE" w:rsidRPr="000652F0" w:rsidRDefault="005D6BF3" w:rsidP="006F4202">
            <w:pPr>
              <w:spacing w:line="256" w:lineRule="auto"/>
              <w:rPr>
                <w:sz w:val="22"/>
                <w:szCs w:val="22"/>
              </w:rPr>
            </w:pPr>
            <w:r w:rsidRPr="000652F0">
              <w:rPr>
                <w:rFonts w:ascii="Arial Narrow" w:hAnsi="Arial Narrow" w:cs="Arial"/>
                <w:b/>
                <w:bCs/>
                <w:smallCaps/>
                <w:sz w:val="22"/>
                <w:szCs w:val="22"/>
              </w:rPr>
              <w:lastRenderedPageBreak/>
              <w:t>1</w:t>
            </w:r>
            <w:r w:rsidR="00F96E8E">
              <w:rPr>
                <w:rFonts w:ascii="Arial Narrow" w:hAnsi="Arial Narrow" w:cs="Arial"/>
                <w:b/>
                <w:bCs/>
                <w:smallCaps/>
                <w:sz w:val="22"/>
                <w:szCs w:val="22"/>
              </w:rPr>
              <w:t>7</w:t>
            </w:r>
            <w:r w:rsidR="00832CAE" w:rsidRPr="000652F0">
              <w:rPr>
                <w:rFonts w:ascii="Arial Narrow" w:hAnsi="Arial Narrow" w:cs="Arial"/>
                <w:b/>
                <w:bCs/>
                <w:smallCaps/>
                <w:sz w:val="22"/>
                <w:szCs w:val="22"/>
              </w:rPr>
              <w:t xml:space="preserve">. </w:t>
            </w:r>
          </w:p>
        </w:tc>
        <w:tc>
          <w:tcPr>
            <w:tcW w:w="4072" w:type="dxa"/>
            <w:tcBorders>
              <w:top w:val="single" w:sz="4" w:space="0" w:color="auto"/>
              <w:left w:val="single" w:sz="4" w:space="0" w:color="auto"/>
              <w:bottom w:val="single" w:sz="4" w:space="0" w:color="auto"/>
              <w:right w:val="single" w:sz="4" w:space="0" w:color="auto"/>
            </w:tcBorders>
          </w:tcPr>
          <w:p w14:paraId="42F9A270" w14:textId="7DD9861D" w:rsidR="00141614" w:rsidRPr="004528A7" w:rsidRDefault="004C41A8" w:rsidP="006765FD">
            <w:pPr>
              <w:jc w:val="both"/>
              <w:rPr>
                <w:rFonts w:ascii="Arial Narrow" w:hAnsi="Arial Narrow" w:cs="Arial"/>
                <w:b/>
                <w:bCs/>
                <w:u w:val="single"/>
              </w:rPr>
            </w:pPr>
            <w:r w:rsidRPr="004528A7">
              <w:rPr>
                <w:rFonts w:ascii="Arial Narrow" w:hAnsi="Arial Narrow" w:cs="Arial"/>
                <w:bCs/>
              </w:rPr>
              <w:t xml:space="preserve">Zahteva za SKLOP 1 in 2 – da </w:t>
            </w:r>
            <w:r w:rsidR="00832CAE" w:rsidRPr="004528A7">
              <w:rPr>
                <w:rFonts w:ascii="Arial Narrow" w:hAnsi="Arial Narrow" w:cs="Arial"/>
                <w:bCs/>
              </w:rPr>
              <w:t>ima (je) za</w:t>
            </w:r>
            <w:r w:rsidR="00832CAE" w:rsidRPr="004528A7">
              <w:rPr>
                <w:rFonts w:ascii="Arial Narrow" w:hAnsi="Arial Narrow" w:cs="Arial"/>
                <w:bCs/>
                <w:smallCaps/>
              </w:rPr>
              <w:t xml:space="preserve">: </w:t>
            </w:r>
            <w:r w:rsidR="00832CAE" w:rsidRPr="004528A7">
              <w:rPr>
                <w:rFonts w:ascii="Arial Narrow" w:hAnsi="Arial Narrow"/>
              </w:rPr>
              <w:t>[a] osnovno vozilo</w:t>
            </w:r>
            <w:r w:rsidR="00832CAE" w:rsidRPr="004528A7">
              <w:rPr>
                <w:rFonts w:ascii="Arial Narrow" w:hAnsi="Arial Narrow" w:cs="Arial"/>
                <w:bCs/>
                <w:smallCaps/>
              </w:rPr>
              <w:t xml:space="preserve">; </w:t>
            </w:r>
            <w:r w:rsidR="00832CAE" w:rsidRPr="004528A7">
              <w:rPr>
                <w:rFonts w:ascii="Arial Narrow" w:hAnsi="Arial Narrow"/>
              </w:rPr>
              <w:t xml:space="preserve">[b] </w:t>
            </w:r>
            <w:r w:rsidR="005B2B1E" w:rsidRPr="004528A7">
              <w:rPr>
                <w:rFonts w:ascii="Arial Narrow" w:hAnsi="Arial Narrow" w:cs="Arial"/>
                <w:bCs/>
              </w:rPr>
              <w:t>opravljeno predelavo/</w:t>
            </w:r>
            <w:r w:rsidR="00832CAE" w:rsidRPr="004528A7">
              <w:rPr>
                <w:rFonts w:ascii="Arial Narrow" w:hAnsi="Arial Narrow" w:cs="Arial"/>
                <w:bCs/>
              </w:rPr>
              <w:t>dodelavo in opremljanje osnovnega vozila v reševalno vozilo vključno z vso v reševalno vozilo trdno vgrajeno medicinsko in n</w:t>
            </w:r>
            <w:r w:rsidR="003227A6" w:rsidRPr="004528A7">
              <w:rPr>
                <w:rFonts w:ascii="Arial Narrow" w:hAnsi="Arial Narrow" w:cs="Arial"/>
                <w:bCs/>
              </w:rPr>
              <w:t>emedicinsko opremo in naprave</w:t>
            </w:r>
            <w:r w:rsidR="00832CAE" w:rsidRPr="004528A7">
              <w:rPr>
                <w:rFonts w:ascii="Arial Narrow" w:hAnsi="Arial Narrow" w:cs="Arial"/>
                <w:bCs/>
              </w:rPr>
              <w:t xml:space="preserve"> zagotovljen</w:t>
            </w:r>
            <w:r w:rsidR="00FF57A4" w:rsidRPr="004528A7">
              <w:rPr>
                <w:rFonts w:ascii="Arial Narrow" w:hAnsi="Arial Narrow" w:cs="Arial"/>
                <w:bCs/>
              </w:rPr>
              <w:t xml:space="preserve"> pooblaščen servis/serviser</w:t>
            </w:r>
            <w:r w:rsidR="00832CAE" w:rsidRPr="004528A7">
              <w:rPr>
                <w:rFonts w:ascii="Arial Narrow" w:hAnsi="Arial Narrow" w:cs="Arial"/>
                <w:bCs/>
              </w:rPr>
              <w:t xml:space="preserve"> v R. Sloveniji ali v državi EU, ki ima </w:t>
            </w:r>
            <w:r w:rsidR="00832CAE" w:rsidRPr="004528A7">
              <w:rPr>
                <w:rFonts w:ascii="Arial Narrow" w:hAnsi="Arial Narrow" w:cs="Arial"/>
              </w:rPr>
              <w:t>s strani proizvajalca blaga pridobljeno pooblastilo – certifikat za vzdrževanje in servisiranje ponujenega blaga ter zagotavlja oskrbo</w:t>
            </w:r>
            <w:r w:rsidR="00345B49" w:rsidRPr="004528A7">
              <w:rPr>
                <w:rFonts w:ascii="Arial Narrow" w:hAnsi="Arial Narrow" w:cs="Arial"/>
              </w:rPr>
              <w:t xml:space="preserve"> z originalnimi rezervnimi deli;</w:t>
            </w:r>
            <w:r w:rsidR="00832CAE" w:rsidRPr="004528A7">
              <w:rPr>
                <w:rFonts w:ascii="Arial Narrow" w:hAnsi="Arial Narrow" w:cs="Arial"/>
              </w:rPr>
              <w:t xml:space="preserve"> </w:t>
            </w:r>
            <w:r w:rsidR="00832CAE" w:rsidRPr="004528A7">
              <w:rPr>
                <w:rFonts w:ascii="Arial Narrow" w:hAnsi="Arial Narrow" w:cs="Arial"/>
                <w:b/>
                <w:bCs/>
                <w:u w:val="single"/>
              </w:rPr>
              <w:t>ponudnik za izpolnjevanje navedenega pogoja v ponudbi priloži dokument, ki dokazuje, da ima</w:t>
            </w:r>
            <w:r w:rsidR="00FF57A4" w:rsidRPr="004528A7">
              <w:rPr>
                <w:rFonts w:ascii="Arial Narrow" w:hAnsi="Arial Narrow" w:cs="Arial"/>
                <w:b/>
                <w:bCs/>
                <w:u w:val="single"/>
              </w:rPr>
              <w:t xml:space="preserve"> proizvajalec osnovnega vozila in p</w:t>
            </w:r>
            <w:r w:rsidR="00832CAE" w:rsidRPr="004528A7">
              <w:rPr>
                <w:rFonts w:ascii="Arial Narrow" w:hAnsi="Arial Narrow"/>
                <w:b/>
                <w:u w:val="single"/>
              </w:rPr>
              <w:t>redelovalec/dodelovalec/ opremljevalec reševalnega vozila</w:t>
            </w:r>
            <w:r w:rsidR="009000E9" w:rsidRPr="004528A7">
              <w:rPr>
                <w:rFonts w:ascii="Arial Narrow" w:hAnsi="Arial Narrow"/>
                <w:b/>
                <w:u w:val="single"/>
              </w:rPr>
              <w:t xml:space="preserve"> </w:t>
            </w:r>
            <w:r w:rsidR="00832CAE" w:rsidRPr="004528A7">
              <w:rPr>
                <w:rFonts w:ascii="Arial Narrow" w:hAnsi="Arial Narrow"/>
                <w:b/>
                <w:u w:val="single"/>
              </w:rPr>
              <w:t xml:space="preserve">zagotovljen pooblaščen </w:t>
            </w:r>
            <w:r w:rsidR="00D86CCC" w:rsidRPr="004528A7">
              <w:rPr>
                <w:rFonts w:ascii="Arial Narrow" w:hAnsi="Arial Narrow" w:cs="Arial"/>
                <w:b/>
                <w:bCs/>
                <w:u w:val="single"/>
              </w:rPr>
              <w:t>servis/serviserja v R. Sloveniji</w:t>
            </w:r>
            <w:r w:rsidR="00832CAE" w:rsidRPr="004528A7">
              <w:rPr>
                <w:rFonts w:ascii="Arial Narrow" w:hAnsi="Arial Narrow" w:cs="Arial"/>
                <w:b/>
                <w:bCs/>
                <w:u w:val="single"/>
              </w:rPr>
              <w:t xml:space="preserve"> ali EU, ki izpolnjuje s strani naročnika podane zahteve za servis</w:t>
            </w:r>
            <w:r w:rsidR="008E2411" w:rsidRPr="004528A7">
              <w:rPr>
                <w:rFonts w:ascii="Arial Narrow" w:hAnsi="Arial Narrow" w:cs="Arial"/>
                <w:b/>
                <w:bCs/>
                <w:u w:val="single"/>
              </w:rPr>
              <w:t>.</w:t>
            </w:r>
          </w:p>
          <w:p w14:paraId="7C5888C9" w14:textId="085AB86E" w:rsidR="006765FD" w:rsidRPr="004528A7" w:rsidRDefault="006765FD" w:rsidP="006765FD">
            <w:pPr>
              <w:jc w:val="both"/>
              <w:rPr>
                <w:rFonts w:ascii="Arial Narrow" w:hAnsi="Arial Narrow" w:cs="Arial"/>
                <w:bCs/>
                <w:sz w:val="22"/>
                <w:szCs w:val="22"/>
              </w:rPr>
            </w:pPr>
          </w:p>
        </w:tc>
        <w:tc>
          <w:tcPr>
            <w:tcW w:w="5032" w:type="dxa"/>
            <w:gridSpan w:val="2"/>
            <w:tcBorders>
              <w:top w:val="single" w:sz="4" w:space="0" w:color="auto"/>
              <w:left w:val="single" w:sz="4" w:space="0" w:color="auto"/>
              <w:bottom w:val="single" w:sz="4" w:space="0" w:color="auto"/>
              <w:right w:val="single" w:sz="4" w:space="0" w:color="auto"/>
            </w:tcBorders>
          </w:tcPr>
          <w:p w14:paraId="6B848B1E" w14:textId="77777777" w:rsidR="009000E9" w:rsidRPr="004528A7" w:rsidRDefault="00FF31AA" w:rsidP="003772E6">
            <w:pPr>
              <w:numPr>
                <w:ilvl w:val="0"/>
                <w:numId w:val="32"/>
              </w:numPr>
              <w:ind w:left="357" w:hanging="357"/>
              <w:jc w:val="both"/>
              <w:rPr>
                <w:rFonts w:ascii="Arial Narrow" w:hAnsi="Arial Narrow" w:cs="Arial"/>
                <w:b/>
                <w:bCs/>
              </w:rPr>
            </w:pPr>
            <w:r w:rsidRPr="004528A7">
              <w:rPr>
                <w:rFonts w:ascii="Arial Narrow" w:hAnsi="Arial Narrow" w:cs="Arial"/>
                <w:b/>
                <w:bCs/>
                <w:u w:val="single"/>
              </w:rPr>
              <w:t>P</w:t>
            </w:r>
            <w:r w:rsidR="00832CAE" w:rsidRPr="004528A7">
              <w:rPr>
                <w:rFonts w:ascii="Arial Narrow" w:hAnsi="Arial Narrow" w:cs="Arial"/>
                <w:b/>
                <w:bCs/>
                <w:u w:val="single"/>
              </w:rPr>
              <w:t>isno izjavo</w:t>
            </w:r>
            <w:r w:rsidR="00832CAE" w:rsidRPr="004528A7">
              <w:rPr>
                <w:rFonts w:ascii="Arial Narrow" w:hAnsi="Arial Narrow" w:cs="Arial"/>
                <w:b/>
                <w:bCs/>
              </w:rPr>
              <w:t xml:space="preserve">, da je kot ponudnik hkrati tudi pooblaščeni servis/serviser in </w:t>
            </w:r>
            <w:r w:rsidR="00832CAE" w:rsidRPr="004528A7">
              <w:rPr>
                <w:rFonts w:ascii="Arial Narrow" w:hAnsi="Arial Narrow" w:cs="Arial"/>
                <w:b/>
                <w:bCs/>
                <w:u w:val="single"/>
              </w:rPr>
              <w:t>ima certifikat</w:t>
            </w:r>
            <w:r w:rsidR="00832CAE" w:rsidRPr="004528A7">
              <w:rPr>
                <w:rFonts w:ascii="Arial Narrow" w:hAnsi="Arial Narrow" w:cs="Arial"/>
                <w:b/>
                <w:bCs/>
              </w:rPr>
              <w:t xml:space="preserve"> s strani proizvajalca za servisiranje – vzdrževanje ponujenega blaga ter zagotavlja oskrbo z originalnimi rezervnimi deli </w:t>
            </w:r>
          </w:p>
          <w:p w14:paraId="56D9E0BA" w14:textId="77777777" w:rsidR="009000E9" w:rsidRPr="004528A7" w:rsidRDefault="009000E9" w:rsidP="00E820DC">
            <w:pPr>
              <w:ind w:left="357"/>
              <w:jc w:val="both"/>
              <w:rPr>
                <w:rFonts w:ascii="Arial Narrow" w:hAnsi="Arial Narrow" w:cs="Arial"/>
                <w:b/>
                <w:bCs/>
              </w:rPr>
            </w:pPr>
          </w:p>
          <w:p w14:paraId="7F8F2FE2" w14:textId="77777777" w:rsidR="009F23EA" w:rsidRPr="004528A7" w:rsidRDefault="00832CAE" w:rsidP="00E820DC">
            <w:pPr>
              <w:ind w:left="357"/>
              <w:jc w:val="both"/>
              <w:rPr>
                <w:rFonts w:ascii="Arial Narrow" w:hAnsi="Arial Narrow" w:cs="Arial"/>
                <w:b/>
                <w:bCs/>
              </w:rPr>
            </w:pPr>
            <w:r w:rsidRPr="004528A7">
              <w:rPr>
                <w:rFonts w:ascii="Arial Narrow" w:hAnsi="Arial Narrow" w:cs="Arial"/>
                <w:b/>
                <w:bCs/>
              </w:rPr>
              <w:t xml:space="preserve">ali </w:t>
            </w:r>
          </w:p>
          <w:p w14:paraId="332CFC05" w14:textId="77777777" w:rsidR="009000E9" w:rsidRPr="004528A7" w:rsidRDefault="009000E9" w:rsidP="00E820DC">
            <w:pPr>
              <w:ind w:left="357"/>
              <w:jc w:val="both"/>
              <w:rPr>
                <w:rFonts w:ascii="Arial Narrow" w:hAnsi="Arial Narrow" w:cs="Arial"/>
                <w:b/>
                <w:bCs/>
              </w:rPr>
            </w:pPr>
          </w:p>
          <w:p w14:paraId="5FCD1CAA" w14:textId="77777777" w:rsidR="00832CAE" w:rsidRPr="004528A7" w:rsidRDefault="00832CAE" w:rsidP="003772E6">
            <w:pPr>
              <w:numPr>
                <w:ilvl w:val="0"/>
                <w:numId w:val="32"/>
              </w:numPr>
              <w:ind w:left="357" w:hanging="357"/>
              <w:jc w:val="both"/>
              <w:rPr>
                <w:rFonts w:ascii="Arial Narrow" w:hAnsi="Arial Narrow" w:cs="Arial"/>
                <w:b/>
                <w:bCs/>
              </w:rPr>
            </w:pPr>
            <w:r w:rsidRPr="004528A7">
              <w:rPr>
                <w:rFonts w:ascii="Arial Narrow" w:hAnsi="Arial Narrow" w:cs="Arial"/>
                <w:b/>
                <w:bCs/>
                <w:u w:val="single"/>
              </w:rPr>
              <w:t>fotokopijo sklenjene pogodbe ali dogovor</w:t>
            </w:r>
            <w:r w:rsidRPr="004528A7">
              <w:rPr>
                <w:rFonts w:ascii="Arial Narrow" w:hAnsi="Arial Narrow" w:cs="Arial"/>
                <w:b/>
                <w:bCs/>
              </w:rPr>
              <w:t xml:space="preserve"> med ponudnikom in pooblaščenim servisom/</w:t>
            </w:r>
            <w:r w:rsidR="00645FA5" w:rsidRPr="004528A7">
              <w:rPr>
                <w:rFonts w:ascii="Arial Narrow" w:hAnsi="Arial Narrow" w:cs="Arial"/>
                <w:b/>
                <w:bCs/>
              </w:rPr>
              <w:t xml:space="preserve"> </w:t>
            </w:r>
            <w:r w:rsidRPr="004528A7">
              <w:rPr>
                <w:rFonts w:ascii="Arial Narrow" w:hAnsi="Arial Narrow" w:cs="Arial"/>
                <w:b/>
                <w:bCs/>
              </w:rPr>
              <w:t xml:space="preserve">serviserjem, ki ima certifikat s strani proizvajalca za servisiranje – vzdrževanje ponujenega blaga ter zagotavlja oskrbo </w:t>
            </w:r>
            <w:r w:rsidR="00CF5353" w:rsidRPr="004528A7">
              <w:rPr>
                <w:rFonts w:ascii="Arial Narrow" w:hAnsi="Arial Narrow" w:cs="Arial"/>
                <w:b/>
                <w:bCs/>
              </w:rPr>
              <w:t>z originalnimi rezervnimi deli.</w:t>
            </w:r>
          </w:p>
          <w:p w14:paraId="5AD17F39" w14:textId="77777777" w:rsidR="0016162A" w:rsidRPr="004528A7" w:rsidRDefault="0016162A" w:rsidP="0016162A">
            <w:pPr>
              <w:jc w:val="both"/>
              <w:rPr>
                <w:rFonts w:ascii="Arial Narrow" w:hAnsi="Arial Narrow" w:cs="Arial"/>
                <w:bCs/>
              </w:rPr>
            </w:pPr>
          </w:p>
        </w:tc>
      </w:tr>
      <w:tr w:rsidR="002969EC" w:rsidRPr="000652F0" w14:paraId="2AEA8D78"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40466ADF" w14:textId="3C660BF0" w:rsidR="002969EC" w:rsidRPr="000652F0" w:rsidRDefault="00EA5EEF" w:rsidP="006F4202">
            <w:pPr>
              <w:spacing w:line="256" w:lineRule="auto"/>
              <w:rPr>
                <w:rFonts w:ascii="Arial Narrow" w:hAnsi="Arial Narrow" w:cs="Arial"/>
                <w:b/>
                <w:bCs/>
                <w:smallCaps/>
                <w:sz w:val="22"/>
                <w:szCs w:val="22"/>
              </w:rPr>
            </w:pPr>
            <w:r>
              <w:rPr>
                <w:rFonts w:ascii="Arial Narrow" w:hAnsi="Arial Narrow" w:cs="Arial"/>
                <w:b/>
                <w:bCs/>
                <w:smallCaps/>
                <w:sz w:val="22"/>
                <w:szCs w:val="22"/>
              </w:rPr>
              <w:t>18.</w:t>
            </w:r>
          </w:p>
        </w:tc>
        <w:tc>
          <w:tcPr>
            <w:tcW w:w="4072" w:type="dxa"/>
            <w:tcBorders>
              <w:top w:val="single" w:sz="4" w:space="0" w:color="auto"/>
              <w:left w:val="single" w:sz="4" w:space="0" w:color="auto"/>
              <w:bottom w:val="single" w:sz="4" w:space="0" w:color="auto"/>
              <w:right w:val="single" w:sz="4" w:space="0" w:color="auto"/>
            </w:tcBorders>
          </w:tcPr>
          <w:p w14:paraId="666BA911" w14:textId="2F10D69F" w:rsidR="002969EC" w:rsidRPr="004528A7" w:rsidRDefault="002969EC" w:rsidP="002969EC">
            <w:pPr>
              <w:jc w:val="both"/>
              <w:rPr>
                <w:rFonts w:ascii="Arial Narrow" w:hAnsi="Arial Narrow" w:cs="Arial"/>
                <w:b/>
                <w:bCs/>
                <w:u w:val="single"/>
              </w:rPr>
            </w:pPr>
            <w:r w:rsidRPr="004528A7">
              <w:rPr>
                <w:rFonts w:ascii="Arial Narrow" w:hAnsi="Arial Narrow" w:cs="Arial"/>
                <w:bCs/>
              </w:rPr>
              <w:t>Zahteva za SKLOP 1</w:t>
            </w:r>
            <w:r w:rsidR="009F7A45" w:rsidRPr="004528A7">
              <w:rPr>
                <w:rFonts w:ascii="Arial Narrow" w:hAnsi="Arial Narrow" w:cs="Arial"/>
                <w:bCs/>
              </w:rPr>
              <w:t xml:space="preserve"> in 2</w:t>
            </w:r>
            <w:r w:rsidRPr="004528A7">
              <w:rPr>
                <w:rFonts w:ascii="Arial Narrow" w:hAnsi="Arial Narrow" w:cs="Arial"/>
                <w:bCs/>
              </w:rPr>
              <w:t xml:space="preserve"> – da ima (je) za</w:t>
            </w:r>
            <w:r w:rsidR="009F7A45" w:rsidRPr="004528A7">
              <w:rPr>
                <w:rFonts w:ascii="Arial Narrow" w:hAnsi="Arial Narrow" w:cs="Arial"/>
                <w:bCs/>
                <w:smallCaps/>
              </w:rPr>
              <w:t xml:space="preserve"> </w:t>
            </w:r>
            <w:r w:rsidRPr="004528A7">
              <w:rPr>
                <w:rFonts w:ascii="Arial Narrow" w:eastAsia="ArialNarrow" w:hAnsi="Arial Narrow" w:cs="ArialNarrow"/>
              </w:rPr>
              <w:t>opremo</w:t>
            </w:r>
            <w:r w:rsidR="009F7A45" w:rsidRPr="004528A7">
              <w:rPr>
                <w:rFonts w:ascii="Arial Narrow" w:eastAsia="ArialNarrow" w:hAnsi="Arial Narrow" w:cs="ArialNarrow"/>
              </w:rPr>
              <w:t xml:space="preserve"> za transport pacientov </w:t>
            </w:r>
            <w:r w:rsidRPr="004528A7">
              <w:rPr>
                <w:rFonts w:ascii="Arial Narrow" w:hAnsi="Arial Narrow" w:cs="Arial"/>
                <w:bCs/>
              </w:rPr>
              <w:t xml:space="preserve">zagotovljen pooblaščen servis/serviserja v R. Sloveniji ali v državi EU, ki ima </w:t>
            </w:r>
            <w:r w:rsidRPr="004528A7">
              <w:rPr>
                <w:rFonts w:ascii="Arial Narrow" w:hAnsi="Arial Narrow" w:cs="Arial"/>
              </w:rPr>
              <w:t xml:space="preserve">s strani proizvajalca blaga pridobljeno pooblastilo – certifikat za </w:t>
            </w:r>
            <w:r w:rsidRPr="004528A7">
              <w:rPr>
                <w:rFonts w:ascii="Arial Narrow" w:hAnsi="Arial Narrow" w:cs="Arial"/>
              </w:rPr>
              <w:lastRenderedPageBreak/>
              <w:t xml:space="preserve">vzdrževanje in servisiranje predmetnega blaga ter zagotavlja oskrbo z originalnimi rezervnimi deli; </w:t>
            </w:r>
            <w:r w:rsidRPr="004528A7">
              <w:rPr>
                <w:rFonts w:ascii="Arial Narrow" w:hAnsi="Arial Narrow" w:cs="Arial"/>
                <w:b/>
                <w:bCs/>
                <w:u w:val="single"/>
              </w:rPr>
              <w:t>ponudnik za izpolnjevanje navedenega pogoja v ponudbi priloži dokument, ki dokazuje, da ima (</w:t>
            </w:r>
            <w:r w:rsidRPr="004528A7">
              <w:rPr>
                <w:rFonts w:ascii="Arial Narrow" w:hAnsi="Arial Narrow"/>
                <w:b/>
                <w:u w:val="single"/>
              </w:rPr>
              <w:t xml:space="preserve">ponudnik) za ponujene </w:t>
            </w:r>
            <w:r w:rsidR="009F7A45" w:rsidRPr="004528A7">
              <w:rPr>
                <w:rFonts w:ascii="Arial Narrow" w:hAnsi="Arial Narrow"/>
                <w:b/>
                <w:u w:val="single"/>
              </w:rPr>
              <w:t xml:space="preserve">opremo za transport pacientov </w:t>
            </w:r>
            <w:r w:rsidRPr="004528A7">
              <w:rPr>
                <w:rFonts w:ascii="Arial Narrow" w:hAnsi="Arial Narrow"/>
                <w:b/>
                <w:u w:val="single"/>
              </w:rPr>
              <w:t xml:space="preserve">zagotovljen pooblaščen </w:t>
            </w:r>
            <w:r w:rsidRPr="004528A7">
              <w:rPr>
                <w:rFonts w:ascii="Arial Narrow" w:hAnsi="Arial Narrow" w:cs="Arial"/>
                <w:b/>
                <w:bCs/>
                <w:u w:val="single"/>
              </w:rPr>
              <w:t>servis/serviserja v R. Sloveniji ali EU</w:t>
            </w:r>
          </w:p>
          <w:p w14:paraId="4B41ECBB" w14:textId="77777777" w:rsidR="002969EC" w:rsidRPr="004528A7" w:rsidRDefault="002969EC" w:rsidP="002969EC">
            <w:pPr>
              <w:spacing w:before="120" w:after="120"/>
              <w:jc w:val="both"/>
              <w:rPr>
                <w:rFonts w:ascii="Arial Narrow" w:hAnsi="Arial Narrow" w:cs="Arial"/>
                <w:b/>
                <w:bCs/>
                <w:u w:val="single"/>
              </w:rPr>
            </w:pPr>
            <w:r w:rsidRPr="004528A7">
              <w:rPr>
                <w:rFonts w:ascii="Arial Narrow" w:hAnsi="Arial Narrow" w:cs="Arial"/>
                <w:b/>
                <w:bCs/>
                <w:u w:val="single"/>
              </w:rPr>
              <w:t xml:space="preserve">in </w:t>
            </w:r>
          </w:p>
          <w:p w14:paraId="3B23AFEE" w14:textId="3B7E2616" w:rsidR="002969EC" w:rsidRPr="004528A7" w:rsidRDefault="002969EC" w:rsidP="002969EC">
            <w:pPr>
              <w:jc w:val="both"/>
              <w:rPr>
                <w:rFonts w:ascii="Arial Narrow" w:hAnsi="Arial Narrow" w:cs="Arial"/>
                <w:bCs/>
                <w:u w:val="single"/>
              </w:rPr>
            </w:pPr>
            <w:r w:rsidRPr="004528A7">
              <w:rPr>
                <w:rFonts w:ascii="Arial Narrow" w:hAnsi="Arial Narrow" w:cs="Arial"/>
                <w:b/>
                <w:bCs/>
                <w:u w:val="single"/>
              </w:rPr>
              <w:t xml:space="preserve">da </w:t>
            </w:r>
            <w:r w:rsidRPr="004528A7">
              <w:rPr>
                <w:rFonts w:ascii="Arial Narrow" w:hAnsi="Arial Narrow"/>
                <w:b/>
                <w:u w:val="single"/>
              </w:rPr>
              <w:t>proizvajalec ponujen</w:t>
            </w:r>
            <w:r w:rsidR="009F7A45" w:rsidRPr="004528A7">
              <w:rPr>
                <w:rFonts w:ascii="Arial Narrow" w:hAnsi="Arial Narrow"/>
                <w:b/>
                <w:u w:val="single"/>
              </w:rPr>
              <w:t xml:space="preserve">e opreme za transport pacientov </w:t>
            </w:r>
            <w:r w:rsidRPr="004528A7">
              <w:rPr>
                <w:rFonts w:ascii="Arial Narrow" w:hAnsi="Arial Narrow"/>
                <w:b/>
                <w:u w:val="single"/>
              </w:rPr>
              <w:t xml:space="preserve">zagotavlja pooblaščen </w:t>
            </w:r>
            <w:r w:rsidRPr="004528A7">
              <w:rPr>
                <w:rFonts w:ascii="Arial Narrow" w:hAnsi="Arial Narrow" w:cs="Arial"/>
                <w:b/>
                <w:bCs/>
                <w:u w:val="single"/>
              </w:rPr>
              <w:t>servis/serviserja v R. Sloveniji, ki izpolnjuje s strani naročnika podane zahteve za servis.</w:t>
            </w:r>
          </w:p>
          <w:p w14:paraId="687EB82A" w14:textId="77777777" w:rsidR="002969EC" w:rsidRPr="004528A7" w:rsidRDefault="002969EC" w:rsidP="00832CAE">
            <w:pPr>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187EB200" w14:textId="77777777" w:rsidR="002969EC" w:rsidRPr="004528A7" w:rsidRDefault="002969EC" w:rsidP="003772E6">
            <w:pPr>
              <w:numPr>
                <w:ilvl w:val="0"/>
                <w:numId w:val="46"/>
              </w:numPr>
              <w:ind w:left="357" w:hanging="357"/>
              <w:jc w:val="both"/>
              <w:rPr>
                <w:rFonts w:ascii="Arial Narrow" w:hAnsi="Arial Narrow" w:cs="Arial"/>
                <w:bCs/>
              </w:rPr>
            </w:pPr>
            <w:r w:rsidRPr="004528A7">
              <w:rPr>
                <w:rFonts w:ascii="Arial Narrow" w:hAnsi="Arial Narrow" w:cs="Arial"/>
                <w:b/>
                <w:bCs/>
                <w:u w:val="single"/>
              </w:rPr>
              <w:lastRenderedPageBreak/>
              <w:t>Pisno izjavo</w:t>
            </w:r>
            <w:r w:rsidRPr="004528A7">
              <w:rPr>
                <w:rFonts w:ascii="Arial Narrow" w:hAnsi="Arial Narrow" w:cs="Arial"/>
                <w:b/>
                <w:bCs/>
              </w:rPr>
              <w:t xml:space="preserve">, da je kot ponudnik hkrati tudi pooblaščeni servis/serviser in </w:t>
            </w:r>
            <w:r w:rsidRPr="004528A7">
              <w:rPr>
                <w:rFonts w:ascii="Arial Narrow" w:hAnsi="Arial Narrow" w:cs="Arial"/>
                <w:b/>
                <w:bCs/>
                <w:u w:val="single"/>
              </w:rPr>
              <w:t>ima certifikat</w:t>
            </w:r>
            <w:r w:rsidRPr="004528A7">
              <w:rPr>
                <w:rFonts w:ascii="Arial Narrow" w:hAnsi="Arial Narrow" w:cs="Arial"/>
                <w:b/>
                <w:bCs/>
              </w:rPr>
              <w:t xml:space="preserve"> s strani proizvajalca za servisiranje – vzdrževanje ponujenega blaga ter zagotavlja oskrbo z originalnimi rezervnimi deli</w:t>
            </w:r>
            <w:r w:rsidRPr="004528A7">
              <w:rPr>
                <w:rFonts w:ascii="Arial Narrow" w:hAnsi="Arial Narrow" w:cs="Arial"/>
                <w:bCs/>
              </w:rPr>
              <w:t xml:space="preserve"> </w:t>
            </w:r>
          </w:p>
          <w:p w14:paraId="4F7F5A41" w14:textId="77777777" w:rsidR="002969EC" w:rsidRPr="004528A7" w:rsidRDefault="002969EC" w:rsidP="002969EC">
            <w:pPr>
              <w:ind w:left="357"/>
              <w:jc w:val="both"/>
              <w:rPr>
                <w:rFonts w:ascii="Arial Narrow" w:hAnsi="Arial Narrow" w:cs="Arial"/>
                <w:b/>
                <w:bCs/>
              </w:rPr>
            </w:pPr>
          </w:p>
          <w:p w14:paraId="63B6488D" w14:textId="77777777" w:rsidR="002969EC" w:rsidRPr="004528A7" w:rsidRDefault="002969EC" w:rsidP="002969EC">
            <w:pPr>
              <w:ind w:left="357"/>
              <w:jc w:val="both"/>
              <w:rPr>
                <w:rFonts w:ascii="Arial Narrow" w:hAnsi="Arial Narrow" w:cs="Arial"/>
                <w:bCs/>
              </w:rPr>
            </w:pPr>
            <w:r w:rsidRPr="004528A7">
              <w:rPr>
                <w:rFonts w:ascii="Arial Narrow" w:hAnsi="Arial Narrow" w:cs="Arial"/>
                <w:b/>
                <w:bCs/>
              </w:rPr>
              <w:t>ali</w:t>
            </w:r>
            <w:r w:rsidRPr="004528A7">
              <w:rPr>
                <w:rFonts w:ascii="Arial Narrow" w:hAnsi="Arial Narrow" w:cs="Arial"/>
                <w:bCs/>
              </w:rPr>
              <w:t xml:space="preserve"> </w:t>
            </w:r>
          </w:p>
          <w:p w14:paraId="630A3A5D" w14:textId="77777777" w:rsidR="002969EC" w:rsidRPr="004528A7" w:rsidRDefault="002969EC" w:rsidP="002969EC">
            <w:pPr>
              <w:ind w:left="357"/>
              <w:jc w:val="both"/>
              <w:rPr>
                <w:rFonts w:ascii="Arial Narrow" w:hAnsi="Arial Narrow" w:cs="Arial"/>
                <w:bCs/>
              </w:rPr>
            </w:pPr>
          </w:p>
          <w:p w14:paraId="1A6DE644" w14:textId="77777777" w:rsidR="002969EC" w:rsidRPr="004528A7" w:rsidRDefault="002969EC" w:rsidP="003772E6">
            <w:pPr>
              <w:numPr>
                <w:ilvl w:val="0"/>
                <w:numId w:val="46"/>
              </w:numPr>
              <w:ind w:left="357" w:hanging="357"/>
              <w:jc w:val="both"/>
              <w:rPr>
                <w:rFonts w:ascii="Arial Narrow" w:hAnsi="Arial Narrow" w:cs="Arial"/>
                <w:bCs/>
              </w:rPr>
            </w:pPr>
            <w:r w:rsidRPr="004528A7">
              <w:rPr>
                <w:rFonts w:ascii="Arial Narrow" w:hAnsi="Arial Narrow" w:cs="Arial"/>
                <w:b/>
                <w:bCs/>
                <w:u w:val="single"/>
              </w:rPr>
              <w:t>fotokopijo sklenjene pogodbe ali dogovor</w:t>
            </w:r>
            <w:r w:rsidRPr="004528A7">
              <w:rPr>
                <w:rFonts w:ascii="Arial Narrow" w:hAnsi="Arial Narrow" w:cs="Arial"/>
                <w:b/>
                <w:bCs/>
              </w:rPr>
              <w:t xml:space="preserve"> med ponudnikom in pooblaščenim servisom/ serviserjem, ki ima certifikat s strani proizvajalca za servisiranje – vzdrževanje ponujenega blaga ter zagotavlja oskrbo z originalnimi rezervnimi deli</w:t>
            </w:r>
            <w:r w:rsidRPr="004528A7">
              <w:rPr>
                <w:rFonts w:ascii="Arial Narrow" w:hAnsi="Arial Narrow" w:cs="Arial"/>
                <w:bCs/>
              </w:rPr>
              <w:t xml:space="preserve"> </w:t>
            </w:r>
          </w:p>
          <w:p w14:paraId="05278870" w14:textId="77777777" w:rsidR="002969EC" w:rsidRPr="004528A7" w:rsidRDefault="002969EC" w:rsidP="002969EC">
            <w:pPr>
              <w:ind w:left="357"/>
              <w:jc w:val="both"/>
              <w:rPr>
                <w:rFonts w:ascii="Arial Narrow" w:hAnsi="Arial Narrow" w:cs="Arial"/>
                <w:bCs/>
              </w:rPr>
            </w:pPr>
          </w:p>
          <w:p w14:paraId="58A9D9F9" w14:textId="77777777" w:rsidR="002969EC" w:rsidRPr="004528A7" w:rsidRDefault="002969EC" w:rsidP="002969EC">
            <w:pPr>
              <w:ind w:left="357"/>
              <w:jc w:val="both"/>
              <w:rPr>
                <w:rFonts w:ascii="Arial Narrow" w:hAnsi="Arial Narrow" w:cs="Arial"/>
                <w:bCs/>
              </w:rPr>
            </w:pPr>
            <w:r w:rsidRPr="004528A7">
              <w:rPr>
                <w:rFonts w:ascii="Arial Narrow" w:hAnsi="Arial Narrow" w:cs="Arial"/>
                <w:b/>
                <w:bCs/>
              </w:rPr>
              <w:t>in</w:t>
            </w:r>
            <w:r w:rsidRPr="004528A7">
              <w:rPr>
                <w:rFonts w:ascii="Arial Narrow" w:hAnsi="Arial Narrow" w:cs="Arial"/>
                <w:bCs/>
              </w:rPr>
              <w:t xml:space="preserve"> </w:t>
            </w:r>
          </w:p>
          <w:p w14:paraId="071C0286" w14:textId="77777777" w:rsidR="002969EC" w:rsidRPr="004528A7" w:rsidRDefault="002969EC" w:rsidP="002969EC">
            <w:pPr>
              <w:ind w:left="357"/>
              <w:jc w:val="both"/>
              <w:rPr>
                <w:rFonts w:ascii="Arial Narrow" w:hAnsi="Arial Narrow" w:cs="Arial"/>
                <w:bCs/>
              </w:rPr>
            </w:pPr>
          </w:p>
          <w:p w14:paraId="589972B8" w14:textId="77777777" w:rsidR="002969EC" w:rsidRPr="004528A7" w:rsidRDefault="002969EC" w:rsidP="003772E6">
            <w:pPr>
              <w:numPr>
                <w:ilvl w:val="0"/>
                <w:numId w:val="46"/>
              </w:numPr>
              <w:ind w:left="357" w:hanging="357"/>
              <w:jc w:val="both"/>
              <w:rPr>
                <w:rFonts w:ascii="Arial Narrow" w:hAnsi="Arial Narrow" w:cs="Arial"/>
                <w:bCs/>
              </w:rPr>
            </w:pPr>
            <w:r w:rsidRPr="004528A7">
              <w:rPr>
                <w:rFonts w:ascii="Arial Narrow" w:hAnsi="Arial Narrow" w:cs="Arial"/>
                <w:b/>
                <w:bCs/>
                <w:u w:val="single"/>
              </w:rPr>
              <w:t>dokazilo proizvajalca blaga</w:t>
            </w:r>
            <w:r w:rsidRPr="004528A7">
              <w:rPr>
                <w:rFonts w:ascii="Arial Narrow" w:hAnsi="Arial Narrow" w:cs="Arial"/>
                <w:b/>
                <w:bCs/>
              </w:rPr>
              <w:t>, da je/ima v R. Sloveniji zagotovljen pooblaščen servis/serviser/-ja, ki ima certifikat za servisiranje – vzdrževanje ponujenega blaga ter zagotavlja oskrbo z originalnimi rezervnimi deli.</w:t>
            </w:r>
          </w:p>
          <w:p w14:paraId="606C0437" w14:textId="77777777" w:rsidR="002969EC" w:rsidRPr="004528A7" w:rsidRDefault="002969EC" w:rsidP="002969EC">
            <w:pPr>
              <w:jc w:val="both"/>
              <w:rPr>
                <w:rFonts w:ascii="Arial Narrow" w:hAnsi="Arial Narrow" w:cs="Arial"/>
                <w:b/>
                <w:bCs/>
                <w:u w:val="single"/>
              </w:rPr>
            </w:pPr>
          </w:p>
        </w:tc>
      </w:tr>
      <w:tr w:rsidR="000652F0" w:rsidRPr="000652F0" w14:paraId="0D915ADB" w14:textId="77777777" w:rsidTr="000652F0">
        <w:trPr>
          <w:gridAfter w:val="1"/>
          <w:wAfter w:w="109" w:type="dxa"/>
        </w:trPr>
        <w:tc>
          <w:tcPr>
            <w:tcW w:w="534" w:type="dxa"/>
            <w:tcBorders>
              <w:top w:val="single" w:sz="4" w:space="0" w:color="auto"/>
              <w:left w:val="single" w:sz="4" w:space="0" w:color="auto"/>
              <w:bottom w:val="single" w:sz="4" w:space="0" w:color="auto"/>
              <w:right w:val="single" w:sz="4" w:space="0" w:color="auto"/>
            </w:tcBorders>
          </w:tcPr>
          <w:p w14:paraId="584C9F8C" w14:textId="33637ED3" w:rsidR="005F258F" w:rsidRPr="000652F0" w:rsidRDefault="00EA5EEF" w:rsidP="005F258F">
            <w:pPr>
              <w:spacing w:line="256" w:lineRule="auto"/>
              <w:rPr>
                <w:rFonts w:ascii="Arial Narrow" w:hAnsi="Arial Narrow" w:cs="Arial"/>
                <w:b/>
                <w:bCs/>
                <w:smallCaps/>
                <w:sz w:val="22"/>
                <w:szCs w:val="22"/>
              </w:rPr>
            </w:pPr>
            <w:r>
              <w:rPr>
                <w:rFonts w:ascii="Arial Narrow" w:hAnsi="Arial Narrow" w:cs="Arial"/>
                <w:b/>
                <w:bCs/>
                <w:smallCaps/>
                <w:sz w:val="22"/>
                <w:szCs w:val="22"/>
              </w:rPr>
              <w:lastRenderedPageBreak/>
              <w:t>19</w:t>
            </w:r>
            <w:r w:rsidR="006F4202" w:rsidRPr="000652F0">
              <w:rPr>
                <w:rFonts w:ascii="Arial Narrow" w:hAnsi="Arial Narrow" w:cs="Arial"/>
                <w:b/>
                <w:bCs/>
                <w:smallCaps/>
                <w:sz w:val="22"/>
                <w:szCs w:val="22"/>
              </w:rPr>
              <w:t>.</w:t>
            </w:r>
          </w:p>
        </w:tc>
        <w:tc>
          <w:tcPr>
            <w:tcW w:w="4072" w:type="dxa"/>
            <w:tcBorders>
              <w:top w:val="single" w:sz="4" w:space="0" w:color="auto"/>
              <w:left w:val="single" w:sz="4" w:space="0" w:color="auto"/>
              <w:bottom w:val="single" w:sz="4" w:space="0" w:color="auto"/>
              <w:right w:val="single" w:sz="4" w:space="0" w:color="auto"/>
            </w:tcBorders>
          </w:tcPr>
          <w:p w14:paraId="0E91B094" w14:textId="77777777" w:rsidR="005F258F" w:rsidRPr="004528A7" w:rsidRDefault="00093B53" w:rsidP="005F258F">
            <w:pPr>
              <w:jc w:val="both"/>
              <w:rPr>
                <w:rFonts w:ascii="Arial Narrow" w:hAnsi="Arial Narrow"/>
              </w:rPr>
            </w:pPr>
            <w:r w:rsidRPr="004528A7">
              <w:rPr>
                <w:rFonts w:ascii="Arial Narrow" w:hAnsi="Arial Narrow" w:cs="Arial"/>
                <w:bCs/>
              </w:rPr>
              <w:t>Zahteva za SKLOP</w:t>
            </w:r>
            <w:r w:rsidR="008E2411" w:rsidRPr="004528A7">
              <w:rPr>
                <w:rFonts w:ascii="Arial Narrow" w:hAnsi="Arial Narrow" w:cs="Arial"/>
                <w:bCs/>
              </w:rPr>
              <w:t xml:space="preserve"> 1 – da</w:t>
            </w:r>
            <w:r w:rsidR="005F258F" w:rsidRPr="004528A7">
              <w:rPr>
                <w:rFonts w:ascii="Arial Narrow" w:hAnsi="Arial Narrow" w:cs="Arial"/>
                <w:bCs/>
              </w:rPr>
              <w:t xml:space="preserve"> ima (je) za</w:t>
            </w:r>
            <w:r w:rsidR="00F25C6F" w:rsidRPr="004528A7">
              <w:rPr>
                <w:rFonts w:ascii="Arial Narrow" w:hAnsi="Arial Narrow" w:cs="Arial"/>
                <w:bCs/>
                <w:smallCaps/>
              </w:rPr>
              <w:t xml:space="preserve"> </w:t>
            </w:r>
            <w:r w:rsidR="006567EB" w:rsidRPr="004528A7">
              <w:rPr>
                <w:rFonts w:ascii="Arial Narrow" w:eastAsia="ArialNarrow" w:hAnsi="Arial Narrow" w:cs="ArialNarrow"/>
              </w:rPr>
              <w:t xml:space="preserve">medicinsko </w:t>
            </w:r>
            <w:r w:rsidR="00896140" w:rsidRPr="004528A7">
              <w:rPr>
                <w:rFonts w:ascii="Arial Narrow" w:eastAsia="ArialNarrow" w:hAnsi="Arial Narrow" w:cs="ArialNarrow"/>
              </w:rPr>
              <w:t xml:space="preserve">tehnično </w:t>
            </w:r>
            <w:r w:rsidR="007130E7" w:rsidRPr="004528A7">
              <w:rPr>
                <w:rFonts w:ascii="Arial Narrow" w:eastAsia="ArialNarrow" w:hAnsi="Arial Narrow" w:cs="ArialNarrow"/>
              </w:rPr>
              <w:t xml:space="preserve">opremo (aparate) </w:t>
            </w:r>
            <w:r w:rsidR="005F258F" w:rsidRPr="004528A7">
              <w:rPr>
                <w:rFonts w:ascii="Arial Narrow" w:eastAsia="ArialNarrow" w:hAnsi="Arial Narrow" w:cs="ArialNarrow"/>
              </w:rPr>
              <w:t xml:space="preserve">iz </w:t>
            </w:r>
            <w:r w:rsidR="005F258F" w:rsidRPr="004528A7">
              <w:rPr>
                <w:rFonts w:ascii="Arial Narrow" w:hAnsi="Arial Narrow"/>
              </w:rPr>
              <w:t xml:space="preserve">STK, tč.: </w:t>
            </w:r>
          </w:p>
          <w:p w14:paraId="3F97284E" w14:textId="77777777" w:rsidR="009F7A45" w:rsidRPr="004528A7" w:rsidRDefault="005F258F" w:rsidP="003772E6">
            <w:pPr>
              <w:pStyle w:val="Odstavekseznama"/>
              <w:numPr>
                <w:ilvl w:val="0"/>
                <w:numId w:val="31"/>
              </w:numPr>
              <w:spacing w:before="120" w:after="120"/>
              <w:ind w:left="357" w:hanging="357"/>
              <w:rPr>
                <w:rFonts w:ascii="Arial Narrow" w:hAnsi="Arial Narrow"/>
                <w:sz w:val="24"/>
                <w:szCs w:val="24"/>
              </w:rPr>
            </w:pPr>
            <w:r w:rsidRPr="004528A7">
              <w:rPr>
                <w:rFonts w:ascii="Arial Narrow" w:hAnsi="Arial Narrow"/>
                <w:sz w:val="24"/>
                <w:szCs w:val="24"/>
              </w:rPr>
              <w:t xml:space="preserve">4.1 EKG/monitor </w:t>
            </w:r>
            <w:proofErr w:type="spellStart"/>
            <w:r w:rsidRPr="004528A7">
              <w:rPr>
                <w:rFonts w:ascii="Arial Narrow" w:hAnsi="Arial Narrow"/>
                <w:sz w:val="24"/>
                <w:szCs w:val="24"/>
              </w:rPr>
              <w:t>defibrilator</w:t>
            </w:r>
            <w:proofErr w:type="spellEnd"/>
            <w:r w:rsidR="00F25C6F" w:rsidRPr="004528A7">
              <w:rPr>
                <w:rFonts w:ascii="Arial Narrow" w:hAnsi="Arial Narrow"/>
                <w:sz w:val="24"/>
                <w:szCs w:val="24"/>
              </w:rPr>
              <w:t>,</w:t>
            </w:r>
          </w:p>
          <w:p w14:paraId="08B317C5" w14:textId="3D5A18A4" w:rsidR="009F7A45" w:rsidRPr="004528A7" w:rsidRDefault="009F7A45" w:rsidP="003772E6">
            <w:pPr>
              <w:pStyle w:val="Odstavekseznama"/>
              <w:numPr>
                <w:ilvl w:val="0"/>
                <w:numId w:val="31"/>
              </w:numPr>
              <w:spacing w:before="120" w:after="120"/>
              <w:ind w:left="357" w:hanging="357"/>
              <w:rPr>
                <w:rFonts w:ascii="Arial Narrow" w:hAnsi="Arial Narrow"/>
                <w:sz w:val="24"/>
                <w:szCs w:val="24"/>
              </w:rPr>
            </w:pPr>
            <w:r w:rsidRPr="004528A7">
              <w:rPr>
                <w:rFonts w:ascii="Arial Narrow" w:hAnsi="Arial Narrow"/>
                <w:sz w:val="24"/>
                <w:szCs w:val="24"/>
              </w:rPr>
              <w:t>4.2 Urgentni transportni ventilator za profesionalno uporabo v nujni medicinski pomoči</w:t>
            </w:r>
          </w:p>
          <w:p w14:paraId="7402231D" w14:textId="77777777" w:rsidR="006C2FF5" w:rsidRPr="004528A7" w:rsidRDefault="006C2FF5" w:rsidP="006C2FF5">
            <w:pPr>
              <w:jc w:val="both"/>
              <w:rPr>
                <w:rFonts w:ascii="Arial Narrow" w:hAnsi="Arial Narrow" w:cs="Arial"/>
                <w:b/>
                <w:bCs/>
                <w:u w:val="single"/>
              </w:rPr>
            </w:pPr>
            <w:r w:rsidRPr="004528A7">
              <w:rPr>
                <w:rFonts w:ascii="Arial Narrow" w:hAnsi="Arial Narrow" w:cs="Arial"/>
                <w:bCs/>
              </w:rPr>
              <w:t>zagotovljen pooblaščen servis/</w:t>
            </w:r>
            <w:r w:rsidR="001F0D02" w:rsidRPr="004528A7">
              <w:rPr>
                <w:rFonts w:ascii="Arial Narrow" w:hAnsi="Arial Narrow" w:cs="Arial"/>
                <w:bCs/>
              </w:rPr>
              <w:t>serviserja</w:t>
            </w:r>
            <w:r w:rsidRPr="004528A7">
              <w:rPr>
                <w:rFonts w:ascii="Arial Narrow" w:hAnsi="Arial Narrow" w:cs="Arial"/>
                <w:bCs/>
              </w:rPr>
              <w:t xml:space="preserve"> v R. Sloveniji ali v državi EU, ki ima </w:t>
            </w:r>
            <w:r w:rsidRPr="004528A7">
              <w:rPr>
                <w:rFonts w:ascii="Arial Narrow" w:hAnsi="Arial Narrow" w:cs="Arial"/>
              </w:rPr>
              <w:t>s strani proizvajalca blaga pridobljeno pooblastilo – certifikat za vzdrže</w:t>
            </w:r>
            <w:r w:rsidR="00F25C6F" w:rsidRPr="004528A7">
              <w:rPr>
                <w:rFonts w:ascii="Arial Narrow" w:hAnsi="Arial Narrow" w:cs="Arial"/>
              </w:rPr>
              <w:t xml:space="preserve">vanje in servisiranje predmetnega </w:t>
            </w:r>
            <w:r w:rsidRPr="004528A7">
              <w:rPr>
                <w:rFonts w:ascii="Arial Narrow" w:hAnsi="Arial Narrow" w:cs="Arial"/>
              </w:rPr>
              <w:t>blaga ter zagotavlja oskrbo</w:t>
            </w:r>
            <w:r w:rsidR="008E2411" w:rsidRPr="004528A7">
              <w:rPr>
                <w:rFonts w:ascii="Arial Narrow" w:hAnsi="Arial Narrow" w:cs="Arial"/>
              </w:rPr>
              <w:t xml:space="preserve"> z originalnimi rezervnimi deli;</w:t>
            </w:r>
            <w:r w:rsidRPr="004528A7">
              <w:rPr>
                <w:rFonts w:ascii="Arial Narrow" w:hAnsi="Arial Narrow" w:cs="Arial"/>
              </w:rPr>
              <w:t xml:space="preserve"> </w:t>
            </w:r>
            <w:r w:rsidRPr="004528A7">
              <w:rPr>
                <w:rFonts w:ascii="Arial Narrow" w:hAnsi="Arial Narrow" w:cs="Arial"/>
                <w:b/>
                <w:bCs/>
                <w:u w:val="single"/>
              </w:rPr>
              <w:t xml:space="preserve">ponudnik za izpolnjevanje navedenega pogoja v ponudbi priloži dokument, ki dokazuje, da ima </w:t>
            </w:r>
            <w:r w:rsidR="00F25C6F" w:rsidRPr="004528A7">
              <w:rPr>
                <w:rFonts w:ascii="Arial Narrow" w:hAnsi="Arial Narrow" w:cs="Arial"/>
                <w:b/>
                <w:bCs/>
                <w:u w:val="single"/>
              </w:rPr>
              <w:t>(</w:t>
            </w:r>
            <w:r w:rsidRPr="004528A7">
              <w:rPr>
                <w:rFonts w:ascii="Arial Narrow" w:hAnsi="Arial Narrow"/>
                <w:b/>
                <w:u w:val="single"/>
              </w:rPr>
              <w:t>ponudnik</w:t>
            </w:r>
            <w:r w:rsidR="00F25C6F" w:rsidRPr="004528A7">
              <w:rPr>
                <w:rFonts w:ascii="Arial Narrow" w:hAnsi="Arial Narrow"/>
                <w:b/>
                <w:u w:val="single"/>
              </w:rPr>
              <w:t>)</w:t>
            </w:r>
            <w:r w:rsidR="00124270" w:rsidRPr="004528A7">
              <w:rPr>
                <w:rFonts w:ascii="Arial Narrow" w:hAnsi="Arial Narrow"/>
                <w:b/>
                <w:u w:val="single"/>
              </w:rPr>
              <w:t xml:space="preserve"> za ponujen</w:t>
            </w:r>
            <w:r w:rsidR="007130E7" w:rsidRPr="004528A7">
              <w:rPr>
                <w:rFonts w:ascii="Arial Narrow" w:hAnsi="Arial Narrow"/>
                <w:b/>
                <w:u w:val="single"/>
              </w:rPr>
              <w:t>e medicinske aparate za</w:t>
            </w:r>
            <w:r w:rsidRPr="004528A7">
              <w:rPr>
                <w:rFonts w:ascii="Arial Narrow" w:hAnsi="Arial Narrow"/>
                <w:b/>
                <w:u w:val="single"/>
              </w:rPr>
              <w:t xml:space="preserve">gotovljen pooblaščen </w:t>
            </w:r>
            <w:r w:rsidR="00D86CCC" w:rsidRPr="004528A7">
              <w:rPr>
                <w:rFonts w:ascii="Arial Narrow" w:hAnsi="Arial Narrow" w:cs="Arial"/>
                <w:b/>
                <w:bCs/>
                <w:u w:val="single"/>
              </w:rPr>
              <w:t>servis/serviserja</w:t>
            </w:r>
            <w:r w:rsidRPr="004528A7">
              <w:rPr>
                <w:rFonts w:ascii="Arial Narrow" w:hAnsi="Arial Narrow" w:cs="Arial"/>
                <w:b/>
                <w:bCs/>
                <w:u w:val="single"/>
              </w:rPr>
              <w:t xml:space="preserve"> </w:t>
            </w:r>
            <w:r w:rsidR="00D86CCC" w:rsidRPr="004528A7">
              <w:rPr>
                <w:rFonts w:ascii="Arial Narrow" w:hAnsi="Arial Narrow" w:cs="Arial"/>
                <w:b/>
                <w:bCs/>
                <w:u w:val="single"/>
              </w:rPr>
              <w:t>v R. Sloveniji ali EU</w:t>
            </w:r>
          </w:p>
          <w:p w14:paraId="110A0D6B" w14:textId="77777777" w:rsidR="006C2FF5" w:rsidRPr="004528A7" w:rsidRDefault="006C2FF5" w:rsidP="00F25C6F">
            <w:pPr>
              <w:spacing w:before="120" w:after="120"/>
              <w:jc w:val="both"/>
              <w:rPr>
                <w:rFonts w:ascii="Arial Narrow" w:hAnsi="Arial Narrow" w:cs="Arial"/>
                <w:b/>
                <w:bCs/>
                <w:u w:val="single"/>
              </w:rPr>
            </w:pPr>
            <w:r w:rsidRPr="004528A7">
              <w:rPr>
                <w:rFonts w:ascii="Arial Narrow" w:hAnsi="Arial Narrow" w:cs="Arial"/>
                <w:b/>
                <w:bCs/>
                <w:u w:val="single"/>
              </w:rPr>
              <w:t xml:space="preserve">in </w:t>
            </w:r>
          </w:p>
          <w:p w14:paraId="49B17B57" w14:textId="77777777" w:rsidR="006C2FF5" w:rsidRPr="004528A7" w:rsidRDefault="006C2FF5" w:rsidP="007130E7">
            <w:pPr>
              <w:jc w:val="both"/>
              <w:rPr>
                <w:rFonts w:ascii="Arial Narrow" w:hAnsi="Arial Narrow" w:cs="Arial"/>
                <w:bCs/>
                <w:u w:val="single"/>
              </w:rPr>
            </w:pPr>
            <w:r w:rsidRPr="004528A7">
              <w:rPr>
                <w:rFonts w:ascii="Arial Narrow" w:hAnsi="Arial Narrow" w:cs="Arial"/>
                <w:b/>
                <w:bCs/>
                <w:u w:val="single"/>
              </w:rPr>
              <w:t xml:space="preserve">da </w:t>
            </w:r>
            <w:r w:rsidRPr="004528A7">
              <w:rPr>
                <w:rFonts w:ascii="Arial Narrow" w:hAnsi="Arial Narrow"/>
                <w:b/>
                <w:u w:val="single"/>
              </w:rPr>
              <w:t>proizvajalec ponuj</w:t>
            </w:r>
            <w:r w:rsidR="006567EB" w:rsidRPr="004528A7">
              <w:rPr>
                <w:rFonts w:ascii="Arial Narrow" w:hAnsi="Arial Narrow"/>
                <w:b/>
                <w:u w:val="single"/>
              </w:rPr>
              <w:t>en</w:t>
            </w:r>
            <w:r w:rsidR="007130E7" w:rsidRPr="004528A7">
              <w:rPr>
                <w:rFonts w:ascii="Arial Narrow" w:hAnsi="Arial Narrow"/>
                <w:b/>
                <w:u w:val="single"/>
              </w:rPr>
              <w:t xml:space="preserve">ih </w:t>
            </w:r>
            <w:r w:rsidR="006567EB" w:rsidRPr="004528A7">
              <w:rPr>
                <w:rFonts w:ascii="Arial Narrow" w:hAnsi="Arial Narrow"/>
                <w:b/>
                <w:u w:val="single"/>
              </w:rPr>
              <w:t>medicinsk</w:t>
            </w:r>
            <w:r w:rsidR="007130E7" w:rsidRPr="004528A7">
              <w:rPr>
                <w:rFonts w:ascii="Arial Narrow" w:hAnsi="Arial Narrow"/>
                <w:b/>
                <w:u w:val="single"/>
              </w:rPr>
              <w:t xml:space="preserve">ih aparatov </w:t>
            </w:r>
            <w:r w:rsidR="001F0D02" w:rsidRPr="004528A7">
              <w:rPr>
                <w:rFonts w:ascii="Arial Narrow" w:hAnsi="Arial Narrow"/>
                <w:b/>
                <w:u w:val="single"/>
              </w:rPr>
              <w:t>zagotavlja</w:t>
            </w:r>
            <w:r w:rsidRPr="004528A7">
              <w:rPr>
                <w:rFonts w:ascii="Arial Narrow" w:hAnsi="Arial Narrow"/>
                <w:b/>
                <w:u w:val="single"/>
              </w:rPr>
              <w:t xml:space="preserve"> pooblaščen </w:t>
            </w:r>
            <w:r w:rsidRPr="004528A7">
              <w:rPr>
                <w:rFonts w:ascii="Arial Narrow" w:hAnsi="Arial Narrow" w:cs="Arial"/>
                <w:b/>
                <w:bCs/>
                <w:u w:val="single"/>
              </w:rPr>
              <w:t>servis/serviserja v R</w:t>
            </w:r>
            <w:r w:rsidR="00124270" w:rsidRPr="004528A7">
              <w:rPr>
                <w:rFonts w:ascii="Arial Narrow" w:hAnsi="Arial Narrow" w:cs="Arial"/>
                <w:b/>
                <w:bCs/>
                <w:u w:val="single"/>
              </w:rPr>
              <w:t xml:space="preserve">. </w:t>
            </w:r>
            <w:r w:rsidRPr="004528A7">
              <w:rPr>
                <w:rFonts w:ascii="Arial Narrow" w:hAnsi="Arial Narrow" w:cs="Arial"/>
                <w:b/>
                <w:bCs/>
                <w:u w:val="single"/>
              </w:rPr>
              <w:t>S</w:t>
            </w:r>
            <w:r w:rsidR="00124270" w:rsidRPr="004528A7">
              <w:rPr>
                <w:rFonts w:ascii="Arial Narrow" w:hAnsi="Arial Narrow" w:cs="Arial"/>
                <w:b/>
                <w:bCs/>
                <w:u w:val="single"/>
              </w:rPr>
              <w:t>loveniji</w:t>
            </w:r>
            <w:r w:rsidRPr="004528A7">
              <w:rPr>
                <w:rFonts w:ascii="Arial Narrow" w:hAnsi="Arial Narrow" w:cs="Arial"/>
                <w:b/>
                <w:bCs/>
                <w:u w:val="single"/>
              </w:rPr>
              <w:t>, ki izpolnjuje s strani naročnika podane zahteve za servis</w:t>
            </w:r>
            <w:r w:rsidR="008E2411" w:rsidRPr="004528A7">
              <w:rPr>
                <w:rFonts w:ascii="Arial Narrow" w:hAnsi="Arial Narrow" w:cs="Arial"/>
                <w:b/>
                <w:bCs/>
                <w:u w:val="single"/>
              </w:rPr>
              <w:t>.</w:t>
            </w:r>
          </w:p>
          <w:p w14:paraId="38D59EA9" w14:textId="77777777" w:rsidR="005F258F" w:rsidRPr="004528A7" w:rsidRDefault="005F258F" w:rsidP="007130E7">
            <w:pPr>
              <w:jc w:val="both"/>
              <w:rPr>
                <w:rFonts w:ascii="Arial Narrow" w:hAnsi="Arial Narrow" w:cs="Arial"/>
                <w:bCs/>
              </w:rPr>
            </w:pPr>
          </w:p>
        </w:tc>
        <w:tc>
          <w:tcPr>
            <w:tcW w:w="5032" w:type="dxa"/>
            <w:gridSpan w:val="2"/>
            <w:tcBorders>
              <w:top w:val="single" w:sz="4" w:space="0" w:color="auto"/>
              <w:left w:val="single" w:sz="4" w:space="0" w:color="auto"/>
              <w:bottom w:val="single" w:sz="4" w:space="0" w:color="auto"/>
              <w:right w:val="single" w:sz="4" w:space="0" w:color="auto"/>
            </w:tcBorders>
          </w:tcPr>
          <w:p w14:paraId="76347C01" w14:textId="77777777" w:rsidR="005F258F" w:rsidRPr="004528A7" w:rsidRDefault="00837B18" w:rsidP="003772E6">
            <w:pPr>
              <w:numPr>
                <w:ilvl w:val="0"/>
                <w:numId w:val="51"/>
              </w:numPr>
              <w:ind w:left="357" w:hanging="357"/>
              <w:jc w:val="both"/>
              <w:rPr>
                <w:rFonts w:ascii="Arial Narrow" w:hAnsi="Arial Narrow" w:cs="Arial"/>
                <w:bCs/>
              </w:rPr>
            </w:pPr>
            <w:r w:rsidRPr="004528A7">
              <w:rPr>
                <w:rFonts w:ascii="Arial Narrow" w:hAnsi="Arial Narrow" w:cs="Arial"/>
                <w:b/>
                <w:bCs/>
                <w:u w:val="single"/>
              </w:rPr>
              <w:t>Pisno izjavo</w:t>
            </w:r>
            <w:r w:rsidRPr="004528A7">
              <w:rPr>
                <w:rFonts w:ascii="Arial Narrow" w:hAnsi="Arial Narrow" w:cs="Arial"/>
                <w:b/>
                <w:bCs/>
              </w:rPr>
              <w:t xml:space="preserve">, da je kot ponudnik hkrati tudi pooblaščeni servis/serviser in </w:t>
            </w:r>
            <w:r w:rsidRPr="004528A7">
              <w:rPr>
                <w:rFonts w:ascii="Arial Narrow" w:hAnsi="Arial Narrow" w:cs="Arial"/>
                <w:b/>
                <w:bCs/>
                <w:u w:val="single"/>
              </w:rPr>
              <w:t>ima certifikat</w:t>
            </w:r>
            <w:r w:rsidRPr="004528A7">
              <w:rPr>
                <w:rFonts w:ascii="Arial Narrow" w:hAnsi="Arial Narrow" w:cs="Arial"/>
                <w:b/>
                <w:bCs/>
              </w:rPr>
              <w:t xml:space="preserve"> s strani proizvajalca za servisiranje – vzdrževanje ponujenega blaga ter zagotavlja oskrbo z originalnimi rezervnimi deli</w:t>
            </w:r>
            <w:r w:rsidR="005F258F" w:rsidRPr="004528A7">
              <w:rPr>
                <w:rFonts w:ascii="Arial Narrow" w:hAnsi="Arial Narrow" w:cs="Arial"/>
                <w:bCs/>
              </w:rPr>
              <w:t xml:space="preserve"> </w:t>
            </w:r>
          </w:p>
          <w:p w14:paraId="56861E8F" w14:textId="77777777" w:rsidR="009000E9" w:rsidRPr="004528A7" w:rsidRDefault="009000E9" w:rsidP="007130E7">
            <w:pPr>
              <w:ind w:left="357"/>
              <w:jc w:val="both"/>
              <w:rPr>
                <w:rFonts w:ascii="Arial Narrow" w:hAnsi="Arial Narrow" w:cs="Arial"/>
                <w:b/>
                <w:bCs/>
              </w:rPr>
            </w:pPr>
          </w:p>
          <w:p w14:paraId="724F38E0" w14:textId="77777777" w:rsidR="005F258F" w:rsidRPr="004528A7" w:rsidRDefault="005F258F" w:rsidP="007130E7">
            <w:pPr>
              <w:ind w:left="357"/>
              <w:jc w:val="both"/>
              <w:rPr>
                <w:rFonts w:ascii="Arial Narrow" w:hAnsi="Arial Narrow" w:cs="Arial"/>
                <w:bCs/>
              </w:rPr>
            </w:pPr>
            <w:r w:rsidRPr="004528A7">
              <w:rPr>
                <w:rFonts w:ascii="Arial Narrow" w:hAnsi="Arial Narrow" w:cs="Arial"/>
                <w:b/>
                <w:bCs/>
              </w:rPr>
              <w:t>ali</w:t>
            </w:r>
            <w:r w:rsidRPr="004528A7">
              <w:rPr>
                <w:rFonts w:ascii="Arial Narrow" w:hAnsi="Arial Narrow" w:cs="Arial"/>
                <w:bCs/>
              </w:rPr>
              <w:t xml:space="preserve"> </w:t>
            </w:r>
          </w:p>
          <w:p w14:paraId="6445DCEA" w14:textId="77777777" w:rsidR="009000E9" w:rsidRPr="004528A7" w:rsidRDefault="009000E9" w:rsidP="007130E7">
            <w:pPr>
              <w:ind w:left="357"/>
              <w:jc w:val="both"/>
              <w:rPr>
                <w:rFonts w:ascii="Arial Narrow" w:hAnsi="Arial Narrow" w:cs="Arial"/>
                <w:bCs/>
              </w:rPr>
            </w:pPr>
          </w:p>
          <w:p w14:paraId="6738DA71" w14:textId="77777777" w:rsidR="005F258F" w:rsidRPr="004528A7" w:rsidRDefault="00837B18" w:rsidP="003772E6">
            <w:pPr>
              <w:numPr>
                <w:ilvl w:val="0"/>
                <w:numId w:val="51"/>
              </w:numPr>
              <w:ind w:left="357" w:hanging="357"/>
              <w:jc w:val="both"/>
              <w:rPr>
                <w:rFonts w:ascii="Arial Narrow" w:hAnsi="Arial Narrow" w:cs="Arial"/>
                <w:bCs/>
              </w:rPr>
            </w:pPr>
            <w:r w:rsidRPr="004528A7">
              <w:rPr>
                <w:rFonts w:ascii="Arial Narrow" w:hAnsi="Arial Narrow" w:cs="Arial"/>
                <w:b/>
                <w:bCs/>
                <w:u w:val="single"/>
              </w:rPr>
              <w:t>fotokopijo sklenjene pogodbe ali dogovor</w:t>
            </w:r>
            <w:r w:rsidRPr="004528A7">
              <w:rPr>
                <w:rFonts w:ascii="Arial Narrow" w:hAnsi="Arial Narrow" w:cs="Arial"/>
                <w:b/>
                <w:bCs/>
              </w:rPr>
              <w:t xml:space="preserve"> med ponudnikom in pooblaščenim servisom/ serviserjem, ki ima certifikat s strani proizvajalca za servisiranje – vzdrževanje ponujenega blaga ter zagotavlja oskrbo z originalnimi rezervnimi deli</w:t>
            </w:r>
            <w:r w:rsidR="005F258F" w:rsidRPr="004528A7">
              <w:rPr>
                <w:rFonts w:ascii="Arial Narrow" w:hAnsi="Arial Narrow" w:cs="Arial"/>
                <w:bCs/>
              </w:rPr>
              <w:t xml:space="preserve"> </w:t>
            </w:r>
          </w:p>
          <w:p w14:paraId="0B210E4D" w14:textId="77777777" w:rsidR="009000E9" w:rsidRPr="004528A7" w:rsidRDefault="009000E9" w:rsidP="007130E7">
            <w:pPr>
              <w:ind w:left="357"/>
              <w:jc w:val="both"/>
              <w:rPr>
                <w:rFonts w:ascii="Arial Narrow" w:hAnsi="Arial Narrow" w:cs="Arial"/>
                <w:bCs/>
              </w:rPr>
            </w:pPr>
          </w:p>
          <w:p w14:paraId="0E2E4D02" w14:textId="77777777" w:rsidR="005F258F" w:rsidRPr="004528A7" w:rsidRDefault="005F258F" w:rsidP="007130E7">
            <w:pPr>
              <w:ind w:left="357"/>
              <w:jc w:val="both"/>
              <w:rPr>
                <w:rFonts w:ascii="Arial Narrow" w:hAnsi="Arial Narrow" w:cs="Arial"/>
                <w:bCs/>
              </w:rPr>
            </w:pPr>
            <w:r w:rsidRPr="004528A7">
              <w:rPr>
                <w:rFonts w:ascii="Arial Narrow" w:hAnsi="Arial Narrow" w:cs="Arial"/>
                <w:b/>
                <w:bCs/>
              </w:rPr>
              <w:t>in</w:t>
            </w:r>
            <w:r w:rsidR="009000E9" w:rsidRPr="004528A7">
              <w:rPr>
                <w:rFonts w:ascii="Arial Narrow" w:hAnsi="Arial Narrow" w:cs="Arial"/>
                <w:bCs/>
              </w:rPr>
              <w:t xml:space="preserve"> </w:t>
            </w:r>
          </w:p>
          <w:p w14:paraId="214CFF93" w14:textId="77777777" w:rsidR="009000E9" w:rsidRPr="004528A7" w:rsidRDefault="009000E9" w:rsidP="007130E7">
            <w:pPr>
              <w:ind w:left="357"/>
              <w:jc w:val="both"/>
              <w:rPr>
                <w:rFonts w:ascii="Arial Narrow" w:hAnsi="Arial Narrow" w:cs="Arial"/>
                <w:bCs/>
              </w:rPr>
            </w:pPr>
          </w:p>
          <w:p w14:paraId="21F56692" w14:textId="77777777" w:rsidR="005F258F" w:rsidRPr="004528A7" w:rsidRDefault="005F258F" w:rsidP="003772E6">
            <w:pPr>
              <w:numPr>
                <w:ilvl w:val="0"/>
                <w:numId w:val="51"/>
              </w:numPr>
              <w:ind w:left="357" w:hanging="357"/>
              <w:jc w:val="both"/>
              <w:rPr>
                <w:rFonts w:ascii="Arial Narrow" w:hAnsi="Arial Narrow" w:cs="Arial"/>
                <w:bCs/>
              </w:rPr>
            </w:pPr>
            <w:r w:rsidRPr="004528A7">
              <w:rPr>
                <w:rFonts w:ascii="Arial Narrow" w:hAnsi="Arial Narrow" w:cs="Arial"/>
                <w:b/>
                <w:bCs/>
                <w:u w:val="single"/>
              </w:rPr>
              <w:t>dokazilo proizvajalca blaga</w:t>
            </w:r>
            <w:r w:rsidRPr="004528A7">
              <w:rPr>
                <w:rFonts w:ascii="Arial Narrow" w:hAnsi="Arial Narrow" w:cs="Arial"/>
                <w:b/>
                <w:bCs/>
              </w:rPr>
              <w:t xml:space="preserve">, da je/ima v R. Sloveniji zagotovljen pooblaščen servis/serviser/-ja, ki ima certifikat za servisiranje – vzdrževanje </w:t>
            </w:r>
            <w:r w:rsidR="00837B18" w:rsidRPr="004528A7">
              <w:rPr>
                <w:rFonts w:ascii="Arial Narrow" w:hAnsi="Arial Narrow" w:cs="Arial"/>
                <w:b/>
                <w:bCs/>
              </w:rPr>
              <w:t>ponujenega blaga ter zagotavlja oskrbo z originalnimi rezervnimi deli</w:t>
            </w:r>
            <w:r w:rsidR="006A3D86" w:rsidRPr="004528A7">
              <w:rPr>
                <w:rFonts w:ascii="Arial Narrow" w:hAnsi="Arial Narrow" w:cs="Arial"/>
                <w:b/>
                <w:bCs/>
              </w:rPr>
              <w:t>.</w:t>
            </w:r>
          </w:p>
          <w:p w14:paraId="5E6CC368" w14:textId="77777777" w:rsidR="007D092F" w:rsidRPr="004528A7" w:rsidRDefault="007D092F" w:rsidP="007130E7">
            <w:pPr>
              <w:jc w:val="both"/>
              <w:rPr>
                <w:rFonts w:ascii="Arial Narrow" w:hAnsi="Arial Narrow" w:cs="Arial"/>
                <w:bCs/>
              </w:rPr>
            </w:pPr>
          </w:p>
        </w:tc>
      </w:tr>
    </w:tbl>
    <w:p w14:paraId="1C573085" w14:textId="77777777" w:rsidR="000F2BC5" w:rsidRPr="000652F0" w:rsidRDefault="000F2BC5" w:rsidP="000F2BC5">
      <w:pPr>
        <w:jc w:val="both"/>
        <w:rPr>
          <w:rFonts w:ascii="Arial Narrow" w:hAnsi="Arial Narrow" w:cs="Arial"/>
        </w:rPr>
      </w:pPr>
    </w:p>
    <w:p w14:paraId="57ED1131" w14:textId="77777777" w:rsidR="000F2BC5" w:rsidRPr="000652F0" w:rsidRDefault="000F2BC5" w:rsidP="000F2BC5">
      <w:pPr>
        <w:jc w:val="both"/>
        <w:rPr>
          <w:rFonts w:ascii="Arial Narrow" w:hAnsi="Arial Narrow" w:cs="Arial"/>
        </w:rPr>
      </w:pPr>
    </w:p>
    <w:p w14:paraId="3CB96B74" w14:textId="77777777" w:rsidR="000F2BC5" w:rsidRPr="008F1997" w:rsidRDefault="000F2BC5" w:rsidP="000F2BC5">
      <w:pPr>
        <w:jc w:val="both"/>
        <w:rPr>
          <w:rFonts w:ascii="Arial Narrow" w:hAnsi="Arial Narrow" w:cs="Arial"/>
          <w:b/>
          <w:u w:val="single"/>
        </w:rPr>
      </w:pPr>
      <w:r w:rsidRPr="008F1997">
        <w:rPr>
          <w:rFonts w:ascii="Arial Narrow" w:hAnsi="Arial Narrow" w:cs="Arial"/>
          <w:b/>
          <w:u w:val="single"/>
        </w:rPr>
        <w:t>OPOZORILA:</w:t>
      </w:r>
    </w:p>
    <w:p w14:paraId="305C1523" w14:textId="77777777" w:rsidR="000F2BC5" w:rsidRPr="008F1997" w:rsidRDefault="000F2BC5" w:rsidP="000F2BC5">
      <w:pPr>
        <w:jc w:val="both"/>
        <w:rPr>
          <w:rFonts w:ascii="Arial Narrow" w:hAnsi="Arial Narrow" w:cs="Arial"/>
        </w:rPr>
      </w:pPr>
    </w:p>
    <w:p w14:paraId="57A3AAF1" w14:textId="4EEB5FEA" w:rsidR="000F2BC5" w:rsidRPr="008F1997" w:rsidRDefault="000F2BC5" w:rsidP="003772E6">
      <w:pPr>
        <w:numPr>
          <w:ilvl w:val="0"/>
          <w:numId w:val="39"/>
        </w:numPr>
        <w:jc w:val="both"/>
        <w:rPr>
          <w:rFonts w:ascii="Arial Narrow" w:hAnsi="Arial Narrow" w:cs="Arial"/>
          <w:b/>
        </w:rPr>
      </w:pPr>
      <w:r w:rsidRPr="008F1997">
        <w:rPr>
          <w:rFonts w:ascii="Arial Narrow" w:hAnsi="Arial Narrow" w:cs="Arial"/>
        </w:rPr>
        <w:lastRenderedPageBreak/>
        <w:t xml:space="preserve">Ponudniki </w:t>
      </w:r>
      <w:r w:rsidRPr="008F1997">
        <w:rPr>
          <w:rFonts w:ascii="Arial Narrow" w:hAnsi="Arial Narrow" w:cs="Arial"/>
          <w:bCs/>
        </w:rPr>
        <w:t>(in vsi nominirani podizvajalci)</w:t>
      </w:r>
      <w:r w:rsidRPr="008F1997">
        <w:rPr>
          <w:rFonts w:ascii="Arial Narrow" w:hAnsi="Arial Narrow" w:cs="Arial"/>
        </w:rPr>
        <w:t xml:space="preserve">, ki </w:t>
      </w:r>
      <w:r w:rsidRPr="008F1997">
        <w:rPr>
          <w:rFonts w:ascii="Arial Narrow" w:hAnsi="Arial Narrow" w:cs="Arial"/>
          <w:b/>
        </w:rPr>
        <w:t>nimajo svojega sedeža v RS</w:t>
      </w:r>
      <w:r w:rsidRPr="008F1997">
        <w:rPr>
          <w:rFonts w:ascii="Arial Narrow" w:hAnsi="Arial Narrow" w:cs="Arial"/>
        </w:rPr>
        <w:t xml:space="preserve">, morajo poleg izpolnjenega in potrjenega obrazca ESPD predložiti </w:t>
      </w:r>
      <w:r w:rsidRPr="008F1997">
        <w:rPr>
          <w:rFonts w:ascii="Arial Narrow" w:hAnsi="Arial Narrow" w:cs="Arial"/>
          <w:b/>
        </w:rPr>
        <w:t>še dokazila iz uradnih evidenc</w:t>
      </w:r>
      <w:r w:rsidRPr="008F1997">
        <w:rPr>
          <w:rFonts w:ascii="Arial Narrow" w:hAnsi="Arial Narrow" w:cs="Arial"/>
        </w:rPr>
        <w:t xml:space="preserve"> o izpolnjevanju pogojev </w:t>
      </w:r>
      <w:r w:rsidRPr="008F1997">
        <w:rPr>
          <w:rFonts w:ascii="Arial Narrow" w:hAnsi="Arial Narrow" w:cs="Arial"/>
          <w:color w:val="000000" w:themeColor="text1"/>
        </w:rPr>
        <w:t xml:space="preserve">iz </w:t>
      </w:r>
      <w:r w:rsidRPr="008F1997">
        <w:rPr>
          <w:rFonts w:ascii="Arial Narrow" w:hAnsi="Arial Narrow" w:cs="Arial"/>
          <w:b/>
          <w:color w:val="000000" w:themeColor="text1"/>
        </w:rPr>
        <w:t>1.</w:t>
      </w:r>
      <w:r w:rsidR="007178EE">
        <w:rPr>
          <w:rFonts w:ascii="Arial Narrow" w:hAnsi="Arial Narrow" w:cs="Arial"/>
          <w:b/>
          <w:color w:val="000000" w:themeColor="text1"/>
        </w:rPr>
        <w:t>, 2.,</w:t>
      </w:r>
      <w:r w:rsidRPr="008F1997">
        <w:rPr>
          <w:rFonts w:ascii="Arial Narrow" w:hAnsi="Arial Narrow" w:cs="Arial"/>
          <w:b/>
          <w:color w:val="000000" w:themeColor="text1"/>
        </w:rPr>
        <w:t>,</w:t>
      </w:r>
      <w:r w:rsidRPr="008F1997">
        <w:rPr>
          <w:rFonts w:ascii="Arial Narrow" w:hAnsi="Arial Narrow" w:cs="Arial"/>
          <w:color w:val="000000" w:themeColor="text1"/>
        </w:rPr>
        <w:t xml:space="preserve"> </w:t>
      </w:r>
      <w:r w:rsidR="00EF0648">
        <w:rPr>
          <w:rFonts w:ascii="Arial Narrow" w:hAnsi="Arial Narrow" w:cs="Arial"/>
          <w:b/>
          <w:color w:val="000000" w:themeColor="text1"/>
        </w:rPr>
        <w:t>3</w:t>
      </w:r>
      <w:r w:rsidRPr="008F1997">
        <w:rPr>
          <w:rFonts w:ascii="Arial Narrow" w:hAnsi="Arial Narrow" w:cs="Arial"/>
          <w:b/>
          <w:color w:val="000000" w:themeColor="text1"/>
        </w:rPr>
        <w:t>, 4.</w:t>
      </w:r>
      <w:r w:rsidR="00E36716">
        <w:rPr>
          <w:rFonts w:ascii="Arial Narrow" w:hAnsi="Arial Narrow" w:cs="Arial"/>
          <w:b/>
          <w:color w:val="000000" w:themeColor="text1"/>
        </w:rPr>
        <w:t>,</w:t>
      </w:r>
      <w:r w:rsidRPr="008F1997">
        <w:rPr>
          <w:rFonts w:ascii="Arial Narrow" w:hAnsi="Arial Narrow" w:cs="Arial"/>
          <w:b/>
          <w:color w:val="000000" w:themeColor="text1"/>
        </w:rPr>
        <w:t xml:space="preserve"> </w:t>
      </w:r>
      <w:r w:rsidR="00EF0648">
        <w:rPr>
          <w:rFonts w:ascii="Arial Narrow" w:hAnsi="Arial Narrow" w:cs="Arial"/>
          <w:b/>
          <w:color w:val="000000" w:themeColor="text1"/>
        </w:rPr>
        <w:t>5</w:t>
      </w:r>
      <w:r w:rsidRPr="008F1997">
        <w:rPr>
          <w:rFonts w:ascii="Arial Narrow" w:hAnsi="Arial Narrow" w:cs="Arial"/>
          <w:b/>
        </w:rPr>
        <w:t>.</w:t>
      </w:r>
      <w:r w:rsidR="00E36716">
        <w:rPr>
          <w:rFonts w:ascii="Arial Narrow" w:hAnsi="Arial Narrow" w:cs="Arial"/>
          <w:b/>
        </w:rPr>
        <w:t xml:space="preserve"> in 6.</w:t>
      </w:r>
      <w:r w:rsidRPr="008F1997">
        <w:rPr>
          <w:rFonts w:ascii="Arial Narrow" w:hAnsi="Arial Narrow" w:cs="Arial"/>
        </w:rPr>
        <w:t xml:space="preserve"> točke OBRAZCA 1, </w:t>
      </w:r>
      <w:r w:rsidRPr="008F1997">
        <w:rPr>
          <w:rFonts w:ascii="Arial Narrow" w:hAnsi="Arial Narrow" w:cs="Arial"/>
          <w:b/>
        </w:rPr>
        <w:t xml:space="preserve">ki jih izda država, v kateri ima ponudnik </w:t>
      </w:r>
      <w:r w:rsidRPr="008F1997">
        <w:rPr>
          <w:rFonts w:ascii="Arial Narrow" w:hAnsi="Arial Narrow" w:cs="Arial"/>
          <w:b/>
          <w:bCs/>
        </w:rPr>
        <w:t>(in vsi nominirani podizvajalci)</w:t>
      </w:r>
      <w:r w:rsidRPr="008F1997">
        <w:rPr>
          <w:rFonts w:ascii="Arial Narrow" w:hAnsi="Arial Narrow" w:cs="Arial"/>
          <w:bCs/>
        </w:rPr>
        <w:t xml:space="preserve"> </w:t>
      </w:r>
      <w:r w:rsidRPr="008F1997">
        <w:rPr>
          <w:rFonts w:ascii="Arial Narrow" w:hAnsi="Arial Narrow" w:cs="Arial"/>
          <w:b/>
        </w:rPr>
        <w:t xml:space="preserve">svoj sedež. </w:t>
      </w:r>
    </w:p>
    <w:p w14:paraId="3CE1C77A" w14:textId="77777777" w:rsidR="000F2BC5" w:rsidRPr="008F1997" w:rsidRDefault="000F2BC5" w:rsidP="000F2BC5">
      <w:pPr>
        <w:ind w:left="720"/>
        <w:jc w:val="both"/>
        <w:rPr>
          <w:rFonts w:ascii="Arial Narrow" w:hAnsi="Arial Narrow" w:cs="Arial"/>
          <w:b/>
        </w:rPr>
      </w:pPr>
    </w:p>
    <w:p w14:paraId="3CAE6AB0" w14:textId="77777777" w:rsidR="000F2BC5" w:rsidRPr="008F1997" w:rsidRDefault="000F2BC5" w:rsidP="000F2BC5">
      <w:pPr>
        <w:ind w:left="720"/>
        <w:jc w:val="both"/>
        <w:rPr>
          <w:rFonts w:ascii="Arial Narrow" w:hAnsi="Arial Narrow" w:cs="Arial"/>
          <w:b/>
        </w:rPr>
      </w:pPr>
      <w:r w:rsidRPr="008F1997">
        <w:rPr>
          <w:rFonts w:ascii="Arial Narrow" w:hAnsi="Arial Narrow" w:cs="Arial"/>
        </w:rPr>
        <w:t xml:space="preserve">Če država, v kateri ima ponudnik svoj sedež, ne izdaja takšnih dokumentov, naročnik lahko namesto pisnega dokazila sprejme zapriseženo izjavo prič ali zapriseženo izjavo ponudnika. </w:t>
      </w:r>
    </w:p>
    <w:p w14:paraId="0A3FB3D6" w14:textId="77777777" w:rsidR="000F2BC5" w:rsidRPr="008F1997" w:rsidRDefault="000F2BC5" w:rsidP="000F2BC5">
      <w:pPr>
        <w:ind w:left="720"/>
        <w:jc w:val="both"/>
        <w:rPr>
          <w:rFonts w:ascii="Arial Narrow" w:hAnsi="Arial Narrow" w:cs="Arial"/>
          <w:b/>
        </w:rPr>
      </w:pPr>
    </w:p>
    <w:p w14:paraId="48E2E0AC" w14:textId="77777777" w:rsidR="000F2BC5" w:rsidRPr="008F1997" w:rsidRDefault="000F2BC5" w:rsidP="000F2BC5">
      <w:pPr>
        <w:ind w:left="720"/>
        <w:jc w:val="both"/>
        <w:rPr>
          <w:rFonts w:ascii="Arial Narrow" w:hAnsi="Arial Narrow" w:cs="Arial"/>
          <w:b/>
        </w:rPr>
      </w:pPr>
      <w:r w:rsidRPr="008F1997">
        <w:rPr>
          <w:rFonts w:ascii="Arial Narrow" w:hAnsi="Arial Narrow" w:cs="Arial"/>
        </w:rPr>
        <w:t xml:space="preserve">Ta izjava mora biti podana pred pravosodnim ali upravnim organom, notarjem ali pristojnim organom poklicnih ali gospodarskih subjektov v državi, v kateri ima ponudnik svoj sedež. </w:t>
      </w:r>
    </w:p>
    <w:p w14:paraId="42D20EB6" w14:textId="77777777" w:rsidR="000F2BC5" w:rsidRPr="008F1997" w:rsidRDefault="000F2BC5" w:rsidP="000F2BC5">
      <w:pPr>
        <w:ind w:left="720"/>
        <w:jc w:val="both"/>
        <w:rPr>
          <w:rFonts w:ascii="Arial Narrow" w:hAnsi="Arial Narrow" w:cs="Arial"/>
          <w:b/>
        </w:rPr>
      </w:pPr>
    </w:p>
    <w:p w14:paraId="0F8B28FF" w14:textId="77777777" w:rsidR="000F2BC5" w:rsidRPr="008F1997" w:rsidRDefault="000F2BC5" w:rsidP="000F2BC5">
      <w:pPr>
        <w:ind w:left="720"/>
        <w:jc w:val="both"/>
        <w:rPr>
          <w:rFonts w:ascii="Arial Narrow" w:hAnsi="Arial Narrow" w:cs="Arial"/>
          <w:b/>
        </w:rPr>
      </w:pPr>
      <w:r w:rsidRPr="008F1997">
        <w:rPr>
          <w:rFonts w:ascii="Arial Narrow" w:hAnsi="Arial Narrow" w:cs="Arial"/>
          <w:b/>
        </w:rPr>
        <w:t>V kolikor so predložena dokazila iz uradnih evidenc sestavljena v tujem jeziku, mora ponudnik na zahtevo naročnika priložiti tudi njihov originalen prevod s strani sodnega tolmača za slovenski jezik.</w:t>
      </w:r>
    </w:p>
    <w:p w14:paraId="68B0800C" w14:textId="77777777" w:rsidR="000F2BC5" w:rsidRPr="008F1997" w:rsidRDefault="000F2BC5" w:rsidP="000F2BC5">
      <w:pPr>
        <w:jc w:val="both"/>
        <w:rPr>
          <w:rFonts w:ascii="Arial Narrow" w:hAnsi="Arial Narrow" w:cs="Arial"/>
          <w:b/>
        </w:rPr>
      </w:pPr>
    </w:p>
    <w:p w14:paraId="562D3C27" w14:textId="36CB6ADA" w:rsidR="000F2BC5" w:rsidRPr="008F1997" w:rsidRDefault="000F2BC5" w:rsidP="003772E6">
      <w:pPr>
        <w:numPr>
          <w:ilvl w:val="0"/>
          <w:numId w:val="39"/>
        </w:numPr>
        <w:jc w:val="both"/>
        <w:rPr>
          <w:rFonts w:ascii="Arial Narrow" w:hAnsi="Arial Narrow" w:cs="Arial"/>
          <w:b/>
        </w:rPr>
      </w:pPr>
      <w:r w:rsidRPr="008F1997">
        <w:rPr>
          <w:rFonts w:ascii="Arial Narrow" w:hAnsi="Arial Narrow" w:cs="Arial"/>
        </w:rPr>
        <w:t xml:space="preserve">V zvezi z izpolnjevanjem pogoja nekaznovanosti iz </w:t>
      </w:r>
      <w:r w:rsidR="00E36716">
        <w:rPr>
          <w:rFonts w:ascii="Arial Narrow" w:hAnsi="Arial Narrow" w:cs="Arial"/>
          <w:b/>
        </w:rPr>
        <w:t>3</w:t>
      </w:r>
      <w:r w:rsidRPr="008F1997">
        <w:rPr>
          <w:rFonts w:ascii="Arial Narrow" w:hAnsi="Arial Narrow" w:cs="Arial"/>
          <w:b/>
        </w:rPr>
        <w:t xml:space="preserve">. </w:t>
      </w:r>
      <w:r w:rsidRPr="008F1997">
        <w:rPr>
          <w:rFonts w:ascii="Arial Narrow" w:hAnsi="Arial Narrow" w:cs="Arial"/>
        </w:rPr>
        <w:t>točke OBRAZCA 1 s strani zakonitega zastopnika ponudnika velja sledeče:</w:t>
      </w:r>
    </w:p>
    <w:p w14:paraId="20697E4F" w14:textId="77777777" w:rsidR="000F2BC5" w:rsidRPr="008F1997" w:rsidRDefault="000F2BC5" w:rsidP="003772E6">
      <w:pPr>
        <w:numPr>
          <w:ilvl w:val="0"/>
          <w:numId w:val="3"/>
        </w:numPr>
        <w:jc w:val="both"/>
        <w:rPr>
          <w:rFonts w:ascii="Arial Narrow" w:hAnsi="Arial Narrow" w:cs="Arial"/>
        </w:rPr>
      </w:pPr>
      <w:r w:rsidRPr="008F1997">
        <w:rPr>
          <w:rFonts w:ascii="Arial Narrow" w:hAnsi="Arial Narrow" w:cs="Arial"/>
        </w:rPr>
        <w:t xml:space="preserve">za ponudnikovega zakonitega zastopnika, </w:t>
      </w:r>
      <w:r w:rsidRPr="008F1997">
        <w:rPr>
          <w:rFonts w:ascii="Arial Narrow" w:hAnsi="Arial Narrow" w:cs="Arial"/>
          <w:b/>
        </w:rPr>
        <w:t>ki ni državljan RS</w:t>
      </w:r>
      <w:r w:rsidRPr="008F1997">
        <w:rPr>
          <w:rFonts w:ascii="Arial Narrow" w:hAnsi="Arial Narrow" w:cs="Arial"/>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0A1F63E2" w14:textId="77777777" w:rsidR="000F2BC5" w:rsidRPr="008F1997" w:rsidRDefault="000F2BC5" w:rsidP="000F2BC5">
      <w:pPr>
        <w:ind w:left="720"/>
        <w:jc w:val="both"/>
        <w:rPr>
          <w:rFonts w:ascii="Arial Narrow" w:hAnsi="Arial Narrow" w:cs="Arial"/>
        </w:rPr>
      </w:pPr>
    </w:p>
    <w:p w14:paraId="71479E01" w14:textId="77777777" w:rsidR="000F2BC5" w:rsidRPr="008F1997" w:rsidRDefault="000F2BC5" w:rsidP="003772E6">
      <w:pPr>
        <w:numPr>
          <w:ilvl w:val="0"/>
          <w:numId w:val="3"/>
        </w:numPr>
        <w:jc w:val="both"/>
        <w:rPr>
          <w:rFonts w:ascii="Arial Narrow" w:hAnsi="Arial Narrow" w:cs="Arial"/>
        </w:rPr>
      </w:pPr>
      <w:r w:rsidRPr="008F1997">
        <w:rPr>
          <w:rFonts w:ascii="Arial Narrow" w:hAnsi="Arial Narrow" w:cs="Arial"/>
        </w:rPr>
        <w:t xml:space="preserve">v kolikor ima ponudnikov zakoniti zastopnik, ki </w:t>
      </w:r>
      <w:r w:rsidRPr="008F1997">
        <w:rPr>
          <w:rFonts w:ascii="Arial Narrow" w:hAnsi="Arial Narrow" w:cs="Arial"/>
          <w:b/>
        </w:rPr>
        <w:t>ni državljan RS, slovensko enotno matično številko občana (EMŠO)</w:t>
      </w:r>
      <w:r w:rsidRPr="008F1997">
        <w:rPr>
          <w:rFonts w:ascii="Arial Narrow" w:hAnsi="Arial Narrow" w:cs="Arial"/>
        </w:rPr>
        <w:t xml:space="preserve">, je potrebno predložiti njegovo soglasje za pridobitev podatkov iz Kazenske evidence. </w:t>
      </w:r>
    </w:p>
    <w:p w14:paraId="63858273" w14:textId="77777777" w:rsidR="000F2BC5" w:rsidRPr="008F1997" w:rsidRDefault="000F2BC5" w:rsidP="000F2BC5">
      <w:pPr>
        <w:jc w:val="both"/>
        <w:rPr>
          <w:rFonts w:ascii="Arial Narrow" w:eastAsia="Calibri" w:hAnsi="Arial Narrow" w:cs="Arial"/>
          <w:lang w:eastAsia="en-US"/>
        </w:rPr>
      </w:pPr>
    </w:p>
    <w:p w14:paraId="480E54E9" w14:textId="3676F5CC" w:rsidR="000F2BC5" w:rsidRDefault="000F2BC5" w:rsidP="006018D8">
      <w:pPr>
        <w:numPr>
          <w:ilvl w:val="0"/>
          <w:numId w:val="39"/>
        </w:numPr>
        <w:jc w:val="both"/>
        <w:rPr>
          <w:rFonts w:ascii="Arial Narrow" w:hAnsi="Arial Narrow" w:cs="Arial"/>
        </w:rPr>
      </w:pPr>
      <w:r w:rsidRPr="008F1997">
        <w:rPr>
          <w:rFonts w:ascii="Arial Narrow" w:eastAsia="Calibri" w:hAnsi="Arial Narrow" w:cs="Arial"/>
          <w:lang w:eastAsia="en-US"/>
        </w:rPr>
        <w:t>Podatke iz javnih evidenc za ponudnike iz Republike Slovenije bo naročnik pridobil sam.</w:t>
      </w:r>
      <w:r w:rsidR="00335C05">
        <w:rPr>
          <w:rFonts w:ascii="Arial Narrow" w:hAnsi="Arial Narrow" w:cs="Arial"/>
        </w:rPr>
        <w:t>+</w:t>
      </w:r>
    </w:p>
    <w:p w14:paraId="4E6FEA29" w14:textId="77777777" w:rsidR="00335C05" w:rsidRPr="00335C05" w:rsidRDefault="00335C05" w:rsidP="00335C05">
      <w:pPr>
        <w:ind w:left="720"/>
        <w:jc w:val="both"/>
        <w:rPr>
          <w:rFonts w:ascii="Arial Narrow" w:hAnsi="Arial Narrow" w:cs="Arial"/>
        </w:rPr>
      </w:pPr>
    </w:p>
    <w:p w14:paraId="63DBA57A" w14:textId="4715D00A" w:rsidR="000F2BC5" w:rsidRDefault="000F2BC5" w:rsidP="00335C05">
      <w:pPr>
        <w:rPr>
          <w:rFonts w:ascii="Arial Narrow" w:hAnsi="Arial Narrow" w:cs="Arial"/>
        </w:rPr>
      </w:pPr>
    </w:p>
    <w:p w14:paraId="7BF0C6FF" w14:textId="77777777" w:rsidR="000152EE" w:rsidRDefault="000152EE" w:rsidP="00335C05">
      <w:pPr>
        <w:rPr>
          <w:rFonts w:ascii="Arial Narrow" w:hAnsi="Arial Narrow" w:cs="Arial"/>
        </w:rPr>
      </w:pPr>
    </w:p>
    <w:p w14:paraId="5F0F243D" w14:textId="77777777" w:rsidR="000152EE" w:rsidRDefault="000152EE" w:rsidP="00335C05">
      <w:pPr>
        <w:rPr>
          <w:rFonts w:ascii="Arial Narrow" w:hAnsi="Arial Narrow" w:cs="Arial"/>
        </w:rPr>
      </w:pPr>
    </w:p>
    <w:p w14:paraId="62EE1EE3" w14:textId="77777777" w:rsidR="000152EE" w:rsidRDefault="000152EE" w:rsidP="00335C05">
      <w:pPr>
        <w:rPr>
          <w:rFonts w:ascii="Arial Narrow" w:hAnsi="Arial Narrow" w:cs="Arial"/>
        </w:rPr>
      </w:pPr>
    </w:p>
    <w:p w14:paraId="6423C56D" w14:textId="77777777" w:rsidR="000152EE" w:rsidRDefault="000152EE" w:rsidP="00335C05">
      <w:pPr>
        <w:rPr>
          <w:rFonts w:ascii="Arial Narrow" w:hAnsi="Arial Narrow" w:cs="Arial"/>
        </w:rPr>
      </w:pPr>
    </w:p>
    <w:p w14:paraId="4B59D411" w14:textId="77777777" w:rsidR="000152EE" w:rsidRDefault="000152EE" w:rsidP="00335C05">
      <w:pPr>
        <w:rPr>
          <w:rFonts w:ascii="Arial Narrow" w:hAnsi="Arial Narrow" w:cs="Arial"/>
        </w:rPr>
      </w:pPr>
    </w:p>
    <w:p w14:paraId="5029787A" w14:textId="77777777" w:rsidR="000152EE" w:rsidRDefault="000152EE" w:rsidP="00335C05">
      <w:pPr>
        <w:rPr>
          <w:rFonts w:ascii="Arial Narrow" w:hAnsi="Arial Narrow" w:cs="Arial"/>
        </w:rPr>
      </w:pPr>
    </w:p>
    <w:p w14:paraId="61FFB42A" w14:textId="77777777" w:rsidR="000152EE" w:rsidRDefault="000152EE" w:rsidP="00335C05">
      <w:pPr>
        <w:rPr>
          <w:rFonts w:ascii="Arial Narrow" w:hAnsi="Arial Narrow" w:cs="Arial"/>
        </w:rPr>
      </w:pPr>
    </w:p>
    <w:p w14:paraId="29AF92EA" w14:textId="77777777" w:rsidR="000152EE" w:rsidRDefault="000152EE" w:rsidP="00335C05">
      <w:pPr>
        <w:rPr>
          <w:rFonts w:ascii="Arial Narrow" w:hAnsi="Arial Narrow" w:cs="Arial"/>
        </w:rPr>
      </w:pPr>
    </w:p>
    <w:p w14:paraId="4FA3E4D0" w14:textId="77777777" w:rsidR="000152EE" w:rsidRDefault="000152EE" w:rsidP="00335C05">
      <w:pPr>
        <w:rPr>
          <w:rFonts w:ascii="Arial Narrow" w:hAnsi="Arial Narrow" w:cs="Arial"/>
        </w:rPr>
      </w:pPr>
    </w:p>
    <w:p w14:paraId="5D8DD62E" w14:textId="77777777" w:rsidR="000152EE" w:rsidRDefault="000152EE" w:rsidP="00335C05">
      <w:pPr>
        <w:rPr>
          <w:rFonts w:ascii="Arial Narrow" w:hAnsi="Arial Narrow" w:cs="Arial"/>
        </w:rPr>
      </w:pPr>
    </w:p>
    <w:p w14:paraId="255E7BA7" w14:textId="77777777" w:rsidR="000152EE" w:rsidRDefault="000152EE" w:rsidP="00335C05">
      <w:pPr>
        <w:rPr>
          <w:rFonts w:ascii="Arial Narrow" w:hAnsi="Arial Narrow" w:cs="Arial"/>
        </w:rPr>
      </w:pPr>
    </w:p>
    <w:p w14:paraId="34BA8073" w14:textId="77777777" w:rsidR="000152EE" w:rsidRDefault="000152EE" w:rsidP="00335C05">
      <w:pPr>
        <w:rPr>
          <w:rFonts w:ascii="Arial Narrow" w:hAnsi="Arial Narrow" w:cs="Arial"/>
        </w:rPr>
      </w:pPr>
    </w:p>
    <w:p w14:paraId="71DE79E4" w14:textId="77777777" w:rsidR="000152EE" w:rsidRDefault="000152EE" w:rsidP="00335C05">
      <w:pPr>
        <w:rPr>
          <w:rFonts w:ascii="Arial Narrow" w:hAnsi="Arial Narrow" w:cs="Arial"/>
        </w:rPr>
      </w:pPr>
    </w:p>
    <w:p w14:paraId="7EF70FEB" w14:textId="77777777" w:rsidR="000152EE" w:rsidRDefault="000152EE" w:rsidP="00335C05">
      <w:pPr>
        <w:rPr>
          <w:rFonts w:ascii="Arial Narrow" w:hAnsi="Arial Narrow" w:cs="Arial"/>
        </w:rPr>
      </w:pPr>
    </w:p>
    <w:p w14:paraId="672AA062" w14:textId="77777777" w:rsidR="000152EE" w:rsidRDefault="000152EE" w:rsidP="00335C05">
      <w:pPr>
        <w:rPr>
          <w:rFonts w:ascii="Arial Narrow" w:hAnsi="Arial Narrow" w:cs="Arial"/>
        </w:rPr>
      </w:pPr>
    </w:p>
    <w:p w14:paraId="6957ACBC" w14:textId="77777777" w:rsidR="000152EE" w:rsidRDefault="000152EE" w:rsidP="00335C05">
      <w:pPr>
        <w:rPr>
          <w:rFonts w:ascii="Arial Narrow" w:hAnsi="Arial Narrow" w:cs="Arial"/>
        </w:rPr>
      </w:pPr>
    </w:p>
    <w:p w14:paraId="638AA008" w14:textId="77777777" w:rsidR="000152EE" w:rsidRDefault="000152EE" w:rsidP="00335C05">
      <w:pPr>
        <w:rPr>
          <w:rFonts w:ascii="Arial Narrow" w:hAnsi="Arial Narrow" w:cs="Arial"/>
        </w:rPr>
      </w:pPr>
    </w:p>
    <w:p w14:paraId="582A36C9" w14:textId="77777777" w:rsidR="000152EE" w:rsidRDefault="000152EE" w:rsidP="00335C05">
      <w:pPr>
        <w:rPr>
          <w:rFonts w:ascii="Arial Narrow" w:hAnsi="Arial Narrow" w:cs="Arial"/>
        </w:rPr>
      </w:pPr>
    </w:p>
    <w:p w14:paraId="66849BBA" w14:textId="77777777" w:rsidR="000152EE" w:rsidRDefault="000152EE" w:rsidP="00335C05">
      <w:pPr>
        <w:rPr>
          <w:rFonts w:ascii="Arial Narrow" w:hAnsi="Arial Narrow" w:cs="Arial"/>
        </w:rPr>
      </w:pPr>
    </w:p>
    <w:p w14:paraId="08571F31" w14:textId="77777777" w:rsidR="000152EE" w:rsidRDefault="000152EE" w:rsidP="00335C05">
      <w:pPr>
        <w:rPr>
          <w:rFonts w:ascii="Arial Narrow" w:hAnsi="Arial Narrow" w:cs="Arial"/>
        </w:rPr>
      </w:pPr>
    </w:p>
    <w:p w14:paraId="11544E81" w14:textId="77777777" w:rsidR="000152EE" w:rsidRDefault="000152EE" w:rsidP="00335C05">
      <w:pPr>
        <w:rPr>
          <w:rFonts w:ascii="Arial Narrow" w:hAnsi="Arial Narrow" w:cs="Arial"/>
        </w:rPr>
      </w:pPr>
    </w:p>
    <w:p w14:paraId="7C683579" w14:textId="77777777" w:rsidR="000F2BC5" w:rsidRDefault="000F2BC5" w:rsidP="006018D8">
      <w:pPr>
        <w:jc w:val="both"/>
        <w:rPr>
          <w:rFonts w:ascii="Arial Narrow" w:hAnsi="Arial Narrow" w:cs="Arial"/>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832CAE" w14:paraId="3C414EFD" w14:textId="77777777" w:rsidTr="00FA59DD">
        <w:trPr>
          <w:trHeight w:val="358"/>
        </w:trPr>
        <w:tc>
          <w:tcPr>
            <w:tcW w:w="9326" w:type="dxa"/>
            <w:tcBorders>
              <w:top w:val="single" w:sz="4" w:space="0" w:color="auto"/>
              <w:left w:val="single" w:sz="4" w:space="0" w:color="auto"/>
              <w:bottom w:val="single" w:sz="4" w:space="0" w:color="auto"/>
              <w:right w:val="single" w:sz="4" w:space="0" w:color="auto"/>
            </w:tcBorders>
            <w:hideMark/>
          </w:tcPr>
          <w:p w14:paraId="44D86256" w14:textId="77777777" w:rsidR="00832CAE" w:rsidRDefault="00832CAE" w:rsidP="00FA59DD">
            <w:pPr>
              <w:spacing w:line="256" w:lineRule="auto"/>
              <w:ind w:right="-314"/>
              <w:rPr>
                <w:rFonts w:ascii="Arial Narrow" w:hAnsi="Arial Narrow" w:cs="Arial"/>
                <w:b/>
                <w:lang w:eastAsia="en-US"/>
              </w:rPr>
            </w:pPr>
            <w:r>
              <w:rPr>
                <w:rFonts w:ascii="Arial Narrow" w:hAnsi="Arial Narrow" w:cs="Arial"/>
                <w:b/>
                <w:lang w:eastAsia="en-US"/>
              </w:rPr>
              <w:t>PRILOGA 1 K OBRAZCU 1                                                                                              SOGLASJE  št. 1</w:t>
            </w:r>
          </w:p>
        </w:tc>
      </w:tr>
    </w:tbl>
    <w:p w14:paraId="30802045" w14:textId="77777777" w:rsidR="00832CAE" w:rsidRDefault="00832CAE" w:rsidP="00832CAE">
      <w:pPr>
        <w:rPr>
          <w:rFonts w:ascii="Arial Narrow" w:hAnsi="Arial Narrow" w:cs="Arial"/>
          <w:b/>
        </w:rPr>
      </w:pPr>
    </w:p>
    <w:p w14:paraId="3E62C12C" w14:textId="77777777" w:rsidR="00832CAE" w:rsidRDefault="00832CAE" w:rsidP="00832CAE">
      <w:pPr>
        <w:jc w:val="center"/>
        <w:rPr>
          <w:rFonts w:ascii="Arial Narrow" w:hAnsi="Arial Narrow" w:cs="Arial"/>
          <w:b/>
        </w:rPr>
      </w:pPr>
      <w:r>
        <w:rPr>
          <w:rFonts w:ascii="Arial Narrow" w:hAnsi="Arial Narrow" w:cs="Arial"/>
          <w:b/>
        </w:rPr>
        <w:t>POOBLASTILO IN SOGLASJE</w:t>
      </w:r>
    </w:p>
    <w:p w14:paraId="6D99811C" w14:textId="77777777" w:rsidR="00832CAE" w:rsidRDefault="00832CAE" w:rsidP="00832CAE">
      <w:pPr>
        <w:jc w:val="both"/>
        <w:rPr>
          <w:rFonts w:ascii="Arial Narrow" w:hAnsi="Arial Narrow" w:cs="Arial"/>
          <w:b/>
        </w:rPr>
      </w:pPr>
    </w:p>
    <w:p w14:paraId="34FAFDFE" w14:textId="77777777" w:rsidR="00832CAE" w:rsidRDefault="00832CAE" w:rsidP="00832CAE">
      <w:pPr>
        <w:jc w:val="both"/>
        <w:rPr>
          <w:rFonts w:ascii="Arial Narrow" w:hAnsi="Arial Narrow" w:cs="Arial"/>
          <w:b/>
        </w:rPr>
      </w:pPr>
      <w:r>
        <w:rPr>
          <w:rFonts w:ascii="Arial Narrow" w:hAnsi="Arial Narrow" w:cs="Arial"/>
          <w:b/>
        </w:rPr>
        <w:t>pravne osebe (ponudnika/podizvajalca) za pridobitev potrdila o nekaznovanosti iz kazenske evidence</w:t>
      </w:r>
    </w:p>
    <w:p w14:paraId="1BEEC5A1" w14:textId="77777777" w:rsidR="00832CAE" w:rsidRDefault="00832CAE" w:rsidP="00832CAE">
      <w:pPr>
        <w:rPr>
          <w:rFonts w:ascii="Arial Narrow" w:hAnsi="Arial Narrow" w:cs="Arial"/>
          <w:b/>
        </w:rPr>
      </w:pPr>
    </w:p>
    <w:p w14:paraId="3220687D" w14:textId="77777777" w:rsidR="00832CAE" w:rsidRDefault="00832CAE" w:rsidP="00832CAE">
      <w:pPr>
        <w:rPr>
          <w:rFonts w:ascii="Arial Narrow" w:hAnsi="Arial Narrow" w:cs="Arial"/>
          <w:b/>
        </w:rPr>
      </w:pPr>
      <w:r>
        <w:rPr>
          <w:rFonts w:ascii="Arial Narrow" w:hAnsi="Arial Narrow" w:cs="Arial"/>
          <w:b/>
        </w:rPr>
        <w:t>PRAVNA OSEBA: ________________</w:t>
      </w:r>
    </w:p>
    <w:p w14:paraId="20554354" w14:textId="77777777" w:rsidR="00832CAE" w:rsidRDefault="00832CAE" w:rsidP="00832CAE">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32CAE" w14:paraId="31273145" w14:textId="77777777" w:rsidTr="00FA59DD">
        <w:tc>
          <w:tcPr>
            <w:tcW w:w="3369" w:type="dxa"/>
            <w:tcBorders>
              <w:top w:val="single" w:sz="4" w:space="0" w:color="auto"/>
              <w:left w:val="single" w:sz="4" w:space="0" w:color="auto"/>
              <w:bottom w:val="single" w:sz="4" w:space="0" w:color="auto"/>
              <w:right w:val="single" w:sz="4" w:space="0" w:color="auto"/>
            </w:tcBorders>
          </w:tcPr>
          <w:p w14:paraId="02049EAC" w14:textId="77777777" w:rsidR="00832CAE" w:rsidRDefault="00832CAE" w:rsidP="00FA59DD">
            <w:pPr>
              <w:spacing w:line="256" w:lineRule="auto"/>
              <w:rPr>
                <w:rFonts w:ascii="Arial Narrow" w:hAnsi="Arial Narrow" w:cs="Arial"/>
                <w:b/>
                <w:bCs/>
                <w:lang w:eastAsia="en-US"/>
              </w:rPr>
            </w:pPr>
            <w:r>
              <w:rPr>
                <w:rFonts w:ascii="Arial Narrow" w:hAnsi="Arial Narrow" w:cs="Arial"/>
                <w:b/>
                <w:lang w:eastAsia="en-US"/>
              </w:rPr>
              <w:t>Sedež:</w:t>
            </w:r>
          </w:p>
          <w:p w14:paraId="0647E5F5" w14:textId="77777777" w:rsidR="00832CAE" w:rsidRDefault="00832CAE" w:rsidP="00FA59DD">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0F4DA7B3" w14:textId="77777777" w:rsidR="00832CAE" w:rsidRDefault="00832CAE" w:rsidP="00FA59DD">
            <w:pPr>
              <w:spacing w:line="256" w:lineRule="auto"/>
              <w:rPr>
                <w:rFonts w:ascii="Arial Narrow" w:hAnsi="Arial Narrow" w:cs="Arial"/>
                <w:lang w:eastAsia="en-US"/>
              </w:rPr>
            </w:pPr>
          </w:p>
        </w:tc>
      </w:tr>
      <w:tr w:rsidR="00832CAE" w14:paraId="6A92F918" w14:textId="77777777" w:rsidTr="00FA59DD">
        <w:tc>
          <w:tcPr>
            <w:tcW w:w="3369" w:type="dxa"/>
            <w:tcBorders>
              <w:top w:val="single" w:sz="4" w:space="0" w:color="auto"/>
              <w:left w:val="single" w:sz="4" w:space="0" w:color="auto"/>
              <w:bottom w:val="single" w:sz="4" w:space="0" w:color="auto"/>
              <w:right w:val="single" w:sz="4" w:space="0" w:color="auto"/>
            </w:tcBorders>
          </w:tcPr>
          <w:p w14:paraId="4799F7F3" w14:textId="77777777" w:rsidR="00832CAE" w:rsidRDefault="00832CAE" w:rsidP="00FA59DD">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14:paraId="78C9F93B" w14:textId="77777777" w:rsidR="00832CAE" w:rsidRDefault="00832CAE" w:rsidP="00FA59DD">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776B4DC2" w14:textId="77777777" w:rsidR="00832CAE" w:rsidRDefault="00832CAE" w:rsidP="00FA59DD">
            <w:pPr>
              <w:spacing w:line="256" w:lineRule="auto"/>
              <w:rPr>
                <w:rFonts w:ascii="Arial Narrow" w:hAnsi="Arial Narrow" w:cs="Arial"/>
                <w:lang w:eastAsia="en-US"/>
              </w:rPr>
            </w:pPr>
          </w:p>
        </w:tc>
      </w:tr>
      <w:tr w:rsidR="00832CAE" w14:paraId="004F8673" w14:textId="77777777" w:rsidTr="00FA59DD">
        <w:tc>
          <w:tcPr>
            <w:tcW w:w="3369" w:type="dxa"/>
            <w:tcBorders>
              <w:top w:val="single" w:sz="4" w:space="0" w:color="auto"/>
              <w:left w:val="single" w:sz="4" w:space="0" w:color="auto"/>
              <w:bottom w:val="single" w:sz="4" w:space="0" w:color="auto"/>
              <w:right w:val="single" w:sz="4" w:space="0" w:color="auto"/>
            </w:tcBorders>
          </w:tcPr>
          <w:p w14:paraId="236B0408" w14:textId="77777777" w:rsidR="00832CAE" w:rsidRDefault="00832CAE" w:rsidP="00FA59DD">
            <w:pPr>
              <w:spacing w:line="256" w:lineRule="auto"/>
              <w:rPr>
                <w:rFonts w:ascii="Arial Narrow" w:hAnsi="Arial Narrow" w:cs="Arial"/>
                <w:b/>
                <w:lang w:eastAsia="en-US"/>
              </w:rPr>
            </w:pPr>
            <w:r>
              <w:rPr>
                <w:rFonts w:ascii="Arial Narrow" w:hAnsi="Arial Narrow" w:cs="Arial"/>
                <w:b/>
                <w:lang w:eastAsia="en-US"/>
              </w:rPr>
              <w:t>Številka vpisa v sodni register:</w:t>
            </w:r>
          </w:p>
          <w:p w14:paraId="5B86797A" w14:textId="77777777" w:rsidR="00832CAE" w:rsidRDefault="00832CAE" w:rsidP="00FA59DD">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0EF1D9A" w14:textId="77777777" w:rsidR="00832CAE" w:rsidRDefault="00832CAE" w:rsidP="00FA59DD">
            <w:pPr>
              <w:spacing w:line="256" w:lineRule="auto"/>
              <w:rPr>
                <w:rFonts w:ascii="Arial Narrow" w:hAnsi="Arial Narrow" w:cs="Arial"/>
                <w:lang w:eastAsia="en-US"/>
              </w:rPr>
            </w:pPr>
          </w:p>
        </w:tc>
      </w:tr>
      <w:tr w:rsidR="00832CAE" w14:paraId="5B165924" w14:textId="77777777" w:rsidTr="00FA59DD">
        <w:tc>
          <w:tcPr>
            <w:tcW w:w="3369" w:type="dxa"/>
            <w:tcBorders>
              <w:top w:val="single" w:sz="4" w:space="0" w:color="auto"/>
              <w:left w:val="single" w:sz="4" w:space="0" w:color="auto"/>
              <w:bottom w:val="single" w:sz="4" w:space="0" w:color="auto"/>
              <w:right w:val="single" w:sz="4" w:space="0" w:color="auto"/>
            </w:tcBorders>
          </w:tcPr>
          <w:p w14:paraId="05E593AB" w14:textId="77777777" w:rsidR="00832CAE" w:rsidRDefault="00832CAE" w:rsidP="00FA59DD">
            <w:pPr>
              <w:spacing w:line="256" w:lineRule="auto"/>
              <w:rPr>
                <w:rFonts w:ascii="Arial Narrow" w:hAnsi="Arial Narrow" w:cs="Arial"/>
                <w:b/>
                <w:lang w:eastAsia="en-US"/>
              </w:rPr>
            </w:pPr>
            <w:r>
              <w:rPr>
                <w:rFonts w:ascii="Arial Narrow" w:hAnsi="Arial Narrow" w:cs="Arial"/>
                <w:b/>
                <w:lang w:eastAsia="en-US"/>
              </w:rPr>
              <w:t>Matična številka:</w:t>
            </w:r>
          </w:p>
          <w:p w14:paraId="535EA8D7" w14:textId="77777777" w:rsidR="00832CAE" w:rsidRDefault="00832CAE" w:rsidP="00FA59DD">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71801E46" w14:textId="77777777" w:rsidR="00832CAE" w:rsidRDefault="00832CAE" w:rsidP="00FA59DD">
            <w:pPr>
              <w:spacing w:line="256" w:lineRule="auto"/>
              <w:rPr>
                <w:rFonts w:ascii="Arial Narrow" w:hAnsi="Arial Narrow" w:cs="Arial"/>
                <w:lang w:eastAsia="en-US"/>
              </w:rPr>
            </w:pPr>
          </w:p>
        </w:tc>
      </w:tr>
    </w:tbl>
    <w:p w14:paraId="0366A1B5" w14:textId="77777777" w:rsidR="00832CAE" w:rsidRDefault="00832CAE" w:rsidP="00832CAE">
      <w:pPr>
        <w:jc w:val="both"/>
        <w:rPr>
          <w:rFonts w:ascii="Arial Narrow" w:hAnsi="Arial Narrow" w:cs="Arial"/>
          <w:b/>
        </w:rPr>
      </w:pPr>
    </w:p>
    <w:p w14:paraId="13565840" w14:textId="77777777" w:rsidR="00832CAE" w:rsidRDefault="00832CAE" w:rsidP="00832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14:paraId="72844B44" w14:textId="77777777" w:rsidR="00832CAE" w:rsidRDefault="00832CAE" w:rsidP="00832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58485C7F"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108. členu KZ-1</w:t>
      </w:r>
    </w:p>
    <w:p w14:paraId="6B116A72"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109. členu do vključno 113. členu KZ-1</w:t>
      </w:r>
    </w:p>
    <w:p w14:paraId="162D905A"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157. členu KZ-1</w:t>
      </w:r>
    </w:p>
    <w:p w14:paraId="6D0786C3"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 členu KZ-1</w:t>
      </w:r>
    </w:p>
    <w:p w14:paraId="54C9DE46"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211. členu KZ-1</w:t>
      </w:r>
    </w:p>
    <w:p w14:paraId="5F6111F3"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 xml:space="preserve">225. členu do vključno 250. členu KZ-1 </w:t>
      </w:r>
    </w:p>
    <w:p w14:paraId="29FA6E0C"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 členu KZ-1</w:t>
      </w:r>
    </w:p>
    <w:p w14:paraId="075C82E0"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257a. členu KZ-1</w:t>
      </w:r>
    </w:p>
    <w:p w14:paraId="03158DEA"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x-none"/>
        </w:rPr>
      </w:pPr>
      <w:r>
        <w:rPr>
          <w:rFonts w:ascii="Arial Narrow" w:hAnsi="Arial Narrow" w:cs="Arial"/>
          <w:b/>
          <w:bCs/>
        </w:rPr>
        <w:t>260. členu do vključno 264. členu KZ-1</w:t>
      </w:r>
    </w:p>
    <w:p w14:paraId="6CF208DF"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14:paraId="1C4B3C11" w14:textId="77777777" w:rsidR="00832CAE" w:rsidRDefault="00832CAE" w:rsidP="00832CA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0D4C15B2" w14:textId="77777777" w:rsidR="00832CAE" w:rsidRDefault="00832CAE" w:rsidP="00832CAE">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3AE90603" w14:textId="77777777" w:rsidR="00832CAE" w:rsidRDefault="00832CAE" w:rsidP="00832CAE">
      <w:pPr>
        <w:rPr>
          <w:rFonts w:ascii="Arial Narrow" w:hAnsi="Arial Narrow" w:cs="Arial"/>
          <w:b/>
        </w:rPr>
      </w:pPr>
    </w:p>
    <w:p w14:paraId="18986B59" w14:textId="77777777" w:rsidR="00832CAE" w:rsidRDefault="00832CAE" w:rsidP="00832CAE">
      <w:pPr>
        <w:rPr>
          <w:rFonts w:ascii="Arial Narrow" w:hAnsi="Arial Narrow" w:cs="Arial"/>
        </w:rPr>
      </w:pPr>
      <w:r>
        <w:rPr>
          <w:rFonts w:ascii="Arial Narrow" w:hAnsi="Arial Narrow" w:cs="Arial"/>
        </w:rPr>
        <w:t>Kraj in datum: ____________</w:t>
      </w:r>
    </w:p>
    <w:p w14:paraId="2A5AE909" w14:textId="77777777" w:rsidR="00832CAE" w:rsidRDefault="00832CAE" w:rsidP="00832CAE">
      <w:pPr>
        <w:jc w:val="both"/>
        <w:rPr>
          <w:rFonts w:ascii="Arial Narrow" w:hAnsi="Arial Narrow" w:cs="Arial"/>
          <w:b/>
          <w:u w:val="single"/>
        </w:rPr>
      </w:pPr>
    </w:p>
    <w:p w14:paraId="7CAABE7B" w14:textId="77777777" w:rsidR="00832CAE" w:rsidRDefault="00832CAE" w:rsidP="00832CAE">
      <w:pPr>
        <w:jc w:val="both"/>
        <w:rPr>
          <w:rFonts w:ascii="Arial Narrow" w:hAnsi="Arial Narrow" w:cs="Arial"/>
        </w:rPr>
      </w:pPr>
      <w:r>
        <w:rPr>
          <w:rFonts w:ascii="Arial Narrow" w:hAnsi="Arial Narrow" w:cs="Arial"/>
        </w:rPr>
        <w:t xml:space="preserve">          Ime in priimek zakonitega zastopnika/pooblaščene osebe </w:t>
      </w:r>
    </w:p>
    <w:p w14:paraId="3D5A6813" w14:textId="77777777" w:rsidR="00832CAE" w:rsidRDefault="00832CAE" w:rsidP="00832CAE">
      <w:pPr>
        <w:jc w:val="both"/>
        <w:rPr>
          <w:rFonts w:ascii="Arial Narrow" w:hAnsi="Arial Narrow" w:cs="Arial"/>
        </w:rPr>
      </w:pPr>
      <w:r>
        <w:rPr>
          <w:rFonts w:ascii="Arial Narrow" w:hAnsi="Arial Narrow" w:cs="Arial"/>
        </w:rPr>
        <w:t xml:space="preserve">          ponudnika/podizvajalca: ________________________________</w:t>
      </w:r>
    </w:p>
    <w:p w14:paraId="50577040" w14:textId="77777777" w:rsidR="00832CAE" w:rsidRDefault="00832CAE" w:rsidP="00832CAE">
      <w:pPr>
        <w:jc w:val="both"/>
        <w:rPr>
          <w:rFonts w:ascii="Arial Narrow" w:hAnsi="Arial Narrow" w:cs="Arial"/>
        </w:rPr>
      </w:pPr>
    </w:p>
    <w:p w14:paraId="457A2ECD" w14:textId="77777777" w:rsidR="00832CAE" w:rsidRDefault="00832CAE" w:rsidP="00832CAE">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14:paraId="7B62495B" w14:textId="77777777" w:rsidR="00832CAE" w:rsidRDefault="00832CAE" w:rsidP="00832CAE">
      <w:pPr>
        <w:jc w:val="both"/>
        <w:rPr>
          <w:rFonts w:ascii="Arial Narrow" w:hAnsi="Arial Narrow" w:cs="Arial"/>
        </w:rPr>
      </w:pPr>
      <w:r>
        <w:rPr>
          <w:rFonts w:ascii="Arial Narrow" w:hAnsi="Arial Narrow" w:cs="Arial"/>
        </w:rPr>
        <w:t xml:space="preserve">          ponudnika/podizvajalca: ________________________________</w:t>
      </w:r>
    </w:p>
    <w:p w14:paraId="04A534ED" w14:textId="77777777" w:rsidR="00832CAE" w:rsidRDefault="00832CAE" w:rsidP="00832CAE">
      <w:pPr>
        <w:rPr>
          <w:rFonts w:ascii="Arial Narrow" w:hAnsi="Arial Narrow" w:cs="Arial"/>
        </w:rPr>
      </w:pPr>
    </w:p>
    <w:p w14:paraId="50EC2E28" w14:textId="77777777" w:rsidR="00FA588D" w:rsidRDefault="00FA588D" w:rsidP="00832CAE">
      <w:pPr>
        <w:rPr>
          <w:rFonts w:ascii="Arial Narrow" w:hAnsi="Arial Narrow" w:cs="Arial"/>
        </w:rPr>
      </w:pPr>
    </w:p>
    <w:p w14:paraId="0FB38801" w14:textId="77777777" w:rsidR="00FA588D" w:rsidRDefault="00FA588D" w:rsidP="00832CAE">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832CAE" w14:paraId="602C40E4" w14:textId="77777777" w:rsidTr="00FA59DD">
        <w:trPr>
          <w:trHeight w:val="1111"/>
        </w:trPr>
        <w:tc>
          <w:tcPr>
            <w:tcW w:w="1168" w:type="dxa"/>
            <w:hideMark/>
          </w:tcPr>
          <w:p w14:paraId="75754F2C" w14:textId="77777777" w:rsidR="00832CAE" w:rsidRDefault="00832CAE" w:rsidP="00FA59DD">
            <w:pPr>
              <w:spacing w:line="256" w:lineRule="auto"/>
              <w:rPr>
                <w:rFonts w:ascii="Arial Narrow" w:hAnsi="Arial Narrow" w:cs="Arial"/>
                <w:b/>
                <w:lang w:eastAsia="en-US"/>
              </w:rPr>
            </w:pPr>
            <w:r>
              <w:rPr>
                <w:rFonts w:ascii="Arial Narrow" w:hAnsi="Arial Narrow" w:cs="Arial"/>
                <w:b/>
                <w:lang w:eastAsia="en-US"/>
              </w:rPr>
              <w:lastRenderedPageBreak/>
              <w:t>OPOMBA:</w:t>
            </w:r>
          </w:p>
        </w:tc>
        <w:tc>
          <w:tcPr>
            <w:tcW w:w="8120" w:type="dxa"/>
          </w:tcPr>
          <w:p w14:paraId="306B4FC2" w14:textId="77777777" w:rsidR="00832CAE" w:rsidRDefault="00832CAE" w:rsidP="00FA59DD">
            <w:pPr>
              <w:spacing w:line="256" w:lineRule="auto"/>
              <w:jc w:val="both"/>
              <w:rPr>
                <w:rFonts w:ascii="Arial Narrow" w:hAnsi="Arial Narrow" w:cs="Arial"/>
                <w:b/>
                <w:lang w:eastAsia="en-US"/>
              </w:rPr>
            </w:pPr>
          </w:p>
          <w:p w14:paraId="1FDF9A39" w14:textId="77777777" w:rsidR="00832CAE" w:rsidRDefault="00832CAE" w:rsidP="00FA59DD">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14:paraId="1CC24FE9" w14:textId="77777777" w:rsidR="00A46F1B" w:rsidRDefault="00A46F1B" w:rsidP="00832CAE">
      <w:pPr>
        <w:rPr>
          <w:rFonts w:ascii="Arial Narrow" w:hAnsi="Arial Narrow"/>
          <w:sz w:val="22"/>
          <w:szCs w:val="22"/>
        </w:rPr>
      </w:pPr>
    </w:p>
    <w:p w14:paraId="65805264" w14:textId="77777777" w:rsidR="00832CAE" w:rsidRDefault="00A46F1B" w:rsidP="00832CAE">
      <w:pPr>
        <w:rPr>
          <w:rFonts w:ascii="Arial Narrow" w:hAnsi="Arial Narrow"/>
          <w:sz w:val="22"/>
          <w:szCs w:val="22"/>
        </w:rPr>
      </w:pPr>
      <w:r>
        <w:rPr>
          <w:rFonts w:ascii="Arial Narrow" w:hAnsi="Arial Narrow"/>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32CAE" w14:paraId="3746295B" w14:textId="77777777" w:rsidTr="00FA59DD">
        <w:trPr>
          <w:trHeight w:val="264"/>
        </w:trPr>
        <w:tc>
          <w:tcPr>
            <w:tcW w:w="9288" w:type="dxa"/>
            <w:tcBorders>
              <w:top w:val="single" w:sz="4" w:space="0" w:color="auto"/>
              <w:left w:val="single" w:sz="4" w:space="0" w:color="auto"/>
              <w:bottom w:val="single" w:sz="4" w:space="0" w:color="auto"/>
              <w:right w:val="single" w:sz="4" w:space="0" w:color="auto"/>
            </w:tcBorders>
            <w:hideMark/>
          </w:tcPr>
          <w:p w14:paraId="06E5C1BD" w14:textId="77777777" w:rsidR="00832CAE" w:rsidRDefault="00832CAE" w:rsidP="00FA59DD">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14:paraId="19AD5CA8" w14:textId="77777777" w:rsidR="00832CAE" w:rsidRDefault="00832CAE" w:rsidP="00832CAE">
      <w:pPr>
        <w:rPr>
          <w:rFonts w:ascii="Arial Narrow" w:hAnsi="Arial Narrow" w:cs="Arial"/>
          <w:sz w:val="22"/>
          <w:szCs w:val="22"/>
        </w:rPr>
      </w:pPr>
    </w:p>
    <w:p w14:paraId="2AC84F48" w14:textId="77777777" w:rsidR="00832CAE" w:rsidRDefault="00832CAE" w:rsidP="00832CAE">
      <w:pPr>
        <w:jc w:val="center"/>
        <w:rPr>
          <w:rFonts w:ascii="Arial Narrow" w:hAnsi="Arial Narrow" w:cs="Arial"/>
          <w:b/>
          <w:sz w:val="22"/>
          <w:szCs w:val="22"/>
        </w:rPr>
      </w:pPr>
      <w:r>
        <w:rPr>
          <w:rFonts w:ascii="Arial Narrow" w:hAnsi="Arial Narrow" w:cs="Arial"/>
          <w:b/>
          <w:sz w:val="22"/>
          <w:szCs w:val="22"/>
        </w:rPr>
        <w:t>POOBLASTILO IN SOGLASJE</w:t>
      </w:r>
    </w:p>
    <w:p w14:paraId="6196441D" w14:textId="77777777" w:rsidR="00832CAE" w:rsidRDefault="00832CAE" w:rsidP="00832CAE">
      <w:pPr>
        <w:rPr>
          <w:rFonts w:ascii="Arial Narrow" w:hAnsi="Arial Narrow" w:cs="Arial"/>
          <w:b/>
          <w:sz w:val="22"/>
          <w:szCs w:val="22"/>
        </w:rPr>
      </w:pPr>
    </w:p>
    <w:p w14:paraId="5CBFE6E6" w14:textId="77777777" w:rsidR="00832CAE" w:rsidRDefault="00832CAE" w:rsidP="00832CAE">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909E1A4" w14:textId="77777777" w:rsidR="00832CAE" w:rsidRDefault="00832CAE" w:rsidP="00832CAE">
      <w:pPr>
        <w:jc w:val="both"/>
        <w:rPr>
          <w:rFonts w:ascii="Arial Narrow" w:hAnsi="Arial Narrow" w:cs="Arial"/>
          <w:b/>
          <w:sz w:val="22"/>
          <w:szCs w:val="22"/>
        </w:rPr>
      </w:pPr>
    </w:p>
    <w:p w14:paraId="1B22337C" w14:textId="77777777" w:rsidR="00832CAE" w:rsidRDefault="00832CAE" w:rsidP="00832CAE">
      <w:pPr>
        <w:jc w:val="both"/>
        <w:rPr>
          <w:rFonts w:ascii="Arial Narrow" w:hAnsi="Arial Narrow" w:cs="Arial"/>
          <w:b/>
          <w:sz w:val="22"/>
          <w:szCs w:val="22"/>
        </w:rPr>
      </w:pPr>
      <w:r>
        <w:rPr>
          <w:rFonts w:ascii="Arial Narrow" w:hAnsi="Arial Narrow" w:cs="Arial"/>
          <w:b/>
          <w:sz w:val="22"/>
          <w:szCs w:val="22"/>
        </w:rPr>
        <w:t>Zakoniti zastopnik (fizična oseba):</w:t>
      </w:r>
    </w:p>
    <w:p w14:paraId="0A1DECE6" w14:textId="77777777" w:rsidR="00832CAE" w:rsidRDefault="00832CAE" w:rsidP="00832CAE">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832CAE" w14:paraId="332FC8B4" w14:textId="77777777" w:rsidTr="00FA59DD">
        <w:tc>
          <w:tcPr>
            <w:tcW w:w="3468" w:type="dxa"/>
            <w:tcBorders>
              <w:top w:val="single" w:sz="4" w:space="0" w:color="auto"/>
              <w:left w:val="single" w:sz="4" w:space="0" w:color="auto"/>
              <w:bottom w:val="single" w:sz="4" w:space="0" w:color="auto"/>
              <w:right w:val="single" w:sz="4" w:space="0" w:color="auto"/>
            </w:tcBorders>
            <w:hideMark/>
          </w:tcPr>
          <w:p w14:paraId="3915E6A8"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183E903A" w14:textId="77777777" w:rsidR="00832CAE" w:rsidRDefault="00832CAE" w:rsidP="00FA59DD">
            <w:pPr>
              <w:spacing w:line="256" w:lineRule="auto"/>
              <w:rPr>
                <w:rFonts w:ascii="Arial Narrow" w:hAnsi="Arial Narrow" w:cs="Arial"/>
                <w:sz w:val="22"/>
                <w:szCs w:val="22"/>
                <w:lang w:eastAsia="en-US"/>
              </w:rPr>
            </w:pPr>
          </w:p>
        </w:tc>
      </w:tr>
      <w:tr w:rsidR="00832CAE" w14:paraId="71BD68E0" w14:textId="77777777" w:rsidTr="00FA59DD">
        <w:tc>
          <w:tcPr>
            <w:tcW w:w="3468" w:type="dxa"/>
            <w:tcBorders>
              <w:top w:val="single" w:sz="4" w:space="0" w:color="auto"/>
              <w:left w:val="single" w:sz="4" w:space="0" w:color="auto"/>
              <w:bottom w:val="single" w:sz="4" w:space="0" w:color="auto"/>
              <w:right w:val="single" w:sz="4" w:space="0" w:color="auto"/>
            </w:tcBorders>
            <w:hideMark/>
          </w:tcPr>
          <w:p w14:paraId="4B336DBE"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F05EF63" w14:textId="77777777" w:rsidR="00832CAE" w:rsidRDefault="00832CAE" w:rsidP="00FA59DD">
            <w:pPr>
              <w:spacing w:line="256" w:lineRule="auto"/>
              <w:rPr>
                <w:rFonts w:ascii="Arial Narrow" w:hAnsi="Arial Narrow" w:cs="Arial"/>
                <w:sz w:val="22"/>
                <w:szCs w:val="22"/>
                <w:lang w:eastAsia="en-US"/>
              </w:rPr>
            </w:pPr>
          </w:p>
        </w:tc>
      </w:tr>
      <w:tr w:rsidR="00832CAE" w14:paraId="1FB75378" w14:textId="77777777" w:rsidTr="00FA59DD">
        <w:tc>
          <w:tcPr>
            <w:tcW w:w="3468" w:type="dxa"/>
            <w:tcBorders>
              <w:top w:val="single" w:sz="4" w:space="0" w:color="auto"/>
              <w:left w:val="single" w:sz="4" w:space="0" w:color="auto"/>
              <w:bottom w:val="single" w:sz="4" w:space="0" w:color="auto"/>
              <w:right w:val="single" w:sz="4" w:space="0" w:color="auto"/>
            </w:tcBorders>
            <w:hideMark/>
          </w:tcPr>
          <w:p w14:paraId="0A6D5742"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1FB93873" w14:textId="77777777" w:rsidR="00832CAE" w:rsidRDefault="00832CAE" w:rsidP="00FA59DD">
            <w:pPr>
              <w:spacing w:line="256" w:lineRule="auto"/>
              <w:rPr>
                <w:rFonts w:ascii="Arial Narrow" w:hAnsi="Arial Narrow" w:cs="Arial"/>
                <w:sz w:val="22"/>
                <w:szCs w:val="22"/>
                <w:lang w:eastAsia="en-US"/>
              </w:rPr>
            </w:pPr>
          </w:p>
        </w:tc>
      </w:tr>
      <w:tr w:rsidR="00832CAE" w14:paraId="049678ED" w14:textId="77777777" w:rsidTr="00FA59DD">
        <w:tc>
          <w:tcPr>
            <w:tcW w:w="3468" w:type="dxa"/>
            <w:tcBorders>
              <w:top w:val="single" w:sz="4" w:space="0" w:color="auto"/>
              <w:left w:val="single" w:sz="4" w:space="0" w:color="auto"/>
              <w:bottom w:val="single" w:sz="4" w:space="0" w:color="auto"/>
              <w:right w:val="single" w:sz="4" w:space="0" w:color="auto"/>
            </w:tcBorders>
            <w:hideMark/>
          </w:tcPr>
          <w:p w14:paraId="5709E534"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1AAE817" w14:textId="77777777" w:rsidR="00832CAE" w:rsidRDefault="00832CAE" w:rsidP="00FA59DD">
            <w:pPr>
              <w:spacing w:line="256" w:lineRule="auto"/>
              <w:rPr>
                <w:rFonts w:ascii="Arial Narrow" w:hAnsi="Arial Narrow" w:cs="Arial"/>
                <w:sz w:val="22"/>
                <w:szCs w:val="22"/>
                <w:lang w:eastAsia="en-US"/>
              </w:rPr>
            </w:pPr>
          </w:p>
        </w:tc>
      </w:tr>
      <w:tr w:rsidR="00832CAE" w14:paraId="5D9926C5" w14:textId="77777777" w:rsidTr="00FA59DD">
        <w:tc>
          <w:tcPr>
            <w:tcW w:w="3468" w:type="dxa"/>
            <w:tcBorders>
              <w:top w:val="single" w:sz="4" w:space="0" w:color="auto"/>
              <w:left w:val="single" w:sz="4" w:space="0" w:color="auto"/>
              <w:bottom w:val="single" w:sz="4" w:space="0" w:color="auto"/>
              <w:right w:val="single" w:sz="4" w:space="0" w:color="auto"/>
            </w:tcBorders>
            <w:hideMark/>
          </w:tcPr>
          <w:p w14:paraId="1BA9C2EA"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5AA741EE" w14:textId="77777777" w:rsidR="00832CAE" w:rsidRDefault="00832CAE" w:rsidP="00FA59DD">
            <w:pPr>
              <w:spacing w:line="256" w:lineRule="auto"/>
              <w:rPr>
                <w:rFonts w:ascii="Arial Narrow" w:hAnsi="Arial Narrow" w:cs="Arial"/>
                <w:sz w:val="22"/>
                <w:szCs w:val="22"/>
                <w:lang w:eastAsia="en-US"/>
              </w:rPr>
            </w:pPr>
          </w:p>
        </w:tc>
      </w:tr>
      <w:tr w:rsidR="00832CAE" w14:paraId="4B68E8E8" w14:textId="77777777" w:rsidTr="00FA59DD">
        <w:tc>
          <w:tcPr>
            <w:tcW w:w="3468" w:type="dxa"/>
            <w:tcBorders>
              <w:top w:val="single" w:sz="4" w:space="0" w:color="auto"/>
              <w:left w:val="single" w:sz="4" w:space="0" w:color="auto"/>
              <w:bottom w:val="single" w:sz="4" w:space="0" w:color="auto"/>
              <w:right w:val="single" w:sz="4" w:space="0" w:color="auto"/>
            </w:tcBorders>
            <w:hideMark/>
          </w:tcPr>
          <w:p w14:paraId="57712F34"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C2CBD5A" w14:textId="77777777" w:rsidR="00832CAE" w:rsidRDefault="00832CAE" w:rsidP="00FA59DD">
            <w:pPr>
              <w:spacing w:line="256" w:lineRule="auto"/>
              <w:rPr>
                <w:rFonts w:ascii="Arial Narrow" w:hAnsi="Arial Narrow" w:cs="Arial"/>
                <w:sz w:val="22"/>
                <w:szCs w:val="22"/>
                <w:lang w:eastAsia="en-US"/>
              </w:rPr>
            </w:pPr>
          </w:p>
        </w:tc>
      </w:tr>
      <w:tr w:rsidR="00832CAE" w14:paraId="7CC1A409" w14:textId="77777777" w:rsidTr="00FA59DD">
        <w:tc>
          <w:tcPr>
            <w:tcW w:w="3468" w:type="dxa"/>
            <w:tcBorders>
              <w:top w:val="single" w:sz="4" w:space="0" w:color="auto"/>
              <w:left w:val="single" w:sz="4" w:space="0" w:color="auto"/>
              <w:bottom w:val="single" w:sz="4" w:space="0" w:color="auto"/>
              <w:right w:val="single" w:sz="4" w:space="0" w:color="auto"/>
            </w:tcBorders>
            <w:hideMark/>
          </w:tcPr>
          <w:p w14:paraId="12BBE380"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4D136976" w14:textId="77777777" w:rsidR="00832CAE" w:rsidRDefault="00832CAE" w:rsidP="00FA59DD">
            <w:pPr>
              <w:spacing w:line="256" w:lineRule="auto"/>
              <w:rPr>
                <w:rFonts w:ascii="Arial Narrow" w:hAnsi="Arial Narrow" w:cs="Arial"/>
                <w:sz w:val="22"/>
                <w:szCs w:val="22"/>
                <w:lang w:eastAsia="en-US"/>
              </w:rPr>
            </w:pPr>
          </w:p>
        </w:tc>
      </w:tr>
    </w:tbl>
    <w:p w14:paraId="2BBEFB1C" w14:textId="77777777" w:rsidR="00832CAE" w:rsidRDefault="00832CAE" w:rsidP="00832CAE">
      <w:pPr>
        <w:rPr>
          <w:rFonts w:ascii="Arial Narrow" w:hAnsi="Arial Narrow" w:cs="Arial"/>
          <w:sz w:val="22"/>
          <w:szCs w:val="22"/>
        </w:rPr>
      </w:pPr>
    </w:p>
    <w:p w14:paraId="58B4352A" w14:textId="77777777" w:rsidR="00832CAE" w:rsidRDefault="00832CAE" w:rsidP="00832CAE">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14687DDA" w14:textId="77777777" w:rsidR="00832CAE" w:rsidRDefault="00832CAE" w:rsidP="00832CAE">
      <w:pPr>
        <w:jc w:val="both"/>
        <w:rPr>
          <w:rFonts w:ascii="Arial Narrow" w:hAnsi="Arial Narrow" w:cs="Arial"/>
          <w:b/>
          <w:sz w:val="22"/>
          <w:szCs w:val="22"/>
        </w:rPr>
      </w:pPr>
    </w:p>
    <w:p w14:paraId="07B0D5C3"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108. členu KZ-1</w:t>
      </w:r>
    </w:p>
    <w:p w14:paraId="26054AD8"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109. členu do vključno 113. členu KZ-1</w:t>
      </w:r>
    </w:p>
    <w:p w14:paraId="3415125E"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157. členu KZ-1</w:t>
      </w:r>
    </w:p>
    <w:p w14:paraId="276E6815"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 členu KZ-1</w:t>
      </w:r>
    </w:p>
    <w:p w14:paraId="519BAF7D"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211. členu KZ-1</w:t>
      </w:r>
    </w:p>
    <w:p w14:paraId="5CA841A6"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 xml:space="preserve">225. členu do vključno 250. členu KZ-1 </w:t>
      </w:r>
    </w:p>
    <w:p w14:paraId="3DEB6515"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 členu KZ-1</w:t>
      </w:r>
    </w:p>
    <w:p w14:paraId="0A91A010"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257a. členu KZ-1</w:t>
      </w:r>
    </w:p>
    <w:p w14:paraId="0FB63997"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260. členu do vključno 264. členu KZ-1</w:t>
      </w:r>
    </w:p>
    <w:p w14:paraId="5CCC1D09" w14:textId="77777777" w:rsidR="00832CAE" w:rsidRDefault="00832CAE" w:rsidP="003772E6">
      <w:pPr>
        <w:pStyle w:val="Odstavekseznam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14:paraId="1D82D18A" w14:textId="77777777" w:rsidR="00832CAE" w:rsidRDefault="00832CAE" w:rsidP="00832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3EAD6ADB" w14:textId="77777777" w:rsidR="00832CAE" w:rsidRDefault="00832CAE" w:rsidP="00832CAE">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1DE93797" w14:textId="77777777" w:rsidR="00832CAE" w:rsidRDefault="00832CAE" w:rsidP="00832CAE">
      <w:pPr>
        <w:rPr>
          <w:rFonts w:ascii="Arial Narrow" w:hAnsi="Arial Narrow" w:cs="Arial"/>
          <w:b/>
          <w:sz w:val="22"/>
          <w:szCs w:val="22"/>
        </w:rPr>
      </w:pPr>
    </w:p>
    <w:p w14:paraId="17066224" w14:textId="77777777" w:rsidR="00832CAE" w:rsidRDefault="00832CAE" w:rsidP="00832CAE">
      <w:pPr>
        <w:rPr>
          <w:rFonts w:ascii="Arial Narrow" w:hAnsi="Arial Narrow" w:cs="Arial"/>
          <w:b/>
          <w:sz w:val="22"/>
          <w:szCs w:val="22"/>
        </w:rPr>
      </w:pPr>
      <w:r>
        <w:rPr>
          <w:rFonts w:ascii="Arial Narrow" w:hAnsi="Arial Narrow" w:cs="Arial"/>
          <w:b/>
          <w:sz w:val="22"/>
          <w:szCs w:val="22"/>
        </w:rPr>
        <w:t>Kraj in datum: _______________</w:t>
      </w:r>
    </w:p>
    <w:p w14:paraId="6AEFC116" w14:textId="77777777" w:rsidR="00832CAE" w:rsidRDefault="00832CAE" w:rsidP="00832CAE">
      <w:pPr>
        <w:rPr>
          <w:rFonts w:ascii="Arial Narrow" w:hAnsi="Arial Narrow" w:cs="Arial"/>
          <w:b/>
          <w:sz w:val="22"/>
          <w:szCs w:val="22"/>
        </w:rPr>
      </w:pPr>
    </w:p>
    <w:p w14:paraId="0ACF6A2C" w14:textId="77777777" w:rsidR="00832CAE" w:rsidRDefault="00832CAE" w:rsidP="00832CAE">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32CAE" w14:paraId="2C673E52" w14:textId="77777777" w:rsidTr="00FA59DD">
        <w:trPr>
          <w:jc w:val="right"/>
        </w:trPr>
        <w:tc>
          <w:tcPr>
            <w:tcW w:w="3827" w:type="dxa"/>
            <w:hideMark/>
          </w:tcPr>
          <w:p w14:paraId="5228D327" w14:textId="77777777" w:rsidR="00832CAE" w:rsidRDefault="00832CAE" w:rsidP="00FA59DD">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14:paraId="03396FB7" w14:textId="77777777" w:rsidR="00832CAE" w:rsidRDefault="00832CAE" w:rsidP="00FA59DD">
            <w:pPr>
              <w:spacing w:line="256" w:lineRule="auto"/>
              <w:rPr>
                <w:rFonts w:ascii="Arial Narrow" w:hAnsi="Arial Narrow" w:cs="Arial"/>
                <w:b/>
                <w:sz w:val="22"/>
                <w:szCs w:val="22"/>
                <w:lang w:eastAsia="en-US"/>
              </w:rPr>
            </w:pPr>
          </w:p>
          <w:p w14:paraId="4D7F6C36"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832CAE" w14:paraId="6D8C218D" w14:textId="77777777" w:rsidTr="00FA59DD">
        <w:trPr>
          <w:jc w:val="right"/>
        </w:trPr>
        <w:tc>
          <w:tcPr>
            <w:tcW w:w="3827" w:type="dxa"/>
          </w:tcPr>
          <w:p w14:paraId="0FCE8D15" w14:textId="77777777" w:rsidR="00832CAE" w:rsidRDefault="00832CAE" w:rsidP="00FA59DD">
            <w:pPr>
              <w:spacing w:line="256" w:lineRule="auto"/>
              <w:jc w:val="right"/>
              <w:rPr>
                <w:rFonts w:ascii="Arial Narrow" w:hAnsi="Arial Narrow" w:cs="Arial"/>
                <w:b/>
                <w:sz w:val="22"/>
                <w:szCs w:val="22"/>
                <w:lang w:eastAsia="en-US"/>
              </w:rPr>
            </w:pPr>
          </w:p>
          <w:p w14:paraId="02072870" w14:textId="77777777" w:rsidR="00832CAE" w:rsidRDefault="00832CAE" w:rsidP="00FA59DD">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14:paraId="67A700F0" w14:textId="77777777" w:rsidR="00832CAE" w:rsidRDefault="00832CAE" w:rsidP="00FA59DD">
            <w:pPr>
              <w:spacing w:line="256" w:lineRule="auto"/>
              <w:rPr>
                <w:rFonts w:ascii="Arial Narrow" w:hAnsi="Arial Narrow" w:cs="Arial"/>
                <w:b/>
                <w:sz w:val="22"/>
                <w:szCs w:val="22"/>
                <w:lang w:eastAsia="en-US"/>
              </w:rPr>
            </w:pPr>
          </w:p>
          <w:p w14:paraId="0CDBF67F" w14:textId="77777777" w:rsidR="00832CAE" w:rsidRDefault="00832CAE" w:rsidP="00FA59DD">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14:paraId="33F02000" w14:textId="77777777" w:rsidR="00832CAE" w:rsidRDefault="00832CAE" w:rsidP="00832CAE">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832CAE" w14:paraId="66BC8FFC" w14:textId="77777777" w:rsidTr="00FA59DD">
        <w:tc>
          <w:tcPr>
            <w:tcW w:w="1168" w:type="dxa"/>
            <w:hideMark/>
          </w:tcPr>
          <w:p w14:paraId="1E086A8E" w14:textId="77777777" w:rsidR="00832CAE" w:rsidRDefault="00832CAE" w:rsidP="00FA59DD">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14:paraId="43EC9929" w14:textId="77777777" w:rsidR="00832CAE" w:rsidRPr="00FF070B" w:rsidRDefault="00832CAE" w:rsidP="00FA59DD">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tc>
      </w:tr>
    </w:tbl>
    <w:p w14:paraId="6AECAB6F" w14:textId="77777777" w:rsidR="00832CAE" w:rsidRDefault="00832CAE" w:rsidP="00832CAE">
      <w:pPr>
        <w:jc w:val="both"/>
        <w:rPr>
          <w:rFonts w:ascii="Arial Narrow" w:hAnsi="Arial Narrow" w:cs="Arial"/>
          <w:b/>
        </w:rPr>
      </w:pPr>
    </w:p>
    <w:p w14:paraId="1479A8F4" w14:textId="77777777" w:rsidR="00832CAE" w:rsidRDefault="00832CAE" w:rsidP="00832CAE">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14:paraId="1A535436" w14:textId="77777777" w:rsidR="00832CAE" w:rsidRDefault="00832CAE" w:rsidP="00832CAE">
      <w:pPr>
        <w:tabs>
          <w:tab w:val="left" w:pos="5670"/>
        </w:tabs>
        <w:jc w:val="both"/>
        <w:rPr>
          <w:rFonts w:ascii="Arial Narrow" w:hAnsi="Arial Narrow" w:cs="Arial"/>
          <w:b/>
          <w:sz w:val="22"/>
          <w:szCs w:val="22"/>
        </w:rPr>
      </w:pPr>
    </w:p>
    <w:p w14:paraId="09D25E9B" w14:textId="77777777" w:rsidR="00832CAE" w:rsidRDefault="00832CAE" w:rsidP="003772E6">
      <w:pPr>
        <w:pStyle w:val="Odstavekseznama"/>
        <w:numPr>
          <w:ilvl w:val="1"/>
          <w:numId w:val="40"/>
        </w:numPr>
        <w:tabs>
          <w:tab w:val="left" w:pos="5670"/>
        </w:tabs>
        <w:spacing w:after="0" w:line="240" w:lineRule="auto"/>
        <w:contextualSpacing/>
        <w:jc w:val="both"/>
        <w:rPr>
          <w:rFonts w:ascii="Arial Narrow" w:hAnsi="Arial Narrow" w:cs="Arial"/>
          <w:b/>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14:paraId="6684229E" w14:textId="77777777" w:rsidR="00832CAE" w:rsidRDefault="00832CAE" w:rsidP="00832CAE">
      <w:pPr>
        <w:pStyle w:val="Odstavekseznama"/>
        <w:tabs>
          <w:tab w:val="left" w:pos="5670"/>
        </w:tabs>
        <w:spacing w:line="240" w:lineRule="auto"/>
        <w:ind w:left="0"/>
        <w:rPr>
          <w:rFonts w:ascii="Arial Narrow" w:hAnsi="Arial Narrow" w:cs="Arial"/>
          <w:b/>
        </w:rPr>
      </w:pPr>
    </w:p>
    <w:p w14:paraId="7630FE15" w14:textId="77777777" w:rsidR="00832CAE" w:rsidRDefault="00832CAE" w:rsidP="003772E6">
      <w:pPr>
        <w:pStyle w:val="Odstavekseznama"/>
        <w:numPr>
          <w:ilvl w:val="1"/>
          <w:numId w:val="40"/>
        </w:numPr>
        <w:tabs>
          <w:tab w:val="left" w:pos="5670"/>
        </w:tabs>
        <w:spacing w:after="0" w:line="240" w:lineRule="auto"/>
        <w:contextualSpacing/>
        <w:jc w:val="both"/>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p>
    <w:p w14:paraId="5090610A" w14:textId="77777777" w:rsidR="00832CAE" w:rsidRDefault="00832CAE" w:rsidP="00832CAE">
      <w:pPr>
        <w:tabs>
          <w:tab w:val="left" w:pos="1418"/>
        </w:tabs>
        <w:jc w:val="both"/>
        <w:rPr>
          <w:rFonts w:ascii="Arial Narrow" w:hAnsi="Arial Narrow" w:cs="Arial"/>
          <w:b/>
          <w:color w:val="FF0000"/>
        </w:rPr>
      </w:pPr>
    </w:p>
    <w:p w14:paraId="4DE7AEC0" w14:textId="77777777" w:rsidR="00832CAE" w:rsidRDefault="00832CAE" w:rsidP="00832CAE">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14:paraId="4C27C7BA" w14:textId="77777777" w:rsidR="00832CAE" w:rsidRDefault="00832CAE" w:rsidP="00832CAE">
      <w:pPr>
        <w:jc w:val="both"/>
        <w:rPr>
          <w:rFonts w:ascii="Arial Narrow" w:hAnsi="Arial Narrow" w:cs="Arial"/>
          <w:b/>
        </w:rPr>
      </w:pPr>
    </w:p>
    <w:p w14:paraId="2D260B74" w14:textId="77777777" w:rsidR="00832CAE" w:rsidRDefault="00832CAE" w:rsidP="00832CAE">
      <w:pPr>
        <w:jc w:val="both"/>
        <w:rPr>
          <w:rFonts w:ascii="Arial Narrow" w:hAnsi="Arial Narrow" w:cs="Arial"/>
          <w:b/>
        </w:rPr>
      </w:pPr>
    </w:p>
    <w:p w14:paraId="279235A9" w14:textId="77777777" w:rsidR="00832CAE" w:rsidRDefault="00832CAE" w:rsidP="00832CAE">
      <w:pPr>
        <w:jc w:val="both"/>
        <w:rPr>
          <w:rFonts w:ascii="Arial Narrow" w:hAnsi="Arial Narrow" w:cs="Arial"/>
          <w:b/>
        </w:rPr>
      </w:pPr>
    </w:p>
    <w:p w14:paraId="2F216A0A" w14:textId="77777777" w:rsidR="00832CAE" w:rsidRDefault="00832CAE" w:rsidP="00832CAE">
      <w:pPr>
        <w:jc w:val="both"/>
        <w:rPr>
          <w:rFonts w:ascii="Arial Narrow" w:hAnsi="Arial Narrow" w:cs="Arial"/>
          <w:b/>
        </w:rPr>
      </w:pPr>
    </w:p>
    <w:p w14:paraId="2FEDCCB6" w14:textId="77777777" w:rsidR="00832CAE" w:rsidRDefault="00832CAE" w:rsidP="00832CAE">
      <w:pPr>
        <w:jc w:val="both"/>
        <w:rPr>
          <w:rFonts w:ascii="Arial Narrow" w:hAnsi="Arial Narrow" w:cs="Arial"/>
          <w:b/>
        </w:rPr>
      </w:pPr>
    </w:p>
    <w:p w14:paraId="50D33C1B" w14:textId="77777777" w:rsidR="00832CAE" w:rsidRDefault="00832CAE" w:rsidP="00832CAE">
      <w:pPr>
        <w:jc w:val="both"/>
        <w:rPr>
          <w:rFonts w:ascii="Arial Narrow" w:hAnsi="Arial Narrow" w:cs="Arial"/>
          <w:b/>
        </w:rPr>
      </w:pPr>
    </w:p>
    <w:p w14:paraId="52B5B76B" w14:textId="77777777" w:rsidR="00832CAE" w:rsidRDefault="00832CAE" w:rsidP="00832CAE">
      <w:pPr>
        <w:jc w:val="both"/>
        <w:rPr>
          <w:rFonts w:ascii="Arial Narrow" w:hAnsi="Arial Narrow" w:cs="Arial"/>
          <w:b/>
        </w:rPr>
      </w:pPr>
    </w:p>
    <w:p w14:paraId="204A5505" w14:textId="77777777" w:rsidR="00832CAE" w:rsidRDefault="00832CAE" w:rsidP="00832CAE">
      <w:pPr>
        <w:jc w:val="both"/>
        <w:rPr>
          <w:rFonts w:ascii="Arial Narrow" w:hAnsi="Arial Narrow" w:cs="Arial"/>
          <w:b/>
        </w:rPr>
      </w:pPr>
    </w:p>
    <w:p w14:paraId="5EAC6FCA" w14:textId="77777777" w:rsidR="00832CAE" w:rsidRDefault="00832CAE" w:rsidP="00832CAE">
      <w:pPr>
        <w:jc w:val="both"/>
        <w:rPr>
          <w:rFonts w:ascii="Arial Narrow" w:hAnsi="Arial Narrow" w:cs="Arial"/>
          <w:b/>
        </w:rPr>
      </w:pPr>
    </w:p>
    <w:p w14:paraId="18498375" w14:textId="77777777" w:rsidR="00832CAE" w:rsidRDefault="00832CAE" w:rsidP="00832CAE">
      <w:pPr>
        <w:jc w:val="both"/>
        <w:rPr>
          <w:rFonts w:ascii="Arial Narrow" w:hAnsi="Arial Narrow" w:cs="Arial"/>
          <w:b/>
        </w:rPr>
      </w:pPr>
    </w:p>
    <w:p w14:paraId="5744E8A2" w14:textId="77777777" w:rsidR="00832CAE" w:rsidRDefault="00832CAE" w:rsidP="00832CAE">
      <w:pPr>
        <w:jc w:val="both"/>
        <w:rPr>
          <w:rFonts w:ascii="Arial Narrow" w:hAnsi="Arial Narrow" w:cs="Arial"/>
          <w:b/>
        </w:rPr>
      </w:pPr>
    </w:p>
    <w:p w14:paraId="099D737C" w14:textId="77777777" w:rsidR="00832CAE" w:rsidRDefault="00832CAE" w:rsidP="00832CAE">
      <w:pPr>
        <w:jc w:val="both"/>
        <w:rPr>
          <w:rFonts w:ascii="Arial Narrow" w:hAnsi="Arial Narrow" w:cs="Arial"/>
          <w:b/>
        </w:rPr>
      </w:pPr>
    </w:p>
    <w:p w14:paraId="78640D59" w14:textId="77777777" w:rsidR="00832CAE" w:rsidRDefault="00832CAE" w:rsidP="00832CAE">
      <w:pPr>
        <w:jc w:val="both"/>
        <w:rPr>
          <w:rFonts w:ascii="Arial Narrow" w:hAnsi="Arial Narrow" w:cs="Arial"/>
          <w:b/>
        </w:rPr>
      </w:pPr>
    </w:p>
    <w:p w14:paraId="3160FD1A" w14:textId="77777777" w:rsidR="00832CAE" w:rsidRDefault="00832CAE" w:rsidP="00832CAE">
      <w:pPr>
        <w:jc w:val="both"/>
        <w:rPr>
          <w:rFonts w:ascii="Arial Narrow" w:hAnsi="Arial Narrow" w:cs="Arial"/>
          <w:b/>
        </w:rPr>
      </w:pPr>
    </w:p>
    <w:p w14:paraId="70DAAC54" w14:textId="77777777" w:rsidR="00832CAE" w:rsidRDefault="00832CAE" w:rsidP="00832CAE">
      <w:pPr>
        <w:jc w:val="both"/>
        <w:rPr>
          <w:rFonts w:ascii="Arial Narrow" w:hAnsi="Arial Narrow" w:cs="Arial"/>
          <w:b/>
        </w:rPr>
      </w:pPr>
    </w:p>
    <w:p w14:paraId="10120336" w14:textId="77777777" w:rsidR="00832CAE" w:rsidRDefault="00832CAE" w:rsidP="00832CAE">
      <w:pPr>
        <w:jc w:val="both"/>
        <w:rPr>
          <w:rFonts w:ascii="Arial Narrow" w:hAnsi="Arial Narrow" w:cs="Arial"/>
          <w:b/>
        </w:rPr>
      </w:pPr>
    </w:p>
    <w:p w14:paraId="1E11E94A" w14:textId="77777777" w:rsidR="00832CAE" w:rsidRDefault="00832CAE" w:rsidP="00832CAE">
      <w:pPr>
        <w:jc w:val="both"/>
        <w:rPr>
          <w:rFonts w:ascii="Arial Narrow" w:hAnsi="Arial Narrow" w:cs="Arial"/>
          <w:b/>
        </w:rPr>
      </w:pPr>
    </w:p>
    <w:p w14:paraId="302F77FA" w14:textId="77777777" w:rsidR="00832CAE" w:rsidRDefault="00832CAE" w:rsidP="00832CAE">
      <w:pPr>
        <w:jc w:val="both"/>
        <w:rPr>
          <w:rFonts w:ascii="Arial Narrow" w:hAnsi="Arial Narrow" w:cs="Arial"/>
          <w:b/>
        </w:rPr>
      </w:pPr>
    </w:p>
    <w:p w14:paraId="281A7F39" w14:textId="77777777" w:rsidR="00832CAE" w:rsidRDefault="00832CAE" w:rsidP="00832CAE">
      <w:pPr>
        <w:jc w:val="both"/>
        <w:rPr>
          <w:rFonts w:ascii="Arial Narrow" w:hAnsi="Arial Narrow" w:cs="Arial"/>
          <w:b/>
        </w:rPr>
      </w:pPr>
    </w:p>
    <w:p w14:paraId="1B8F7989" w14:textId="77777777" w:rsidR="00832CAE" w:rsidRDefault="00832CAE" w:rsidP="00832CAE">
      <w:pPr>
        <w:jc w:val="both"/>
        <w:rPr>
          <w:rFonts w:ascii="Arial Narrow" w:hAnsi="Arial Narrow" w:cs="Arial"/>
          <w:b/>
        </w:rPr>
      </w:pPr>
    </w:p>
    <w:p w14:paraId="6A364FB7" w14:textId="77777777" w:rsidR="00832CAE" w:rsidRDefault="00832CAE" w:rsidP="00832CAE">
      <w:pPr>
        <w:jc w:val="both"/>
        <w:rPr>
          <w:rFonts w:ascii="Arial Narrow" w:hAnsi="Arial Narrow" w:cs="Arial"/>
          <w:b/>
        </w:rPr>
      </w:pPr>
    </w:p>
    <w:p w14:paraId="409CFC3E" w14:textId="77777777" w:rsidR="00832CAE" w:rsidRDefault="00832CAE" w:rsidP="00832CAE">
      <w:pPr>
        <w:jc w:val="both"/>
        <w:rPr>
          <w:rFonts w:ascii="Arial Narrow" w:hAnsi="Arial Narrow" w:cs="Arial"/>
          <w:b/>
        </w:rPr>
      </w:pPr>
    </w:p>
    <w:p w14:paraId="6185AB6A" w14:textId="77777777" w:rsidR="00832CAE" w:rsidRDefault="00832CAE" w:rsidP="00832CAE">
      <w:pPr>
        <w:jc w:val="both"/>
        <w:rPr>
          <w:rFonts w:ascii="Arial Narrow" w:hAnsi="Arial Narrow" w:cs="Arial"/>
          <w:b/>
        </w:rPr>
      </w:pPr>
    </w:p>
    <w:p w14:paraId="600DF9FE" w14:textId="77777777" w:rsidR="00832CAE" w:rsidRDefault="00832CAE" w:rsidP="00832CAE">
      <w:pPr>
        <w:jc w:val="both"/>
        <w:rPr>
          <w:rFonts w:ascii="Arial Narrow" w:hAnsi="Arial Narrow" w:cs="Arial"/>
          <w:b/>
        </w:rPr>
      </w:pPr>
    </w:p>
    <w:p w14:paraId="133C621D" w14:textId="77777777" w:rsidR="00832CAE" w:rsidRDefault="00832CAE" w:rsidP="00832CAE">
      <w:pPr>
        <w:jc w:val="both"/>
        <w:rPr>
          <w:rFonts w:ascii="Arial Narrow" w:hAnsi="Arial Narrow" w:cs="Arial"/>
          <w:b/>
        </w:rPr>
      </w:pPr>
    </w:p>
    <w:p w14:paraId="0E8CA80A" w14:textId="77777777" w:rsidR="00832CAE" w:rsidRDefault="00832CAE" w:rsidP="00832CAE">
      <w:pPr>
        <w:jc w:val="both"/>
        <w:rPr>
          <w:rFonts w:ascii="Arial Narrow" w:hAnsi="Arial Narrow" w:cs="Arial"/>
          <w:b/>
        </w:rPr>
      </w:pPr>
    </w:p>
    <w:p w14:paraId="45172F45" w14:textId="77777777" w:rsidR="00832CAE" w:rsidRDefault="00832CAE" w:rsidP="00832CAE">
      <w:pPr>
        <w:jc w:val="both"/>
        <w:rPr>
          <w:rFonts w:ascii="Arial Narrow" w:hAnsi="Arial Narrow" w:cs="Arial"/>
          <w:b/>
        </w:rPr>
      </w:pPr>
    </w:p>
    <w:p w14:paraId="54C9C31C" w14:textId="2C8B3E92" w:rsidR="00832CAE" w:rsidRDefault="00A46F1B" w:rsidP="00F14571">
      <w:pPr>
        <w:rPr>
          <w:rFonts w:ascii="Arial Narrow" w:hAnsi="Arial Narrow" w:cs="Arial"/>
          <w:b/>
        </w:rPr>
      </w:pPr>
      <w:r>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832CAE" w14:paraId="6668F0ED" w14:textId="77777777" w:rsidTr="00FA59DD">
        <w:tc>
          <w:tcPr>
            <w:tcW w:w="9228" w:type="dxa"/>
            <w:gridSpan w:val="3"/>
            <w:tcBorders>
              <w:top w:val="single" w:sz="4" w:space="0" w:color="auto"/>
              <w:left w:val="single" w:sz="4" w:space="0" w:color="auto"/>
              <w:bottom w:val="single" w:sz="4" w:space="0" w:color="auto"/>
              <w:right w:val="single" w:sz="4" w:space="0" w:color="auto"/>
            </w:tcBorders>
            <w:hideMark/>
          </w:tcPr>
          <w:p w14:paraId="5B4EE841" w14:textId="77777777" w:rsidR="00832CAE" w:rsidRDefault="00832CAE" w:rsidP="00FA59DD">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14:paraId="7D30F2B5" w14:textId="77777777" w:rsidR="00832CAE" w:rsidRDefault="00832CAE" w:rsidP="00FA59DD">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59DBF593" w14:textId="77777777" w:rsidR="00832CAE" w:rsidRDefault="00832CAE" w:rsidP="00FA59DD">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832CAE" w14:paraId="2E817E8E" w14:textId="77777777" w:rsidTr="00FA59DD">
        <w:trPr>
          <w:gridAfter w:val="1"/>
          <w:wAfter w:w="679" w:type="dxa"/>
        </w:trPr>
        <w:tc>
          <w:tcPr>
            <w:tcW w:w="1428" w:type="dxa"/>
            <w:tcBorders>
              <w:top w:val="single" w:sz="4" w:space="0" w:color="auto"/>
              <w:left w:val="nil"/>
              <w:bottom w:val="nil"/>
              <w:right w:val="nil"/>
            </w:tcBorders>
            <w:hideMark/>
          </w:tcPr>
          <w:p w14:paraId="62EF9CD8" w14:textId="77777777" w:rsidR="00832CAE" w:rsidRDefault="00832CAE" w:rsidP="00FA59DD">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1D610820" w14:textId="77777777" w:rsidR="00832CAE" w:rsidRDefault="00832CAE" w:rsidP="00FA59DD">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 xml:space="preserve">v </w:t>
            </w:r>
            <w:proofErr w:type="spellStart"/>
            <w:r>
              <w:rPr>
                <w:rFonts w:ascii="Arial Narrow" w:hAnsi="Arial Narrow" w:cs="Arial"/>
                <w:smallCaps/>
                <w:color w:val="0000FF"/>
                <w:sz w:val="22"/>
                <w:szCs w:val="22"/>
              </w:rPr>
              <w:t>pdf</w:t>
            </w:r>
            <w:proofErr w:type="spellEnd"/>
            <w:r>
              <w:rPr>
                <w:rFonts w:ascii="Arial Narrow" w:hAnsi="Arial Narrow" w:cs="Arial"/>
                <w:smallCaps/>
                <w:color w:val="0000FF"/>
                <w:sz w:val="22"/>
                <w:szCs w:val="22"/>
              </w:rPr>
              <w:t xml:space="preserve"> obliki</w:t>
            </w:r>
          </w:p>
        </w:tc>
      </w:tr>
    </w:tbl>
    <w:p w14:paraId="38E0D9A4" w14:textId="77777777" w:rsidR="00832CAE" w:rsidRDefault="00832CAE" w:rsidP="00832CAE">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250A2A11" w14:textId="77777777" w:rsidR="00832CAE" w:rsidRDefault="00832CAE" w:rsidP="00832CAE">
      <w:pPr>
        <w:jc w:val="both"/>
        <w:rPr>
          <w:rFonts w:ascii="Arial Narrow" w:hAnsi="Arial Narrow" w:cs="Arial"/>
          <w:b/>
          <w:sz w:val="20"/>
          <w:szCs w:val="20"/>
        </w:rPr>
      </w:pPr>
      <w:r>
        <w:rPr>
          <w:rFonts w:ascii="Arial Narrow" w:hAnsi="Arial Narrow" w:cs="Arial"/>
          <w:b/>
          <w:sz w:val="20"/>
          <w:szCs w:val="20"/>
        </w:rPr>
        <w:t>vključili naslednjega/naslednje  podizvajalca/e:</w:t>
      </w:r>
    </w:p>
    <w:p w14:paraId="11FC9E94" w14:textId="77777777" w:rsidR="00832CAE" w:rsidRDefault="00832CAE" w:rsidP="00832CAE">
      <w:pPr>
        <w:jc w:val="both"/>
        <w:rPr>
          <w:rFonts w:ascii="Arial Narrow" w:hAnsi="Arial Narrow" w:cs="Arial"/>
          <w:sz w:val="20"/>
          <w:szCs w:val="20"/>
        </w:rPr>
      </w:pPr>
    </w:p>
    <w:p w14:paraId="235C436C" w14:textId="77777777" w:rsidR="00832CAE" w:rsidRDefault="00832CAE" w:rsidP="00832CAE">
      <w:pPr>
        <w:jc w:val="both"/>
        <w:rPr>
          <w:rFonts w:ascii="Arial Narrow" w:hAnsi="Arial Narrow" w:cs="Arial"/>
          <w:b/>
          <w:sz w:val="20"/>
          <w:szCs w:val="20"/>
        </w:rPr>
      </w:pPr>
      <w:r>
        <w:rPr>
          <w:rFonts w:ascii="Arial Narrow" w:hAnsi="Arial Narrow" w:cs="Arial"/>
          <w:b/>
          <w:sz w:val="20"/>
          <w:szCs w:val="20"/>
        </w:rPr>
        <w:t>1. Podatki o podizvajalcu:</w:t>
      </w:r>
    </w:p>
    <w:p w14:paraId="25934DCB" w14:textId="77777777" w:rsidR="00832CAE" w:rsidRDefault="00832CAE" w:rsidP="00832CAE">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832CAE" w14:paraId="1BE01D2D"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1F1C2A22" w14:textId="77777777" w:rsidR="00832CAE" w:rsidRDefault="00832CAE" w:rsidP="00FA59DD">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16891579" w14:textId="77777777" w:rsidR="00832CAE" w:rsidRDefault="00832CAE" w:rsidP="00FA59DD">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24098280" w14:textId="77777777" w:rsidR="00832CAE" w:rsidRDefault="00832CAE" w:rsidP="00FA59DD">
            <w:pPr>
              <w:spacing w:line="256" w:lineRule="auto"/>
              <w:jc w:val="both"/>
              <w:rPr>
                <w:rFonts w:ascii="Arial Narrow" w:hAnsi="Arial Narrow" w:cs="Arial"/>
                <w:sz w:val="20"/>
                <w:szCs w:val="20"/>
                <w:lang w:eastAsia="en-US"/>
              </w:rPr>
            </w:pPr>
          </w:p>
        </w:tc>
      </w:tr>
      <w:tr w:rsidR="00832CAE" w14:paraId="733C1ACD"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7FCC156B" w14:textId="77777777" w:rsidR="00832CAE" w:rsidRDefault="00832CAE" w:rsidP="00FA59DD">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535EB46A" w14:textId="77777777" w:rsidR="00832CAE" w:rsidRDefault="00832CAE" w:rsidP="00FA59DD">
            <w:pPr>
              <w:spacing w:line="256" w:lineRule="auto"/>
              <w:jc w:val="both"/>
              <w:rPr>
                <w:rFonts w:ascii="Arial Narrow" w:hAnsi="Arial Narrow" w:cs="Arial"/>
                <w:sz w:val="20"/>
                <w:szCs w:val="20"/>
                <w:lang w:eastAsia="en-US"/>
              </w:rPr>
            </w:pPr>
          </w:p>
        </w:tc>
      </w:tr>
      <w:tr w:rsidR="00832CAE" w14:paraId="70EB3655"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63DD1192" w14:textId="77777777" w:rsidR="00832CAE" w:rsidRDefault="00832CAE" w:rsidP="00FA59DD">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32F80BD8" w14:textId="77777777" w:rsidR="00832CAE" w:rsidRDefault="00832CAE" w:rsidP="00FA59DD">
            <w:pPr>
              <w:spacing w:line="256" w:lineRule="auto"/>
              <w:jc w:val="both"/>
              <w:rPr>
                <w:rFonts w:ascii="Arial Narrow" w:hAnsi="Arial Narrow" w:cs="Arial"/>
                <w:sz w:val="20"/>
                <w:szCs w:val="20"/>
                <w:lang w:eastAsia="en-US"/>
              </w:rPr>
            </w:pPr>
          </w:p>
        </w:tc>
      </w:tr>
      <w:tr w:rsidR="00832CAE" w14:paraId="6D3AD560"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0A90450E" w14:textId="77777777" w:rsidR="00832CAE" w:rsidRDefault="00832CAE" w:rsidP="00FA59DD">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BB5EC65" w14:textId="77777777" w:rsidR="00832CAE" w:rsidRDefault="00832CAE" w:rsidP="00FA59DD">
            <w:pPr>
              <w:spacing w:line="256" w:lineRule="auto"/>
              <w:jc w:val="both"/>
              <w:rPr>
                <w:rFonts w:ascii="Arial Narrow" w:hAnsi="Arial Narrow" w:cs="Arial"/>
                <w:sz w:val="20"/>
                <w:szCs w:val="20"/>
                <w:lang w:eastAsia="en-US"/>
              </w:rPr>
            </w:pPr>
          </w:p>
        </w:tc>
      </w:tr>
      <w:tr w:rsidR="00832CAE" w14:paraId="465C9431"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0518B94B" w14:textId="77777777" w:rsidR="00832CAE" w:rsidRDefault="00832CAE" w:rsidP="00FA59DD">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208917A3" w14:textId="77777777" w:rsidR="00832CAE" w:rsidRDefault="00832CAE" w:rsidP="00FA59DD">
            <w:pPr>
              <w:spacing w:line="256" w:lineRule="auto"/>
              <w:jc w:val="both"/>
              <w:rPr>
                <w:rFonts w:ascii="Arial Narrow" w:hAnsi="Arial Narrow" w:cs="Arial"/>
                <w:sz w:val="20"/>
                <w:szCs w:val="20"/>
                <w:lang w:eastAsia="en-US"/>
              </w:rPr>
            </w:pPr>
          </w:p>
        </w:tc>
      </w:tr>
      <w:tr w:rsidR="00832CAE" w14:paraId="6BFB605C"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68ADFCAE" w14:textId="77777777" w:rsidR="00832CAE" w:rsidRDefault="00832CAE" w:rsidP="00FA59DD">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75C39A17" w14:textId="77777777" w:rsidR="00832CAE" w:rsidRDefault="00832CAE" w:rsidP="00FA59DD">
            <w:pPr>
              <w:spacing w:line="256" w:lineRule="auto"/>
              <w:jc w:val="both"/>
              <w:rPr>
                <w:rFonts w:ascii="Arial Narrow" w:hAnsi="Arial Narrow" w:cs="Arial"/>
                <w:sz w:val="20"/>
                <w:szCs w:val="20"/>
                <w:lang w:eastAsia="en-US"/>
              </w:rPr>
            </w:pPr>
          </w:p>
        </w:tc>
      </w:tr>
      <w:tr w:rsidR="00832CAE" w14:paraId="241AA8CD"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25AC9AF1" w14:textId="77777777" w:rsidR="00832CAE" w:rsidRDefault="00832CAE" w:rsidP="00FA59DD">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69C0CA38" w14:textId="77777777" w:rsidR="00832CAE" w:rsidRDefault="00832CAE" w:rsidP="00FA59DD">
            <w:pPr>
              <w:spacing w:line="256" w:lineRule="auto"/>
              <w:jc w:val="both"/>
              <w:rPr>
                <w:rFonts w:ascii="Arial Narrow" w:hAnsi="Arial Narrow" w:cs="Arial"/>
                <w:sz w:val="20"/>
                <w:szCs w:val="20"/>
                <w:lang w:eastAsia="en-US"/>
              </w:rPr>
            </w:pPr>
          </w:p>
        </w:tc>
      </w:tr>
      <w:tr w:rsidR="00832CAE" w14:paraId="0DDC1BD7"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2DCA8DE0" w14:textId="77777777" w:rsidR="00832CAE" w:rsidRDefault="00832CAE" w:rsidP="00FA59DD">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4EB19634" w14:textId="77777777" w:rsidR="00832CAE" w:rsidRDefault="00832CAE" w:rsidP="00FA59DD">
            <w:pPr>
              <w:spacing w:line="256" w:lineRule="auto"/>
              <w:jc w:val="both"/>
              <w:rPr>
                <w:rFonts w:ascii="Arial Narrow" w:hAnsi="Arial Narrow" w:cs="Arial"/>
                <w:sz w:val="20"/>
                <w:szCs w:val="20"/>
                <w:lang w:eastAsia="en-US"/>
              </w:rPr>
            </w:pPr>
          </w:p>
        </w:tc>
      </w:tr>
    </w:tbl>
    <w:p w14:paraId="5024BD81" w14:textId="77777777" w:rsidR="00832CAE" w:rsidRDefault="00832CAE" w:rsidP="00832CAE">
      <w:pPr>
        <w:jc w:val="both"/>
        <w:rPr>
          <w:rFonts w:ascii="Arial Narrow" w:hAnsi="Arial Narrow" w:cs="Arial"/>
          <w:sz w:val="20"/>
          <w:szCs w:val="20"/>
        </w:rPr>
      </w:pPr>
    </w:p>
    <w:p w14:paraId="2C86D2C2" w14:textId="77777777" w:rsidR="00832CAE" w:rsidRDefault="00832CAE" w:rsidP="00832CAE">
      <w:pPr>
        <w:jc w:val="both"/>
        <w:rPr>
          <w:rFonts w:ascii="Arial Narrow" w:hAnsi="Arial Narrow" w:cs="Arial"/>
          <w:b/>
          <w:sz w:val="20"/>
          <w:szCs w:val="20"/>
        </w:rPr>
      </w:pPr>
      <w:r>
        <w:rPr>
          <w:rFonts w:ascii="Arial Narrow" w:hAnsi="Arial Narrow" w:cs="Arial"/>
          <w:b/>
          <w:sz w:val="20"/>
          <w:szCs w:val="20"/>
        </w:rPr>
        <w:t>2. Predmet naročila:</w:t>
      </w:r>
    </w:p>
    <w:p w14:paraId="4B502E99" w14:textId="77777777" w:rsidR="00832CAE" w:rsidRDefault="00832CAE" w:rsidP="00832CAE">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832CAE" w14:paraId="363C4E4C"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5E18806B" w14:textId="77777777" w:rsidR="00832CAE" w:rsidRDefault="00832CAE" w:rsidP="00FA59DD">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6D0364BB" w14:textId="77777777" w:rsidR="00832CAE" w:rsidRDefault="00832CAE" w:rsidP="00FA59DD">
            <w:pPr>
              <w:spacing w:line="256" w:lineRule="auto"/>
              <w:jc w:val="both"/>
              <w:rPr>
                <w:rFonts w:ascii="Arial Narrow" w:hAnsi="Arial Narrow" w:cs="Arial"/>
                <w:sz w:val="20"/>
                <w:szCs w:val="20"/>
                <w:lang w:eastAsia="en-US"/>
              </w:rPr>
            </w:pPr>
          </w:p>
        </w:tc>
      </w:tr>
      <w:tr w:rsidR="00832CAE" w14:paraId="5FCC4023"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429496E5" w14:textId="77777777" w:rsidR="00832CAE" w:rsidRDefault="00832CAE" w:rsidP="00FA59DD">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96DAE80" w14:textId="77777777" w:rsidR="00832CAE" w:rsidRDefault="00832CAE" w:rsidP="00FA59DD">
            <w:pPr>
              <w:spacing w:line="256" w:lineRule="auto"/>
              <w:jc w:val="both"/>
              <w:rPr>
                <w:rFonts w:ascii="Arial Narrow" w:hAnsi="Arial Narrow" w:cs="Arial"/>
                <w:sz w:val="20"/>
                <w:szCs w:val="20"/>
                <w:lang w:eastAsia="en-US"/>
              </w:rPr>
            </w:pPr>
          </w:p>
        </w:tc>
      </w:tr>
      <w:tr w:rsidR="00832CAE" w14:paraId="0ABAF02B"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39C55E2D" w14:textId="77777777" w:rsidR="00832CAE" w:rsidRDefault="00832CAE" w:rsidP="00FA59DD">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63BAA78E" w14:textId="77777777" w:rsidR="00832CAE" w:rsidRDefault="00832CAE" w:rsidP="00FA59DD">
            <w:pPr>
              <w:spacing w:line="256" w:lineRule="auto"/>
              <w:jc w:val="both"/>
              <w:rPr>
                <w:rFonts w:ascii="Arial Narrow" w:hAnsi="Arial Narrow" w:cs="Arial"/>
                <w:sz w:val="20"/>
                <w:szCs w:val="20"/>
                <w:lang w:eastAsia="en-US"/>
              </w:rPr>
            </w:pPr>
          </w:p>
        </w:tc>
      </w:tr>
      <w:tr w:rsidR="00832CAE" w14:paraId="3A90D273"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409C6595" w14:textId="77777777" w:rsidR="00832CAE" w:rsidRDefault="00832CAE" w:rsidP="00FA59DD">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AF1D54D" w14:textId="77777777" w:rsidR="00832CAE" w:rsidRDefault="00832CAE" w:rsidP="00FA59DD">
            <w:pPr>
              <w:spacing w:line="256" w:lineRule="auto"/>
              <w:jc w:val="both"/>
              <w:rPr>
                <w:rFonts w:ascii="Arial Narrow" w:hAnsi="Arial Narrow" w:cs="Arial"/>
                <w:sz w:val="20"/>
                <w:szCs w:val="20"/>
                <w:lang w:eastAsia="en-US"/>
              </w:rPr>
            </w:pPr>
          </w:p>
        </w:tc>
      </w:tr>
      <w:tr w:rsidR="00832CAE" w14:paraId="64749890" w14:textId="77777777" w:rsidTr="00FA59DD">
        <w:tc>
          <w:tcPr>
            <w:tcW w:w="2268" w:type="dxa"/>
            <w:tcBorders>
              <w:top w:val="single" w:sz="4" w:space="0" w:color="auto"/>
              <w:left w:val="single" w:sz="4" w:space="0" w:color="auto"/>
              <w:bottom w:val="single" w:sz="4" w:space="0" w:color="auto"/>
              <w:right w:val="single" w:sz="4" w:space="0" w:color="auto"/>
            </w:tcBorders>
            <w:hideMark/>
          </w:tcPr>
          <w:p w14:paraId="60E659B2" w14:textId="77777777" w:rsidR="00832CAE" w:rsidRDefault="00832CAE" w:rsidP="00FA59DD">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00BEC4B" w14:textId="77777777" w:rsidR="00832CAE" w:rsidRDefault="00832CAE" w:rsidP="00FA59DD">
            <w:pPr>
              <w:spacing w:line="256" w:lineRule="auto"/>
              <w:jc w:val="both"/>
              <w:rPr>
                <w:rFonts w:ascii="Arial Narrow" w:hAnsi="Arial Narrow" w:cs="Arial"/>
                <w:sz w:val="20"/>
                <w:szCs w:val="20"/>
                <w:lang w:eastAsia="en-US"/>
              </w:rPr>
            </w:pPr>
          </w:p>
        </w:tc>
      </w:tr>
    </w:tbl>
    <w:p w14:paraId="680DC9AB" w14:textId="77777777" w:rsidR="00832CAE" w:rsidRDefault="00832CAE" w:rsidP="00832CAE">
      <w:pPr>
        <w:jc w:val="both"/>
        <w:rPr>
          <w:rFonts w:ascii="Arial Narrow" w:hAnsi="Arial Narrow" w:cs="Arial"/>
          <w:sz w:val="20"/>
          <w:szCs w:val="20"/>
        </w:rPr>
      </w:pPr>
    </w:p>
    <w:p w14:paraId="73FE882C" w14:textId="77777777" w:rsidR="00832CAE" w:rsidRDefault="00832CAE" w:rsidP="00832CAE">
      <w:pPr>
        <w:jc w:val="both"/>
        <w:rPr>
          <w:rFonts w:ascii="Arial Narrow" w:hAnsi="Arial Narrow" w:cs="Arial"/>
          <w:sz w:val="20"/>
          <w:szCs w:val="20"/>
        </w:rPr>
      </w:pPr>
      <w:r>
        <w:rPr>
          <w:rFonts w:ascii="Arial Narrow" w:hAnsi="Arial Narrow" w:cs="Arial"/>
          <w:sz w:val="20"/>
          <w:szCs w:val="20"/>
        </w:rPr>
        <w:t>Datum: _________________</w:t>
      </w:r>
    </w:p>
    <w:p w14:paraId="06BB0523" w14:textId="77777777" w:rsidR="00832CAE" w:rsidRDefault="00832CAE" w:rsidP="00832CAE">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14:paraId="4FC0BAA6" w14:textId="77777777" w:rsidR="00832CAE" w:rsidRDefault="00832CAE" w:rsidP="00832CAE">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2FC54F38" w14:textId="77777777" w:rsidR="00832CAE" w:rsidRDefault="00832CAE" w:rsidP="00832CAE">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3F7CD3D0" w14:textId="77777777" w:rsidR="00832CAE" w:rsidRDefault="00832CAE" w:rsidP="00832CAE">
      <w:pPr>
        <w:jc w:val="both"/>
        <w:rPr>
          <w:rFonts w:ascii="Arial Narrow" w:hAnsi="Arial Narrow" w:cs="Arial"/>
          <w:b/>
          <w:sz w:val="20"/>
          <w:szCs w:val="20"/>
          <w:u w:val="single"/>
        </w:rPr>
      </w:pPr>
    </w:p>
    <w:p w14:paraId="32D69C71" w14:textId="77777777" w:rsidR="00832CAE" w:rsidRDefault="00832CAE" w:rsidP="00832CAE">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E3C78A2" w14:textId="77777777" w:rsidR="00832CAE" w:rsidRDefault="00832CAE" w:rsidP="00832CAE">
      <w:pPr>
        <w:rPr>
          <w:rFonts w:ascii="Arial Narrow" w:hAnsi="Arial Narrow" w:cs="Arial"/>
          <w:sz w:val="20"/>
          <w:szCs w:val="20"/>
        </w:rPr>
      </w:pPr>
    </w:p>
    <w:p w14:paraId="20ECDA09" w14:textId="77777777" w:rsidR="00832CAE" w:rsidRDefault="00832CAE" w:rsidP="00832CAE">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3975566C" w14:textId="77777777" w:rsidR="00832CAE" w:rsidRDefault="00832CAE" w:rsidP="00832CAE">
      <w:pPr>
        <w:jc w:val="center"/>
        <w:rPr>
          <w:rFonts w:ascii="Arial Narrow" w:hAnsi="Arial Narrow" w:cs="Arial"/>
          <w:b/>
          <w:sz w:val="20"/>
          <w:szCs w:val="20"/>
        </w:rPr>
      </w:pPr>
    </w:p>
    <w:p w14:paraId="65814E31" w14:textId="77777777" w:rsidR="00832CAE" w:rsidRDefault="00832CAE" w:rsidP="00832CAE">
      <w:pPr>
        <w:jc w:val="center"/>
        <w:rPr>
          <w:rFonts w:ascii="Arial Narrow" w:hAnsi="Arial Narrow" w:cs="Arial"/>
          <w:b/>
          <w:sz w:val="20"/>
          <w:szCs w:val="20"/>
        </w:rPr>
      </w:pPr>
      <w:r>
        <w:rPr>
          <w:rFonts w:ascii="Arial Narrow" w:hAnsi="Arial Narrow" w:cs="Arial"/>
          <w:b/>
          <w:sz w:val="20"/>
          <w:szCs w:val="20"/>
        </w:rPr>
        <w:t>I Z J A V L J A M,</w:t>
      </w:r>
    </w:p>
    <w:p w14:paraId="2CA1894A" w14:textId="77777777" w:rsidR="00832CAE" w:rsidRDefault="00832CAE" w:rsidP="00832CAE">
      <w:pPr>
        <w:jc w:val="center"/>
        <w:rPr>
          <w:rFonts w:ascii="Arial Narrow" w:hAnsi="Arial Narrow" w:cs="Arial"/>
          <w:b/>
          <w:sz w:val="20"/>
          <w:szCs w:val="20"/>
        </w:rPr>
      </w:pPr>
    </w:p>
    <w:p w14:paraId="4C1CAD68" w14:textId="77777777" w:rsidR="00832CAE" w:rsidRDefault="00832CAE" w:rsidP="00832CAE">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03353A3D" w14:textId="77777777" w:rsidR="00832CAE" w:rsidRDefault="00832CAE" w:rsidP="00832CAE">
      <w:pPr>
        <w:jc w:val="both"/>
        <w:rPr>
          <w:rFonts w:ascii="Arial Narrow" w:hAnsi="Arial Narrow" w:cs="Arial"/>
          <w:sz w:val="20"/>
          <w:szCs w:val="20"/>
        </w:rPr>
      </w:pPr>
    </w:p>
    <w:p w14:paraId="2C07E644" w14:textId="77777777" w:rsidR="00832CAE" w:rsidRDefault="00832CAE" w:rsidP="00832CAE">
      <w:pPr>
        <w:jc w:val="both"/>
        <w:rPr>
          <w:rFonts w:ascii="Arial Narrow" w:hAnsi="Arial Narrow" w:cs="Arial"/>
          <w:sz w:val="20"/>
          <w:szCs w:val="20"/>
        </w:rPr>
      </w:pPr>
      <w:r>
        <w:rPr>
          <w:rFonts w:ascii="Arial Narrow" w:hAnsi="Arial Narrow" w:cs="Arial"/>
          <w:sz w:val="20"/>
          <w:szCs w:val="20"/>
        </w:rPr>
        <w:t>Datum: __________</w:t>
      </w:r>
    </w:p>
    <w:p w14:paraId="461989B5" w14:textId="77777777" w:rsidR="00832CAE" w:rsidRDefault="00832CAE" w:rsidP="00832CAE">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5CC4CEC7" w14:textId="77777777" w:rsidR="00832CAE" w:rsidRDefault="00832CAE" w:rsidP="00832CAE">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14:paraId="053D82F6" w14:textId="77777777" w:rsidR="00832CAE" w:rsidRPr="00FF070B" w:rsidRDefault="00832CAE" w:rsidP="00FF070B">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14:paraId="23D5C29A" w14:textId="77777777" w:rsidR="00832CAE" w:rsidRDefault="00832CAE" w:rsidP="00832CAE">
      <w:pPr>
        <w:rPr>
          <w:rFonts w:ascii="Arial Narrow" w:hAnsi="Arial Narrow" w:cs="Arial"/>
        </w:rPr>
      </w:pPr>
    </w:p>
    <w:p w14:paraId="09416B3A" w14:textId="77777777" w:rsidR="000152EE" w:rsidRDefault="000152EE" w:rsidP="00832CAE">
      <w:pPr>
        <w:jc w:val="center"/>
        <w:rPr>
          <w:rFonts w:ascii="Arial Narrow" w:hAnsi="Arial Narrow"/>
          <w:b/>
        </w:rPr>
      </w:pPr>
    </w:p>
    <w:p w14:paraId="2DBB32EA" w14:textId="77777777" w:rsidR="000152EE" w:rsidRDefault="000152EE" w:rsidP="00832CAE">
      <w:pPr>
        <w:jc w:val="center"/>
        <w:rPr>
          <w:rFonts w:ascii="Arial Narrow" w:hAnsi="Arial Narrow"/>
          <w:b/>
        </w:rPr>
      </w:pPr>
    </w:p>
    <w:p w14:paraId="5A97605D" w14:textId="77777777" w:rsidR="00832CAE" w:rsidRDefault="00832CAE" w:rsidP="00832CAE">
      <w:pPr>
        <w:jc w:val="center"/>
        <w:rPr>
          <w:rFonts w:ascii="Arial Narrow" w:hAnsi="Arial Narrow"/>
          <w:b/>
        </w:rPr>
      </w:pPr>
      <w:bookmarkStart w:id="2" w:name="_GoBack"/>
      <w:r>
        <w:rPr>
          <w:rFonts w:ascii="Arial Narrow" w:hAnsi="Arial Narrow"/>
          <w:b/>
        </w:rPr>
        <w:lastRenderedPageBreak/>
        <w:t>NAVODILO ZA IZPOLNJEVANJE PREDRAČUNA (DRUGI DOKUMENTI)</w:t>
      </w:r>
    </w:p>
    <w:p w14:paraId="7C58C87E" w14:textId="77777777" w:rsidR="00832CAE" w:rsidRDefault="00832CAE" w:rsidP="00832CAE">
      <w:pPr>
        <w:jc w:val="both"/>
        <w:rPr>
          <w:rFonts w:ascii="Arial Narrow" w:hAnsi="Arial Narrow"/>
          <w:b/>
        </w:rPr>
      </w:pPr>
    </w:p>
    <w:p w14:paraId="75107B83" w14:textId="77777777" w:rsidR="00832CAE" w:rsidRDefault="00832CAE" w:rsidP="003772E6">
      <w:pPr>
        <w:numPr>
          <w:ilvl w:val="0"/>
          <w:numId w:val="35"/>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14:paraId="145F469B" w14:textId="77777777" w:rsidR="00832CAE" w:rsidRDefault="00832CAE" w:rsidP="00832CAE">
      <w:pPr>
        <w:ind w:left="644"/>
        <w:jc w:val="both"/>
        <w:rPr>
          <w:rFonts w:ascii="Arial Narrow" w:hAnsi="Arial Narrow"/>
        </w:rPr>
      </w:pPr>
    </w:p>
    <w:p w14:paraId="26245F15" w14:textId="146FA173" w:rsidR="00832CAE" w:rsidRPr="00103CDD" w:rsidRDefault="00832CAE" w:rsidP="003772E6">
      <w:pPr>
        <w:numPr>
          <w:ilvl w:val="0"/>
          <w:numId w:val="35"/>
        </w:numPr>
        <w:jc w:val="both"/>
        <w:rPr>
          <w:rFonts w:ascii="Arial Narrow" w:hAnsi="Arial Narrow"/>
        </w:rPr>
      </w:pPr>
      <w:r>
        <w:rPr>
          <w:rFonts w:ascii="Arial Narrow" w:hAnsi="Arial Narrow"/>
        </w:rPr>
        <w:t>TABELA JE PRIPRAVLJENA V EXCELU 2007 IN SHRANJENA POD IMENOM</w:t>
      </w:r>
      <w:r w:rsidRPr="00103CDD">
        <w:rPr>
          <w:rFonts w:ascii="Arial Narrow" w:hAnsi="Arial Narrow"/>
        </w:rPr>
        <w:t xml:space="preserve">: </w:t>
      </w:r>
      <w:r w:rsidRPr="00CD38EC">
        <w:rPr>
          <w:rFonts w:ascii="Arial Narrow" w:hAnsi="Arial Narrow"/>
          <w:b/>
          <w:color w:val="FF0000"/>
        </w:rPr>
        <w:t>845080</w:t>
      </w:r>
      <w:r w:rsidR="000652F0" w:rsidRPr="00CD38EC">
        <w:rPr>
          <w:rFonts w:ascii="Arial Narrow" w:hAnsi="Arial Narrow"/>
          <w:b/>
          <w:color w:val="FF0000"/>
        </w:rPr>
        <w:t>105</w:t>
      </w:r>
      <w:r w:rsidR="00446A0D" w:rsidRPr="00CD38EC">
        <w:rPr>
          <w:rFonts w:ascii="Arial Narrow" w:hAnsi="Arial Narrow"/>
          <w:b/>
          <w:color w:val="FF0000"/>
        </w:rPr>
        <w:t>-</w:t>
      </w:r>
      <w:r w:rsidR="009C097F" w:rsidRPr="00CD38EC">
        <w:rPr>
          <w:rFonts w:ascii="Arial Narrow" w:hAnsi="Arial Narrow"/>
          <w:b/>
          <w:color w:val="FF0000"/>
        </w:rPr>
        <w:t>150-21</w:t>
      </w:r>
      <w:r w:rsidR="00FA588D" w:rsidRPr="00CD38EC">
        <w:rPr>
          <w:rFonts w:ascii="Arial Narrow" w:hAnsi="Arial Narrow"/>
          <w:b/>
          <w:color w:val="FF0000"/>
        </w:rPr>
        <w:t>_001</w:t>
      </w:r>
      <w:r w:rsidRPr="00CD38EC">
        <w:rPr>
          <w:rFonts w:ascii="Arial Narrow" w:hAnsi="Arial Narrow"/>
          <w:color w:val="FF0000"/>
        </w:rPr>
        <w:t xml:space="preserve"> </w:t>
      </w:r>
      <w:r w:rsidRPr="00103CDD">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5C607A00" w14:textId="77777777" w:rsidR="00832CAE" w:rsidRPr="00103CDD" w:rsidRDefault="00832CAE" w:rsidP="00832CAE">
      <w:pPr>
        <w:ind w:left="644"/>
        <w:jc w:val="both"/>
        <w:rPr>
          <w:rFonts w:ascii="Arial Narrow" w:hAnsi="Arial Narrow"/>
        </w:rPr>
      </w:pPr>
    </w:p>
    <w:p w14:paraId="7C3535E0" w14:textId="77777777" w:rsidR="00832CAE" w:rsidRPr="00103CDD" w:rsidRDefault="00832CAE" w:rsidP="003772E6">
      <w:pPr>
        <w:numPr>
          <w:ilvl w:val="0"/>
          <w:numId w:val="35"/>
        </w:numPr>
        <w:jc w:val="both"/>
        <w:rPr>
          <w:rFonts w:ascii="Arial Narrow" w:hAnsi="Arial Narrow"/>
        </w:rPr>
      </w:pPr>
      <w:r w:rsidRPr="00103CDD">
        <w:rPr>
          <w:rFonts w:ascii="Arial Narrow" w:hAnsi="Arial Narrow"/>
        </w:rPr>
        <w:t>IZPOLNJEVANJE TABELE PREDRAČUNA:</w:t>
      </w:r>
    </w:p>
    <w:p w14:paraId="2060D773" w14:textId="7B5766C1" w:rsidR="00832CAE" w:rsidRPr="00CD38EC" w:rsidRDefault="00832CAE" w:rsidP="003772E6">
      <w:pPr>
        <w:numPr>
          <w:ilvl w:val="0"/>
          <w:numId w:val="35"/>
        </w:numPr>
        <w:jc w:val="both"/>
        <w:rPr>
          <w:rFonts w:ascii="Arial Narrow" w:hAnsi="Arial Narrow"/>
          <w:b/>
          <w:color w:val="FF0000"/>
        </w:rPr>
      </w:pPr>
      <w:r w:rsidRPr="00103CDD">
        <w:rPr>
          <w:rFonts w:ascii="Arial Narrow" w:hAnsi="Arial Narrow"/>
          <w:b/>
        </w:rPr>
        <w:t>Datoteka:</w:t>
      </w:r>
      <w:r w:rsidRPr="00103CDD">
        <w:rPr>
          <w:rFonts w:ascii="Arial Narrow" w:hAnsi="Arial Narrow"/>
        </w:rPr>
        <w:t xml:space="preserve"> </w:t>
      </w:r>
      <w:r w:rsidR="00682FEC" w:rsidRPr="00CD38EC">
        <w:rPr>
          <w:rFonts w:ascii="Arial Narrow" w:hAnsi="Arial Narrow"/>
          <w:b/>
          <w:color w:val="FF0000"/>
        </w:rPr>
        <w:t>8450800105</w:t>
      </w:r>
      <w:r w:rsidR="009C097F" w:rsidRPr="00CD38EC">
        <w:rPr>
          <w:rFonts w:ascii="Arial Narrow" w:hAnsi="Arial Narrow"/>
          <w:b/>
          <w:color w:val="FF0000"/>
        </w:rPr>
        <w:t>-150-21</w:t>
      </w:r>
      <w:r w:rsidR="00FA588D" w:rsidRPr="00CD38EC">
        <w:rPr>
          <w:rFonts w:ascii="Arial Narrow" w:hAnsi="Arial Narrow"/>
          <w:b/>
          <w:color w:val="FF0000"/>
        </w:rPr>
        <w:t>_001</w:t>
      </w:r>
    </w:p>
    <w:p w14:paraId="4CACD2BF" w14:textId="77777777" w:rsidR="00B60345" w:rsidRPr="001C3E9E" w:rsidRDefault="00B60345" w:rsidP="00B60345">
      <w:pPr>
        <w:jc w:val="both"/>
        <w:rPr>
          <w:rFonts w:ascii="Arial Narrow" w:hAnsi="Arial Narrow" w:cs="Calibri"/>
          <w:sz w:val="22"/>
          <w:szCs w:val="22"/>
        </w:rPr>
      </w:pPr>
    </w:p>
    <w:p w14:paraId="1D1DBE95" w14:textId="5C7224A3" w:rsidR="00B60345" w:rsidRPr="001C3E9E" w:rsidRDefault="00B60345" w:rsidP="00B60345">
      <w:pPr>
        <w:numPr>
          <w:ilvl w:val="0"/>
          <w:numId w:val="35"/>
        </w:numPr>
        <w:jc w:val="both"/>
        <w:rPr>
          <w:rFonts w:ascii="Arial Narrow" w:hAnsi="Arial Narrow" w:cs="Calibri"/>
          <w:sz w:val="22"/>
          <w:szCs w:val="22"/>
        </w:rPr>
      </w:pPr>
      <w:r w:rsidRPr="001C3E9E">
        <w:rPr>
          <w:rFonts w:ascii="Arial Narrow" w:hAnsi="Arial Narrow" w:cs="Calibri"/>
          <w:sz w:val="22"/>
          <w:szCs w:val="22"/>
        </w:rPr>
        <w:t>Ponudnik mora, za sklope, ki jih ponuja,  izpolniti VNOSNO tabelo in sice</w:t>
      </w:r>
      <w:r>
        <w:rPr>
          <w:rFonts w:ascii="Arial Narrow" w:hAnsi="Arial Narrow" w:cs="Calibri"/>
          <w:sz w:val="22"/>
          <w:szCs w:val="22"/>
        </w:rPr>
        <w:t>r stolpce, ki so obarvani rumeno</w:t>
      </w:r>
      <w:r w:rsidRPr="001C3E9E">
        <w:rPr>
          <w:rFonts w:ascii="Arial Narrow" w:hAnsi="Arial Narrow" w:cs="Calibri"/>
          <w:sz w:val="22"/>
          <w:szCs w:val="22"/>
        </w:rPr>
        <w:t>, izračun v ostalih stolpcih  se nato izvrši samodejno na osnovi že vnesenih formul.</w:t>
      </w:r>
    </w:p>
    <w:p w14:paraId="192521C3" w14:textId="77777777" w:rsidR="00B60345" w:rsidRPr="001C3E9E" w:rsidRDefault="00B60345" w:rsidP="00B60345">
      <w:pPr>
        <w:numPr>
          <w:ilvl w:val="0"/>
          <w:numId w:val="35"/>
        </w:numPr>
        <w:jc w:val="both"/>
        <w:rPr>
          <w:rFonts w:ascii="Arial Narrow" w:hAnsi="Arial Narrow" w:cs="Calibri"/>
          <w:sz w:val="22"/>
          <w:szCs w:val="22"/>
        </w:rPr>
      </w:pPr>
      <w:r w:rsidRPr="001C3E9E">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08D0231" w14:textId="77777777" w:rsidR="00B60345" w:rsidRPr="001C3E9E" w:rsidRDefault="00B60345" w:rsidP="00B60345">
      <w:pPr>
        <w:numPr>
          <w:ilvl w:val="0"/>
          <w:numId w:val="35"/>
        </w:numPr>
        <w:jc w:val="both"/>
        <w:rPr>
          <w:rFonts w:ascii="Arial Narrow" w:hAnsi="Arial Narrow" w:cs="Calibri"/>
          <w:sz w:val="22"/>
          <w:szCs w:val="22"/>
        </w:rPr>
      </w:pPr>
      <w:r w:rsidRPr="001C3E9E">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1C3E9E">
        <w:rPr>
          <w:rFonts w:ascii="Arial Narrow" w:hAnsi="Arial Narrow" w:cs="Calibri"/>
          <w:sz w:val="22"/>
          <w:szCs w:val="22"/>
        </w:rPr>
        <w:t>itd</w:t>
      </w:r>
      <w:proofErr w:type="spellEnd"/>
      <w:r w:rsidRPr="001C3E9E">
        <w:rPr>
          <w:rFonts w:ascii="Arial Narrow" w:hAnsi="Arial Narrow" w:cs="Calibri"/>
          <w:sz w:val="22"/>
          <w:szCs w:val="22"/>
        </w:rPr>
        <w:t>), upoštevani vsi ponujenimi popusti in DDV.</w:t>
      </w:r>
    </w:p>
    <w:p w14:paraId="7C99EF28" w14:textId="77777777" w:rsidR="00B60345" w:rsidRPr="001C3E9E" w:rsidRDefault="00B60345" w:rsidP="00B60345">
      <w:pPr>
        <w:rPr>
          <w:rFonts w:ascii="Arial Narrow" w:hAnsi="Arial Narrow"/>
          <w:b/>
          <w:i/>
          <w:sz w:val="22"/>
          <w:szCs w:val="22"/>
        </w:rPr>
      </w:pPr>
    </w:p>
    <w:p w14:paraId="3878DE2C" w14:textId="77777777" w:rsidR="00B60345" w:rsidRPr="001C3E9E" w:rsidRDefault="00B60345" w:rsidP="00812992">
      <w:pPr>
        <w:ind w:left="284"/>
        <w:jc w:val="both"/>
        <w:rPr>
          <w:rFonts w:ascii="Arial Narrow" w:hAnsi="Arial Narrow"/>
          <w:b/>
          <w:i/>
          <w:sz w:val="22"/>
          <w:szCs w:val="22"/>
        </w:rPr>
      </w:pPr>
      <w:r w:rsidRPr="001C3E9E">
        <w:rPr>
          <w:rFonts w:ascii="Arial Narrow" w:hAnsi="Arial Narrow"/>
          <w:b/>
          <w:i/>
          <w:sz w:val="22"/>
          <w:szCs w:val="22"/>
        </w:rPr>
        <w:t xml:space="preserve">Ponudnik predloži v okviru ponudbe v sistemu e-JN </w:t>
      </w:r>
      <w:proofErr w:type="spellStart"/>
      <w:r w:rsidRPr="001C3E9E">
        <w:rPr>
          <w:rFonts w:ascii="Arial Narrow" w:hAnsi="Arial Narrow"/>
          <w:b/>
          <w:i/>
          <w:sz w:val="22"/>
          <w:szCs w:val="22"/>
        </w:rPr>
        <w:t>znoraj</w:t>
      </w:r>
      <w:proofErr w:type="spellEnd"/>
      <w:r w:rsidRPr="001C3E9E">
        <w:rPr>
          <w:rFonts w:ascii="Arial Narrow" w:hAnsi="Arial Narrow"/>
          <w:b/>
          <w:i/>
          <w:sz w:val="22"/>
          <w:szCs w:val="22"/>
        </w:rPr>
        <w:t xml:space="preserve"> zavihka »Drugi dokumenti« izpolnjen predračun v </w:t>
      </w:r>
      <w:proofErr w:type="spellStart"/>
      <w:r w:rsidRPr="001C3E9E">
        <w:rPr>
          <w:rFonts w:ascii="Arial Narrow" w:hAnsi="Arial Narrow"/>
          <w:b/>
          <w:i/>
          <w:sz w:val="22"/>
          <w:szCs w:val="22"/>
        </w:rPr>
        <w:t>pdf</w:t>
      </w:r>
      <w:proofErr w:type="spellEnd"/>
      <w:r w:rsidRPr="001C3E9E">
        <w:rPr>
          <w:rFonts w:ascii="Arial Narrow" w:hAnsi="Arial Narrow"/>
          <w:b/>
          <w:i/>
          <w:sz w:val="22"/>
          <w:szCs w:val="22"/>
        </w:rPr>
        <w:t xml:space="preserve">. obliki, ki mora biti (na prvi ali zadnji strani) podpisan in žigosan (če ponudnik posluje z žigom) in predračun v </w:t>
      </w:r>
      <w:proofErr w:type="spellStart"/>
      <w:r w:rsidRPr="001C3E9E">
        <w:rPr>
          <w:rFonts w:ascii="Arial Narrow" w:hAnsi="Arial Narrow"/>
          <w:b/>
          <w:i/>
          <w:sz w:val="22"/>
          <w:szCs w:val="22"/>
        </w:rPr>
        <w:t>excel</w:t>
      </w:r>
      <w:proofErr w:type="spellEnd"/>
      <w:r w:rsidRPr="001C3E9E">
        <w:rPr>
          <w:rFonts w:ascii="Arial Narrow" w:hAnsi="Arial Narrow"/>
          <w:b/>
          <w:i/>
          <w:sz w:val="22"/>
          <w:szCs w:val="22"/>
        </w:rPr>
        <w:t xml:space="preserve"> obliki.</w:t>
      </w:r>
    </w:p>
    <w:p w14:paraId="0FF01594" w14:textId="77777777" w:rsidR="00B60345" w:rsidRPr="001C3E9E" w:rsidRDefault="00B60345" w:rsidP="00812992">
      <w:pPr>
        <w:ind w:left="284"/>
        <w:jc w:val="both"/>
        <w:rPr>
          <w:rFonts w:ascii="Arial Narrow" w:hAnsi="Arial Narrow"/>
          <w:b/>
          <w:i/>
          <w:sz w:val="22"/>
          <w:szCs w:val="22"/>
        </w:rPr>
      </w:pPr>
      <w:r w:rsidRPr="001C3E9E">
        <w:rPr>
          <w:rFonts w:ascii="Arial Narrow" w:hAnsi="Arial Narrow"/>
          <w:b/>
          <w:i/>
          <w:sz w:val="22"/>
          <w:szCs w:val="22"/>
        </w:rPr>
        <w:t xml:space="preserve">V primeru razlik med predračunom v </w:t>
      </w:r>
      <w:proofErr w:type="spellStart"/>
      <w:r w:rsidRPr="001C3E9E">
        <w:rPr>
          <w:rFonts w:ascii="Arial Narrow" w:hAnsi="Arial Narrow"/>
          <w:b/>
          <w:i/>
          <w:sz w:val="22"/>
          <w:szCs w:val="22"/>
        </w:rPr>
        <w:t>pdf</w:t>
      </w:r>
      <w:proofErr w:type="spellEnd"/>
      <w:r w:rsidRPr="001C3E9E">
        <w:rPr>
          <w:rFonts w:ascii="Arial Narrow" w:hAnsi="Arial Narrow"/>
          <w:b/>
          <w:i/>
          <w:sz w:val="22"/>
          <w:szCs w:val="22"/>
        </w:rPr>
        <w:t xml:space="preserve">. obliki in predračunom v </w:t>
      </w:r>
      <w:proofErr w:type="spellStart"/>
      <w:r w:rsidRPr="001C3E9E">
        <w:rPr>
          <w:rFonts w:ascii="Arial Narrow" w:hAnsi="Arial Narrow"/>
          <w:b/>
          <w:i/>
          <w:sz w:val="22"/>
          <w:szCs w:val="22"/>
        </w:rPr>
        <w:t>excel</w:t>
      </w:r>
      <w:proofErr w:type="spellEnd"/>
      <w:r w:rsidRPr="001C3E9E">
        <w:rPr>
          <w:rFonts w:ascii="Arial Narrow" w:hAnsi="Arial Narrow"/>
          <w:b/>
          <w:i/>
          <w:sz w:val="22"/>
          <w:szCs w:val="22"/>
        </w:rPr>
        <w:t xml:space="preserve"> obliki, kakor sta definirana v prejšnjem odstavku, bo naročnik upošteval predračun v </w:t>
      </w:r>
      <w:proofErr w:type="spellStart"/>
      <w:r w:rsidRPr="001C3E9E">
        <w:rPr>
          <w:rFonts w:ascii="Arial Narrow" w:hAnsi="Arial Narrow"/>
          <w:b/>
          <w:i/>
          <w:sz w:val="22"/>
          <w:szCs w:val="22"/>
        </w:rPr>
        <w:t>pdf</w:t>
      </w:r>
      <w:proofErr w:type="spellEnd"/>
      <w:r w:rsidRPr="001C3E9E">
        <w:rPr>
          <w:rFonts w:ascii="Arial Narrow" w:hAnsi="Arial Narrow"/>
          <w:b/>
          <w:i/>
          <w:sz w:val="22"/>
          <w:szCs w:val="22"/>
        </w:rPr>
        <w:t>. obliki.</w:t>
      </w:r>
    </w:p>
    <w:p w14:paraId="08788F35" w14:textId="77777777" w:rsidR="00B60345" w:rsidRPr="001C3E9E" w:rsidRDefault="00B60345" w:rsidP="00B60345">
      <w:pPr>
        <w:rPr>
          <w:rFonts w:ascii="Arial Narrow" w:hAnsi="Arial Narrow"/>
          <w:sz w:val="22"/>
          <w:szCs w:val="22"/>
        </w:rPr>
      </w:pPr>
    </w:p>
    <w:p w14:paraId="1B5E32EC" w14:textId="77777777" w:rsidR="00B60345" w:rsidRPr="00123E68" w:rsidRDefault="00B60345" w:rsidP="00832CAE">
      <w:pPr>
        <w:ind w:left="644"/>
        <w:jc w:val="both"/>
        <w:rPr>
          <w:rFonts w:ascii="Arial Narrow" w:hAnsi="Arial Narrow"/>
          <w:b/>
          <w:color w:val="FF0000"/>
        </w:rPr>
      </w:pPr>
    </w:p>
    <w:p w14:paraId="515B67DF" w14:textId="1C166142" w:rsidR="000652F0" w:rsidRPr="00123E68" w:rsidRDefault="00123E68" w:rsidP="00123E68">
      <w:pPr>
        <w:ind w:left="142" w:hanging="142"/>
        <w:rPr>
          <w:rFonts w:ascii="Arial Narrow" w:hAnsi="Arial Narrow"/>
          <w:b/>
          <w:color w:val="FF0000"/>
          <w:sz w:val="22"/>
          <w:szCs w:val="22"/>
        </w:rPr>
      </w:pPr>
      <w:r>
        <w:rPr>
          <w:rFonts w:ascii="Arial Narrow" w:hAnsi="Arial Narrow"/>
          <w:b/>
          <w:color w:val="FF0000"/>
          <w:sz w:val="22"/>
          <w:szCs w:val="22"/>
        </w:rPr>
        <w:t xml:space="preserve">   Ponudnik mora priložiti</w:t>
      </w:r>
      <w:r w:rsidRPr="00123E68">
        <w:rPr>
          <w:rFonts w:ascii="Arial Narrow" w:hAnsi="Arial Narrow"/>
          <w:b/>
          <w:color w:val="FF0000"/>
          <w:sz w:val="22"/>
          <w:szCs w:val="22"/>
        </w:rPr>
        <w:t xml:space="preserve"> </w:t>
      </w:r>
      <w:r>
        <w:rPr>
          <w:rFonts w:ascii="Arial Narrow" w:hAnsi="Arial Narrow"/>
          <w:b/>
          <w:color w:val="FF0000"/>
          <w:sz w:val="22"/>
          <w:szCs w:val="22"/>
        </w:rPr>
        <w:t xml:space="preserve"> v predračunu  845080105-150-21_001 v </w:t>
      </w:r>
      <w:proofErr w:type="spellStart"/>
      <w:r>
        <w:rPr>
          <w:rFonts w:ascii="Arial Narrow" w:hAnsi="Arial Narrow"/>
          <w:b/>
          <w:color w:val="FF0000"/>
          <w:sz w:val="22"/>
          <w:szCs w:val="22"/>
        </w:rPr>
        <w:t>excel</w:t>
      </w:r>
      <w:proofErr w:type="spellEnd"/>
      <w:r>
        <w:rPr>
          <w:rFonts w:ascii="Arial Narrow" w:hAnsi="Arial Narrow"/>
          <w:b/>
          <w:color w:val="FF0000"/>
          <w:sz w:val="22"/>
          <w:szCs w:val="22"/>
        </w:rPr>
        <w:t xml:space="preserve"> in </w:t>
      </w:r>
      <w:proofErr w:type="spellStart"/>
      <w:r>
        <w:rPr>
          <w:rFonts w:ascii="Arial Narrow" w:hAnsi="Arial Narrow"/>
          <w:b/>
          <w:color w:val="FF0000"/>
          <w:sz w:val="22"/>
          <w:szCs w:val="22"/>
        </w:rPr>
        <w:t>pdf</w:t>
      </w:r>
      <w:proofErr w:type="spellEnd"/>
      <w:r>
        <w:rPr>
          <w:rFonts w:ascii="Arial Narrow" w:hAnsi="Arial Narrow"/>
          <w:b/>
          <w:color w:val="FF0000"/>
          <w:sz w:val="22"/>
          <w:szCs w:val="22"/>
        </w:rPr>
        <w:t xml:space="preserve"> obliki kot tudi  </w:t>
      </w:r>
      <w:proofErr w:type="spellStart"/>
      <w:r w:rsidRPr="00123E68">
        <w:rPr>
          <w:rFonts w:ascii="Arial Narrow" w:hAnsi="Arial Narrow"/>
          <w:b/>
          <w:color w:val="FF0000"/>
          <w:sz w:val="22"/>
          <w:szCs w:val="22"/>
        </w:rPr>
        <w:t>Specifikcajo</w:t>
      </w:r>
      <w:proofErr w:type="spellEnd"/>
      <w:r w:rsidRPr="00123E68">
        <w:rPr>
          <w:rFonts w:ascii="Arial Narrow" w:hAnsi="Arial Narrow"/>
          <w:b/>
          <w:color w:val="FF0000"/>
          <w:sz w:val="22"/>
          <w:szCs w:val="22"/>
        </w:rPr>
        <w:t xml:space="preserve"> k obrazcu predračuna za </w:t>
      </w:r>
      <w:r>
        <w:rPr>
          <w:rFonts w:ascii="Arial Narrow" w:hAnsi="Arial Narrow"/>
          <w:b/>
          <w:color w:val="FF0000"/>
          <w:sz w:val="22"/>
          <w:szCs w:val="22"/>
        </w:rPr>
        <w:t xml:space="preserve"> </w:t>
      </w:r>
      <w:r w:rsidRPr="00123E68">
        <w:rPr>
          <w:rFonts w:ascii="Arial Narrow" w:hAnsi="Arial Narrow"/>
          <w:b/>
          <w:color w:val="FF0000"/>
          <w:sz w:val="22"/>
          <w:szCs w:val="22"/>
        </w:rPr>
        <w:t xml:space="preserve">sklop 1 in sklop 2 v </w:t>
      </w:r>
      <w:proofErr w:type="spellStart"/>
      <w:r w:rsidRPr="00123E68">
        <w:rPr>
          <w:rFonts w:ascii="Arial Narrow" w:hAnsi="Arial Narrow"/>
          <w:b/>
          <w:color w:val="FF0000"/>
          <w:sz w:val="22"/>
          <w:szCs w:val="22"/>
        </w:rPr>
        <w:t>excel</w:t>
      </w:r>
      <w:proofErr w:type="spellEnd"/>
      <w:r w:rsidRPr="00123E68">
        <w:rPr>
          <w:rFonts w:ascii="Arial Narrow" w:hAnsi="Arial Narrow"/>
          <w:b/>
          <w:color w:val="FF0000"/>
          <w:sz w:val="22"/>
          <w:szCs w:val="22"/>
        </w:rPr>
        <w:t xml:space="preserve"> in </w:t>
      </w:r>
      <w:proofErr w:type="spellStart"/>
      <w:r w:rsidRPr="00123E68">
        <w:rPr>
          <w:rFonts w:ascii="Arial Narrow" w:hAnsi="Arial Narrow"/>
          <w:b/>
          <w:color w:val="FF0000"/>
          <w:sz w:val="22"/>
          <w:szCs w:val="22"/>
        </w:rPr>
        <w:t>pdf</w:t>
      </w:r>
      <w:proofErr w:type="spellEnd"/>
      <w:r w:rsidRPr="00123E68">
        <w:rPr>
          <w:rFonts w:ascii="Arial Narrow" w:hAnsi="Arial Narrow"/>
          <w:b/>
          <w:color w:val="FF0000"/>
          <w:sz w:val="22"/>
          <w:szCs w:val="22"/>
        </w:rPr>
        <w:t xml:space="preserve"> obliki.</w:t>
      </w:r>
    </w:p>
    <w:p w14:paraId="3AACB1B9" w14:textId="77777777" w:rsidR="000652F0" w:rsidRDefault="000652F0" w:rsidP="00832CAE">
      <w:pPr>
        <w:rPr>
          <w:rFonts w:ascii="Arial Narrow" w:hAnsi="Arial Narrow"/>
          <w:sz w:val="22"/>
          <w:szCs w:val="22"/>
        </w:rPr>
      </w:pPr>
    </w:p>
    <w:p w14:paraId="00059DE7" w14:textId="77777777" w:rsidR="003D12CA" w:rsidRDefault="003D12CA" w:rsidP="003B742D">
      <w:pPr>
        <w:sectPr w:rsidR="003D12CA" w:rsidSect="00D849CC">
          <w:headerReference w:type="default" r:id="rId21"/>
          <w:footerReference w:type="default" r:id="rId22"/>
          <w:headerReference w:type="first" r:id="rId23"/>
          <w:footerReference w:type="first" r:id="rId24"/>
          <w:pgSz w:w="11906" w:h="16838" w:code="9"/>
          <w:pgMar w:top="1417" w:right="1417" w:bottom="1417" w:left="1417" w:header="851" w:footer="454" w:gutter="0"/>
          <w:cols w:space="708"/>
          <w:titlePg/>
          <w:docGrid w:linePitch="360"/>
        </w:sect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F16D3" w:rsidRPr="000652F0" w14:paraId="4EDA1866" w14:textId="77777777" w:rsidTr="00CC087F">
        <w:trPr>
          <w:trHeight w:val="525"/>
        </w:trPr>
        <w:tc>
          <w:tcPr>
            <w:tcW w:w="9089" w:type="dxa"/>
          </w:tcPr>
          <w:bookmarkEnd w:id="2"/>
          <w:p w14:paraId="7287627C" w14:textId="77777777" w:rsidR="003F16D3" w:rsidRPr="000652F0" w:rsidRDefault="003F16D3" w:rsidP="003F16D3">
            <w:pPr>
              <w:rPr>
                <w:rFonts w:ascii="Arial Narrow" w:hAnsi="Arial Narrow"/>
                <w:b/>
                <w:sz w:val="22"/>
                <w:szCs w:val="22"/>
              </w:rPr>
            </w:pPr>
            <w:r w:rsidRPr="000652F0">
              <w:rPr>
                <w:rFonts w:ascii="Arial Narrow" w:hAnsi="Arial Narrow"/>
                <w:b/>
                <w:sz w:val="22"/>
                <w:szCs w:val="22"/>
              </w:rPr>
              <w:lastRenderedPageBreak/>
              <w:t>PRILOGA 4  K OBRAZCU 1                                                                                  IZJAVA ZA OSNOVNO VOZILO</w:t>
            </w:r>
          </w:p>
        </w:tc>
      </w:tr>
    </w:tbl>
    <w:p w14:paraId="1FE6D14E" w14:textId="77777777" w:rsidR="003F16D3" w:rsidRPr="000652F0" w:rsidRDefault="003F16D3" w:rsidP="003F16D3">
      <w:pPr>
        <w:ind w:right="126"/>
        <w:jc w:val="both"/>
        <w:rPr>
          <w:rFonts w:ascii="Arial Narrow" w:hAnsi="Arial Narrow"/>
        </w:rPr>
      </w:pPr>
    </w:p>
    <w:p w14:paraId="74F8656A" w14:textId="77777777" w:rsidR="003F16D3" w:rsidRPr="000652F0" w:rsidRDefault="003F16D3" w:rsidP="003F16D3">
      <w:pPr>
        <w:jc w:val="both"/>
        <w:rPr>
          <w:rFonts w:ascii="Arial Narrow" w:hAnsi="Arial Narrow"/>
        </w:rPr>
      </w:pPr>
    </w:p>
    <w:p w14:paraId="785789AB" w14:textId="77777777" w:rsidR="003F16D3" w:rsidRPr="000652F0" w:rsidRDefault="003F16D3" w:rsidP="003F16D3">
      <w:pPr>
        <w:jc w:val="both"/>
        <w:rPr>
          <w:rFonts w:ascii="Arial Narrow" w:hAnsi="Arial Narrow"/>
        </w:rPr>
      </w:pPr>
      <w:r w:rsidRPr="000652F0">
        <w:rPr>
          <w:rFonts w:ascii="Arial Narrow" w:hAnsi="Arial Narrow"/>
          <w:b/>
        </w:rPr>
        <w:t>Naziv in naslov:</w:t>
      </w:r>
      <w:r w:rsidRPr="000652F0">
        <w:rPr>
          <w:rFonts w:ascii="Arial Narrow" w:hAnsi="Arial Narrow"/>
        </w:rPr>
        <w:t xml:space="preserve"> </w:t>
      </w:r>
      <w:r w:rsidRPr="000652F0">
        <w:rPr>
          <w:rFonts w:ascii="Arial Narrow" w:hAnsi="Arial Narrow"/>
          <w:b/>
        </w:rPr>
        <w:t>______________________________________________________________________</w:t>
      </w:r>
    </w:p>
    <w:p w14:paraId="51495031" w14:textId="77777777" w:rsidR="003F16D3" w:rsidRPr="000652F0" w:rsidRDefault="003F16D3" w:rsidP="003F16D3">
      <w:pPr>
        <w:jc w:val="center"/>
        <w:rPr>
          <w:rFonts w:ascii="Arial Narrow" w:hAnsi="Arial Narrow"/>
          <w:sz w:val="18"/>
          <w:szCs w:val="18"/>
        </w:rPr>
      </w:pPr>
      <w:r w:rsidRPr="000652F0">
        <w:rPr>
          <w:rFonts w:ascii="Arial Narrow" w:hAnsi="Arial Narrow"/>
          <w:sz w:val="18"/>
          <w:szCs w:val="18"/>
        </w:rPr>
        <w:t xml:space="preserve">                                     (</w:t>
      </w:r>
      <w:r w:rsidRPr="000652F0">
        <w:rPr>
          <w:rFonts w:ascii="Arial Narrow" w:eastAsia="ArialNarrow" w:hAnsi="Arial Narrow" w:cs="Arial"/>
          <w:sz w:val="18"/>
          <w:szCs w:val="18"/>
        </w:rPr>
        <w:t>proizvajalec OV / generalni zastopnik/uvoznik za Slovenijo)</w:t>
      </w:r>
    </w:p>
    <w:p w14:paraId="0496575F" w14:textId="77777777" w:rsidR="003F16D3" w:rsidRPr="000652F0" w:rsidRDefault="003F16D3" w:rsidP="003F16D3">
      <w:pPr>
        <w:ind w:right="126"/>
        <w:jc w:val="both"/>
        <w:rPr>
          <w:rFonts w:ascii="Arial Narrow" w:hAnsi="Arial Narrow"/>
        </w:rPr>
      </w:pPr>
    </w:p>
    <w:p w14:paraId="16A29CC0" w14:textId="77777777" w:rsidR="003F16D3" w:rsidRPr="000652F0" w:rsidRDefault="003F16D3" w:rsidP="003F16D3">
      <w:pPr>
        <w:rPr>
          <w:rFonts w:ascii="Arial Narrow" w:hAnsi="Arial Narrow" w:cs="Calibri"/>
          <w:b/>
          <w:bCs/>
          <w:iCs/>
        </w:rPr>
      </w:pPr>
      <w:r w:rsidRPr="000652F0">
        <w:rPr>
          <w:rFonts w:ascii="Arial Narrow" w:eastAsia="ArialNarrow" w:hAnsi="Arial Narrow" w:cs="Arial"/>
        </w:rPr>
        <w:t xml:space="preserve">Številka javnega naročila (JN), na katero se izjava nanaša: </w:t>
      </w:r>
      <w:r w:rsidRPr="000652F0">
        <w:rPr>
          <w:rFonts w:ascii="Arial Narrow" w:hAnsi="Arial Narrow" w:cs="Calibri"/>
          <w:b/>
          <w:bCs/>
          <w:iCs/>
        </w:rPr>
        <w:fldChar w:fldCharType="begin">
          <w:ffData>
            <w:name w:val=""/>
            <w:enabled/>
            <w:calcOnExit w:val="0"/>
            <w:textInput>
              <w:type w:val="number"/>
              <w:maxLength w:val="4"/>
            </w:textInput>
          </w:ffData>
        </w:fldChar>
      </w:r>
      <w:r w:rsidRPr="000652F0">
        <w:rPr>
          <w:rFonts w:ascii="Arial Narrow" w:hAnsi="Arial Narrow" w:cs="Calibri"/>
          <w:b/>
          <w:bCs/>
          <w:iCs/>
        </w:rPr>
        <w:instrText xml:space="preserve"> FORMTEXT </w:instrText>
      </w:r>
      <w:r w:rsidRPr="000652F0">
        <w:rPr>
          <w:rFonts w:ascii="Arial Narrow" w:hAnsi="Arial Narrow" w:cs="Calibri"/>
          <w:b/>
          <w:bCs/>
          <w:iCs/>
        </w:rPr>
      </w:r>
      <w:r w:rsidRPr="000652F0">
        <w:rPr>
          <w:rFonts w:ascii="Arial Narrow" w:hAnsi="Arial Narrow" w:cs="Calibri"/>
          <w:b/>
          <w:bCs/>
          <w:iCs/>
        </w:rPr>
        <w:fldChar w:fldCharType="separate"/>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rPr>
        <w:fldChar w:fldCharType="end"/>
      </w:r>
    </w:p>
    <w:p w14:paraId="77641EEE" w14:textId="77777777" w:rsidR="003F16D3" w:rsidRPr="000652F0" w:rsidRDefault="003F16D3" w:rsidP="003F16D3">
      <w:pPr>
        <w:ind w:right="126"/>
        <w:jc w:val="both"/>
        <w:rPr>
          <w:rFonts w:ascii="Arial Narrow" w:hAnsi="Arial Narr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4"/>
        <w:gridCol w:w="4462"/>
      </w:tblGrid>
      <w:tr w:rsidR="000652F0" w:rsidRPr="000652F0" w14:paraId="3C1CDABF" w14:textId="77777777" w:rsidTr="00CC087F">
        <w:trPr>
          <w:trHeight w:val="353"/>
          <w:jc w:val="center"/>
        </w:trPr>
        <w:tc>
          <w:tcPr>
            <w:tcW w:w="9248" w:type="dxa"/>
            <w:gridSpan w:val="2"/>
            <w:tcBorders>
              <w:bottom w:val="double" w:sz="4" w:space="0" w:color="auto"/>
            </w:tcBorders>
          </w:tcPr>
          <w:p w14:paraId="57037E9B" w14:textId="77777777" w:rsidR="003F16D3" w:rsidRPr="000652F0" w:rsidRDefault="003F16D3" w:rsidP="003F16D3">
            <w:pPr>
              <w:spacing w:before="120" w:after="120"/>
              <w:jc w:val="center"/>
              <w:rPr>
                <w:rFonts w:ascii="Arial Narrow" w:hAnsi="Arial Narrow" w:cs="Arial"/>
                <w:b/>
                <w:sz w:val="32"/>
                <w:szCs w:val="32"/>
              </w:rPr>
            </w:pPr>
            <w:r w:rsidRPr="000652F0">
              <w:rPr>
                <w:rFonts w:ascii="Arial Narrow" w:hAnsi="Arial Narrow" w:cs="Arial"/>
                <w:b/>
                <w:sz w:val="32"/>
                <w:szCs w:val="32"/>
              </w:rPr>
              <w:t>I Z J A V A</w:t>
            </w:r>
          </w:p>
        </w:tc>
      </w:tr>
      <w:tr w:rsidR="000652F0" w:rsidRPr="000652F0" w14:paraId="24EA08A3" w14:textId="77777777" w:rsidTr="00CC087F">
        <w:trPr>
          <w:trHeight w:val="352"/>
          <w:jc w:val="center"/>
        </w:trPr>
        <w:tc>
          <w:tcPr>
            <w:tcW w:w="9248" w:type="dxa"/>
            <w:gridSpan w:val="2"/>
            <w:tcBorders>
              <w:top w:val="double" w:sz="4" w:space="0" w:color="auto"/>
            </w:tcBorders>
            <w:vAlign w:val="center"/>
          </w:tcPr>
          <w:p w14:paraId="3A00B471" w14:textId="77777777" w:rsidR="003F16D3" w:rsidRPr="000652F0" w:rsidRDefault="003F16D3" w:rsidP="003F16D3">
            <w:pPr>
              <w:spacing w:before="60"/>
              <w:jc w:val="both"/>
              <w:rPr>
                <w:rFonts w:ascii="Arial Narrow" w:eastAsia="ArialNarrow" w:hAnsi="Arial Narrow" w:cs="Arial"/>
                <w:sz w:val="22"/>
                <w:szCs w:val="22"/>
              </w:rPr>
            </w:pPr>
            <w:r w:rsidRPr="000652F0">
              <w:rPr>
                <w:rFonts w:ascii="Arial Narrow" w:eastAsia="ArialNarrow" w:hAnsi="Arial Narrow" w:cs="Arial"/>
                <w:sz w:val="22"/>
                <w:szCs w:val="22"/>
              </w:rPr>
              <w:t>Specifikacije predmeta ponudbe (osnovnega vozila), na katerega se izjava nanaša:</w:t>
            </w:r>
          </w:p>
          <w:p w14:paraId="481731D6" w14:textId="77777777" w:rsidR="003F16D3" w:rsidRPr="000652F0" w:rsidRDefault="003F16D3" w:rsidP="003772E6">
            <w:pPr>
              <w:numPr>
                <w:ilvl w:val="0"/>
                <w:numId w:val="42"/>
              </w:numPr>
              <w:spacing w:before="60"/>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Oznaka (model/tip):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p>
          <w:p w14:paraId="3CDFAFF7" w14:textId="77777777" w:rsidR="003F16D3" w:rsidRPr="000652F0" w:rsidRDefault="003F16D3" w:rsidP="003772E6">
            <w:pPr>
              <w:numPr>
                <w:ilvl w:val="0"/>
                <w:numId w:val="42"/>
              </w:numPr>
              <w:spacing w:before="60"/>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Motor: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p>
          <w:p w14:paraId="6C6E6CAC" w14:textId="77777777" w:rsidR="003F16D3" w:rsidRPr="000652F0" w:rsidRDefault="003F16D3" w:rsidP="003772E6">
            <w:pPr>
              <w:numPr>
                <w:ilvl w:val="0"/>
                <w:numId w:val="42"/>
              </w:numPr>
              <w:spacing w:before="60"/>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Menjalnik: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p>
          <w:p w14:paraId="634BE96F" w14:textId="77777777" w:rsidR="003F16D3" w:rsidRPr="000652F0" w:rsidRDefault="003F16D3" w:rsidP="003772E6">
            <w:pPr>
              <w:numPr>
                <w:ilvl w:val="0"/>
                <w:numId w:val="42"/>
              </w:numPr>
              <w:spacing w:before="60"/>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Pogon: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p>
          <w:p w14:paraId="72473757" w14:textId="77777777" w:rsidR="003F16D3" w:rsidRPr="000652F0" w:rsidRDefault="003F16D3" w:rsidP="003772E6">
            <w:pPr>
              <w:numPr>
                <w:ilvl w:val="0"/>
                <w:numId w:val="42"/>
              </w:numPr>
              <w:spacing w:before="60"/>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Vzmetenje: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p>
          <w:p w14:paraId="3122F3A7" w14:textId="77777777" w:rsidR="003F16D3" w:rsidRPr="000652F0" w:rsidRDefault="003F16D3" w:rsidP="003772E6">
            <w:pPr>
              <w:numPr>
                <w:ilvl w:val="0"/>
                <w:numId w:val="42"/>
              </w:numPr>
              <w:spacing w:before="60"/>
              <w:ind w:left="714" w:hanging="357"/>
              <w:jc w:val="both"/>
              <w:rPr>
                <w:rFonts w:ascii="Arial Narrow" w:eastAsia="Calibri" w:hAnsi="Arial Narrow" w:cs="Arial"/>
                <w:lang w:eastAsia="en-US"/>
              </w:rPr>
            </w:pPr>
            <w:r w:rsidRPr="000652F0">
              <w:rPr>
                <w:rFonts w:ascii="Arial Narrow" w:eastAsia="ArialNarrow" w:hAnsi="Arial Narrow" w:cs="Arial"/>
                <w:lang w:eastAsia="en-US"/>
              </w:rPr>
              <w:t xml:space="preserve">Največja dovoljena masa: </w:t>
            </w:r>
            <w:r w:rsidRPr="000652F0">
              <w:rPr>
                <w:rFonts w:ascii="Arial Narrow" w:eastAsia="Calibri" w:hAnsi="Arial Narrow" w:cs="Calibri"/>
                <w:b/>
                <w:bCs/>
                <w:iCs/>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lang w:eastAsia="en-US"/>
              </w:rPr>
              <w:instrText xml:space="preserve"> FORMTEXT </w:instrText>
            </w:r>
            <w:r w:rsidRPr="000652F0">
              <w:rPr>
                <w:rFonts w:ascii="Arial Narrow" w:eastAsia="Calibri" w:hAnsi="Arial Narrow" w:cs="Calibri"/>
                <w:b/>
                <w:bCs/>
                <w:iCs/>
                <w:lang w:eastAsia="en-US"/>
              </w:rPr>
            </w:r>
            <w:r w:rsidRPr="000652F0">
              <w:rPr>
                <w:rFonts w:ascii="Arial Narrow" w:eastAsia="Calibri" w:hAnsi="Arial Narrow" w:cs="Calibri"/>
                <w:b/>
                <w:bCs/>
                <w:iCs/>
                <w:lang w:eastAsia="en-US"/>
              </w:rPr>
              <w:fldChar w:fldCharType="separate"/>
            </w:r>
            <w:r w:rsidRPr="000652F0">
              <w:rPr>
                <w:rFonts w:ascii="Arial Narrow" w:eastAsia="Calibri" w:hAnsi="Arial Narrow" w:cs="Calibri"/>
                <w:b/>
                <w:bCs/>
                <w:iCs/>
                <w:noProof/>
                <w:lang w:eastAsia="en-US"/>
              </w:rPr>
              <w:t> </w:t>
            </w:r>
            <w:r w:rsidRPr="000652F0">
              <w:rPr>
                <w:rFonts w:ascii="Arial Narrow" w:eastAsia="Calibri" w:hAnsi="Arial Narrow" w:cs="Calibri"/>
                <w:b/>
                <w:bCs/>
                <w:iCs/>
                <w:noProof/>
                <w:lang w:eastAsia="en-US"/>
              </w:rPr>
              <w:t> </w:t>
            </w:r>
            <w:r w:rsidRPr="000652F0">
              <w:rPr>
                <w:rFonts w:ascii="Arial Narrow" w:eastAsia="Calibri" w:hAnsi="Arial Narrow" w:cs="Calibri"/>
                <w:b/>
                <w:bCs/>
                <w:iCs/>
                <w:noProof/>
                <w:lang w:eastAsia="en-US"/>
              </w:rPr>
              <w:t> </w:t>
            </w:r>
            <w:r w:rsidRPr="000652F0">
              <w:rPr>
                <w:rFonts w:ascii="Arial Narrow" w:eastAsia="Calibri" w:hAnsi="Arial Narrow" w:cs="Calibri"/>
                <w:b/>
                <w:bCs/>
                <w:iCs/>
                <w:noProof/>
                <w:lang w:eastAsia="en-US"/>
              </w:rPr>
              <w:t> </w:t>
            </w:r>
            <w:r w:rsidRPr="000652F0">
              <w:rPr>
                <w:rFonts w:ascii="Arial Narrow" w:eastAsia="Calibri" w:hAnsi="Arial Narrow" w:cs="Calibri"/>
                <w:b/>
                <w:bCs/>
                <w:iCs/>
                <w:lang w:eastAsia="en-US"/>
              </w:rPr>
              <w:fldChar w:fldCharType="end"/>
            </w:r>
            <w:r w:rsidRPr="000652F0">
              <w:rPr>
                <w:rFonts w:ascii="Arial Narrow" w:eastAsia="Calibri" w:hAnsi="Arial Narrow" w:cs="Calibri"/>
                <w:bCs/>
                <w:iCs/>
                <w:lang w:eastAsia="en-US"/>
              </w:rPr>
              <w:t>.</w:t>
            </w:r>
          </w:p>
        </w:tc>
      </w:tr>
      <w:tr w:rsidR="000652F0" w:rsidRPr="000652F0" w14:paraId="2FC941CE" w14:textId="77777777" w:rsidTr="00CC087F">
        <w:trPr>
          <w:trHeight w:val="567"/>
          <w:jc w:val="center"/>
        </w:trPr>
        <w:tc>
          <w:tcPr>
            <w:tcW w:w="4838" w:type="dxa"/>
            <w:tcBorders>
              <w:top w:val="double" w:sz="4" w:space="0" w:color="auto"/>
              <w:right w:val="nil"/>
            </w:tcBorders>
          </w:tcPr>
          <w:p w14:paraId="415A2D2E" w14:textId="77777777" w:rsidR="003F16D3" w:rsidRPr="000652F0" w:rsidRDefault="003F16D3" w:rsidP="003F16D3">
            <w:pPr>
              <w:spacing w:before="120" w:after="120"/>
              <w:jc w:val="both"/>
              <w:rPr>
                <w:rFonts w:ascii="Arial Narrow" w:eastAsia="ArialNarrow" w:hAnsi="Arial Narrow" w:cs="Arial"/>
                <w:b/>
                <w:sz w:val="22"/>
                <w:szCs w:val="22"/>
              </w:rPr>
            </w:pPr>
            <w:r w:rsidRPr="000652F0">
              <w:rPr>
                <w:rFonts w:ascii="Arial Narrow" w:hAnsi="Arial Narrow" w:cs="Calibri"/>
                <w:b/>
                <w:bCs/>
                <w:iCs/>
                <w:sz w:val="22"/>
                <w:szCs w:val="22"/>
              </w:rPr>
              <w:fldChar w:fldCharType="begin">
                <w:ffData>
                  <w:name w:val=""/>
                  <w:enabled/>
                  <w:calcOnExit w:val="0"/>
                  <w:textInput>
                    <w:type w:val="number"/>
                    <w:maxLength w:val="4"/>
                  </w:textInput>
                </w:ffData>
              </w:fldChar>
            </w:r>
            <w:r w:rsidRPr="000652F0">
              <w:rPr>
                <w:rFonts w:ascii="Arial Narrow" w:hAnsi="Arial Narrow" w:cs="Calibri"/>
                <w:b/>
                <w:bCs/>
                <w:iCs/>
                <w:sz w:val="22"/>
                <w:szCs w:val="22"/>
              </w:rPr>
              <w:instrText xml:space="preserve"> FORMTEXT </w:instrText>
            </w:r>
            <w:r w:rsidRPr="000652F0">
              <w:rPr>
                <w:rFonts w:ascii="Arial Narrow" w:hAnsi="Arial Narrow" w:cs="Calibri"/>
                <w:b/>
                <w:bCs/>
                <w:iCs/>
                <w:sz w:val="22"/>
                <w:szCs w:val="22"/>
              </w:rPr>
            </w:r>
            <w:r w:rsidRPr="000652F0">
              <w:rPr>
                <w:rFonts w:ascii="Arial Narrow" w:hAnsi="Arial Narrow" w:cs="Calibri"/>
                <w:b/>
                <w:bCs/>
                <w:iCs/>
                <w:sz w:val="22"/>
                <w:szCs w:val="22"/>
              </w:rPr>
              <w:fldChar w:fldCharType="separate"/>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sz w:val="22"/>
                <w:szCs w:val="22"/>
              </w:rPr>
              <w:fldChar w:fldCharType="end"/>
            </w:r>
            <w:r w:rsidRPr="000652F0">
              <w:rPr>
                <w:rFonts w:ascii="Arial Narrow" w:hAnsi="Arial Narrow" w:cs="Calibri"/>
                <w:b/>
                <w:bCs/>
                <w:iCs/>
                <w:sz w:val="22"/>
                <w:szCs w:val="22"/>
              </w:rPr>
              <w:t xml:space="preserve">  * </w:t>
            </w:r>
            <w:r w:rsidRPr="000652F0">
              <w:rPr>
                <w:rFonts w:ascii="Arial Narrow" w:hAnsi="Arial Narrow" w:cs="Calibri"/>
                <w:bCs/>
                <w:iCs/>
                <w:sz w:val="22"/>
                <w:szCs w:val="22"/>
              </w:rPr>
              <w:t xml:space="preserve">Kot </w:t>
            </w:r>
            <w:r w:rsidRPr="000652F0">
              <w:rPr>
                <w:rFonts w:ascii="Arial Narrow" w:eastAsia="ArialNarrow" w:hAnsi="Arial Narrow" w:cs="Arial"/>
                <w:sz w:val="22"/>
                <w:szCs w:val="22"/>
              </w:rPr>
              <w:t>proizvajalec osnovnega vozila (OV)</w:t>
            </w:r>
          </w:p>
          <w:p w14:paraId="3B8420FE" w14:textId="77777777" w:rsidR="003F16D3" w:rsidRPr="000652F0" w:rsidRDefault="003F16D3" w:rsidP="003F16D3">
            <w:pPr>
              <w:spacing w:before="120" w:after="120"/>
              <w:rPr>
                <w:rFonts w:ascii="Arial Narrow" w:eastAsia="ArialNarrow" w:hAnsi="Arial Narrow" w:cs="Arial"/>
                <w:b/>
                <w:sz w:val="22"/>
                <w:szCs w:val="22"/>
              </w:rPr>
            </w:pPr>
            <w:r w:rsidRPr="000652F0">
              <w:rPr>
                <w:rFonts w:ascii="Arial Narrow" w:hAnsi="Arial Narrow" w:cs="Calibri"/>
                <w:b/>
                <w:bCs/>
                <w:iCs/>
                <w:sz w:val="22"/>
                <w:szCs w:val="22"/>
              </w:rPr>
              <w:fldChar w:fldCharType="begin">
                <w:ffData>
                  <w:name w:val=""/>
                  <w:enabled/>
                  <w:calcOnExit w:val="0"/>
                  <w:textInput>
                    <w:type w:val="number"/>
                    <w:maxLength w:val="4"/>
                  </w:textInput>
                </w:ffData>
              </w:fldChar>
            </w:r>
            <w:r w:rsidRPr="000652F0">
              <w:rPr>
                <w:rFonts w:ascii="Arial Narrow" w:hAnsi="Arial Narrow" w:cs="Calibri"/>
                <w:b/>
                <w:bCs/>
                <w:iCs/>
                <w:sz w:val="22"/>
                <w:szCs w:val="22"/>
              </w:rPr>
              <w:instrText xml:space="preserve"> FORMTEXT </w:instrText>
            </w:r>
            <w:r w:rsidRPr="000652F0">
              <w:rPr>
                <w:rFonts w:ascii="Arial Narrow" w:hAnsi="Arial Narrow" w:cs="Calibri"/>
                <w:b/>
                <w:bCs/>
                <w:iCs/>
                <w:sz w:val="22"/>
                <w:szCs w:val="22"/>
              </w:rPr>
            </w:r>
            <w:r w:rsidRPr="000652F0">
              <w:rPr>
                <w:rFonts w:ascii="Arial Narrow" w:hAnsi="Arial Narrow" w:cs="Calibri"/>
                <w:b/>
                <w:bCs/>
                <w:iCs/>
                <w:sz w:val="22"/>
                <w:szCs w:val="22"/>
              </w:rPr>
              <w:fldChar w:fldCharType="separate"/>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sz w:val="22"/>
                <w:szCs w:val="22"/>
              </w:rPr>
              <w:fldChar w:fldCharType="end"/>
            </w:r>
            <w:r w:rsidRPr="000652F0">
              <w:rPr>
                <w:rFonts w:ascii="Arial Narrow" w:hAnsi="Arial Narrow" w:cs="Calibri"/>
                <w:b/>
                <w:bCs/>
                <w:iCs/>
                <w:sz w:val="22"/>
                <w:szCs w:val="22"/>
              </w:rPr>
              <w:t xml:space="preserve">  * </w:t>
            </w:r>
            <w:r w:rsidRPr="000652F0">
              <w:rPr>
                <w:rFonts w:ascii="Arial Narrow" w:eastAsia="ArialNarrow" w:hAnsi="Arial Narrow" w:cs="Arial"/>
                <w:sz w:val="22"/>
                <w:szCs w:val="22"/>
              </w:rPr>
              <w:t>Kot generalni zastopnik/uvoznik za Slovenijo</w:t>
            </w:r>
          </w:p>
        </w:tc>
        <w:tc>
          <w:tcPr>
            <w:tcW w:w="4410" w:type="dxa"/>
            <w:tcBorders>
              <w:top w:val="double" w:sz="4" w:space="0" w:color="auto"/>
              <w:left w:val="nil"/>
            </w:tcBorders>
            <w:vAlign w:val="center"/>
          </w:tcPr>
          <w:p w14:paraId="56F27D99" w14:textId="77777777" w:rsidR="003F16D3" w:rsidRPr="000652F0" w:rsidRDefault="003F16D3" w:rsidP="003F16D3">
            <w:pPr>
              <w:spacing w:before="120" w:after="120"/>
              <w:jc w:val="center"/>
              <w:rPr>
                <w:rFonts w:ascii="Arial Narrow" w:hAnsi="Arial Narrow" w:cs="Arial"/>
                <w:b/>
              </w:rPr>
            </w:pPr>
            <w:r w:rsidRPr="000652F0">
              <w:rPr>
                <w:rFonts w:ascii="Arial Narrow" w:hAnsi="Arial Narrow" w:cs="Arial"/>
                <w:b/>
              </w:rPr>
              <w:t>I Z J A V L J A M O</w:t>
            </w:r>
          </w:p>
        </w:tc>
      </w:tr>
      <w:tr w:rsidR="003F16D3" w:rsidRPr="000652F0" w14:paraId="140B0096" w14:textId="77777777" w:rsidTr="00CC087F">
        <w:trPr>
          <w:trHeight w:val="6318"/>
          <w:jc w:val="center"/>
        </w:trPr>
        <w:tc>
          <w:tcPr>
            <w:tcW w:w="9248" w:type="dxa"/>
            <w:gridSpan w:val="2"/>
            <w:tcBorders>
              <w:top w:val="double" w:sz="4" w:space="0" w:color="auto"/>
            </w:tcBorders>
          </w:tcPr>
          <w:p w14:paraId="56EE52E7" w14:textId="77777777" w:rsidR="003F16D3" w:rsidRPr="000652F0" w:rsidRDefault="003F16D3" w:rsidP="003F16D3">
            <w:pPr>
              <w:jc w:val="both"/>
              <w:rPr>
                <w:rFonts w:ascii="Arial Narrow" w:eastAsia="ArialNarrow" w:hAnsi="Arial Narrow" w:cs="Arial"/>
                <w:sz w:val="22"/>
                <w:szCs w:val="22"/>
              </w:rPr>
            </w:pPr>
          </w:p>
          <w:p w14:paraId="0FEF444F" w14:textId="77777777" w:rsidR="003F16D3" w:rsidRPr="000652F0" w:rsidRDefault="003F16D3" w:rsidP="003F16D3">
            <w:pPr>
              <w:jc w:val="both"/>
              <w:rPr>
                <w:rFonts w:ascii="Arial Narrow" w:eastAsia="ArialNarrow" w:hAnsi="Arial Narrow" w:cs="Arial"/>
                <w:sz w:val="22"/>
                <w:szCs w:val="22"/>
              </w:rPr>
            </w:pPr>
            <w:r w:rsidRPr="000652F0">
              <w:rPr>
                <w:rFonts w:ascii="Arial Narrow" w:eastAsia="ArialNarrow" w:hAnsi="Arial Narrow" w:cs="Arial"/>
                <w:b/>
                <w:sz w:val="22"/>
                <w:szCs w:val="22"/>
              </w:rPr>
              <w:t>[1]</w:t>
            </w:r>
            <w:r w:rsidRPr="000652F0">
              <w:rPr>
                <w:rFonts w:ascii="Arial Narrow" w:eastAsia="ArialNarrow" w:hAnsi="Arial Narrow" w:cs="Arial"/>
                <w:sz w:val="22"/>
                <w:szCs w:val="22"/>
              </w:rPr>
              <w:t xml:space="preserve">  Da je na OV dopustno naknadno vgraditi zračno vzmetenje (samo v primeru, ko to ni tovarniško vgrajeno) </w:t>
            </w:r>
          </w:p>
          <w:p w14:paraId="691C3CC0" w14:textId="77777777" w:rsidR="003F16D3" w:rsidRPr="000652F0" w:rsidRDefault="003F16D3" w:rsidP="003772E6">
            <w:pPr>
              <w:numPr>
                <w:ilvl w:val="0"/>
                <w:numId w:val="42"/>
              </w:numPr>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proizvajalca: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p>
          <w:p w14:paraId="7B537879" w14:textId="77777777" w:rsidR="003F16D3" w:rsidRPr="000652F0" w:rsidRDefault="003F16D3" w:rsidP="003772E6">
            <w:pPr>
              <w:numPr>
                <w:ilvl w:val="0"/>
                <w:numId w:val="42"/>
              </w:numPr>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oznaka/model/tip: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r w:rsidRPr="000652F0">
              <w:rPr>
                <w:rFonts w:ascii="Arial Narrow" w:eastAsia="Calibri" w:hAnsi="Arial Narrow" w:cs="Calibri"/>
                <w:b/>
                <w:bCs/>
                <w:iCs/>
                <w:sz w:val="22"/>
                <w:szCs w:val="22"/>
                <w:lang w:eastAsia="en-US"/>
              </w:rPr>
              <w:t>.</w:t>
            </w:r>
          </w:p>
          <w:p w14:paraId="4C41BB48" w14:textId="77777777" w:rsidR="003F16D3" w:rsidRPr="000652F0" w:rsidRDefault="003F16D3" w:rsidP="003F16D3">
            <w:pPr>
              <w:jc w:val="both"/>
              <w:rPr>
                <w:rFonts w:ascii="Arial Narrow" w:eastAsia="ArialNarrow" w:hAnsi="Arial Narrow" w:cs="Arial"/>
                <w:sz w:val="22"/>
                <w:szCs w:val="22"/>
              </w:rPr>
            </w:pPr>
          </w:p>
          <w:p w14:paraId="10BAA6C8" w14:textId="77777777" w:rsidR="003F16D3" w:rsidRPr="000652F0" w:rsidRDefault="003F16D3" w:rsidP="003F16D3">
            <w:pPr>
              <w:jc w:val="both"/>
              <w:rPr>
                <w:rFonts w:ascii="Arial Narrow" w:eastAsia="ArialNarrow" w:hAnsi="Arial Narrow" w:cs="Arial"/>
                <w:sz w:val="22"/>
                <w:szCs w:val="22"/>
              </w:rPr>
            </w:pPr>
            <w:r w:rsidRPr="000652F0">
              <w:rPr>
                <w:rFonts w:ascii="Arial Narrow" w:eastAsia="ArialNarrow" w:hAnsi="Arial Narrow" w:cs="Arial"/>
                <w:b/>
                <w:sz w:val="22"/>
                <w:szCs w:val="22"/>
              </w:rPr>
              <w:t>[2]</w:t>
            </w:r>
            <w:r w:rsidRPr="000652F0">
              <w:rPr>
                <w:rFonts w:ascii="Arial Narrow" w:eastAsia="ArialNarrow" w:hAnsi="Arial Narrow" w:cs="Arial"/>
                <w:sz w:val="22"/>
                <w:szCs w:val="22"/>
              </w:rPr>
              <w:t xml:space="preserve">  Da so predelava/dodelava in opremljanje OV v reševalno vozilo in za to potrebni posegi na OV odobreni s strani proizvajalca OV. </w:t>
            </w:r>
          </w:p>
          <w:p w14:paraId="639CF02A" w14:textId="77777777" w:rsidR="003F16D3" w:rsidRPr="000652F0" w:rsidRDefault="003F16D3" w:rsidP="003F16D3">
            <w:pPr>
              <w:jc w:val="both"/>
              <w:rPr>
                <w:rFonts w:ascii="Arial Narrow" w:eastAsia="ArialNarrow" w:hAnsi="Arial Narrow" w:cs="Arial"/>
                <w:sz w:val="22"/>
                <w:szCs w:val="22"/>
              </w:rPr>
            </w:pPr>
          </w:p>
          <w:p w14:paraId="16B66D3A" w14:textId="77777777" w:rsidR="003F16D3" w:rsidRPr="000652F0" w:rsidRDefault="003F16D3" w:rsidP="003F16D3">
            <w:pPr>
              <w:jc w:val="both"/>
              <w:rPr>
                <w:rFonts w:ascii="Arial Narrow" w:eastAsia="ArialNarrow" w:hAnsi="Arial Narrow" w:cs="Arial"/>
                <w:sz w:val="22"/>
                <w:szCs w:val="22"/>
              </w:rPr>
            </w:pPr>
            <w:r w:rsidRPr="000652F0">
              <w:rPr>
                <w:rFonts w:ascii="Arial Narrow" w:eastAsia="ArialNarrow" w:hAnsi="Arial Narrow" w:cs="Arial"/>
                <w:b/>
                <w:sz w:val="22"/>
                <w:szCs w:val="22"/>
              </w:rPr>
              <w:t>[3]</w:t>
            </w:r>
            <w:r w:rsidRPr="000652F0">
              <w:rPr>
                <w:rFonts w:ascii="Arial Narrow" w:eastAsia="ArialNarrow" w:hAnsi="Arial Narrow" w:cs="Arial"/>
                <w:sz w:val="22"/>
                <w:szCs w:val="22"/>
              </w:rPr>
              <w:t xml:space="preserve">  Da sme največja dovoljena masa vozila po predelavi/dodelavi in opremljanju v reševalno vozilo znašati največ: </w:t>
            </w:r>
            <w:r w:rsidRPr="000652F0">
              <w:rPr>
                <w:rFonts w:ascii="Arial Narrow" w:hAnsi="Arial Narrow" w:cs="Calibri"/>
                <w:b/>
                <w:bCs/>
                <w:iCs/>
                <w:sz w:val="22"/>
                <w:szCs w:val="22"/>
              </w:rPr>
              <w:fldChar w:fldCharType="begin">
                <w:ffData>
                  <w:name w:val=""/>
                  <w:enabled/>
                  <w:calcOnExit w:val="0"/>
                  <w:textInput>
                    <w:type w:val="number"/>
                    <w:maxLength w:val="4"/>
                  </w:textInput>
                </w:ffData>
              </w:fldChar>
            </w:r>
            <w:r w:rsidRPr="000652F0">
              <w:rPr>
                <w:rFonts w:ascii="Arial Narrow" w:hAnsi="Arial Narrow" w:cs="Calibri"/>
                <w:b/>
                <w:bCs/>
                <w:iCs/>
                <w:sz w:val="22"/>
                <w:szCs w:val="22"/>
              </w:rPr>
              <w:instrText xml:space="preserve"> FORMTEXT </w:instrText>
            </w:r>
            <w:r w:rsidRPr="000652F0">
              <w:rPr>
                <w:rFonts w:ascii="Arial Narrow" w:hAnsi="Arial Narrow" w:cs="Calibri"/>
                <w:b/>
                <w:bCs/>
                <w:iCs/>
                <w:sz w:val="22"/>
                <w:szCs w:val="22"/>
              </w:rPr>
            </w:r>
            <w:r w:rsidRPr="000652F0">
              <w:rPr>
                <w:rFonts w:ascii="Arial Narrow" w:hAnsi="Arial Narrow" w:cs="Calibri"/>
                <w:b/>
                <w:bCs/>
                <w:iCs/>
                <w:sz w:val="22"/>
                <w:szCs w:val="22"/>
              </w:rPr>
              <w:fldChar w:fldCharType="separate"/>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sz w:val="22"/>
                <w:szCs w:val="22"/>
              </w:rPr>
              <w:fldChar w:fldCharType="end"/>
            </w:r>
            <w:r w:rsidRPr="000652F0">
              <w:rPr>
                <w:rFonts w:ascii="Arial Narrow" w:hAnsi="Arial Narrow" w:cs="Calibri"/>
                <w:b/>
                <w:bCs/>
                <w:iCs/>
                <w:sz w:val="22"/>
                <w:szCs w:val="22"/>
              </w:rPr>
              <w:t>.</w:t>
            </w:r>
          </w:p>
          <w:p w14:paraId="6F89081C" w14:textId="77777777" w:rsidR="003F16D3" w:rsidRPr="000652F0" w:rsidRDefault="003F16D3" w:rsidP="003F16D3">
            <w:pPr>
              <w:jc w:val="both"/>
              <w:rPr>
                <w:rFonts w:ascii="Arial Narrow" w:eastAsia="ArialNarrow" w:hAnsi="Arial Narrow" w:cs="Arial"/>
                <w:sz w:val="22"/>
                <w:szCs w:val="22"/>
              </w:rPr>
            </w:pPr>
          </w:p>
          <w:p w14:paraId="7709034B" w14:textId="77777777" w:rsidR="003F16D3" w:rsidRPr="000652F0" w:rsidRDefault="003F16D3" w:rsidP="003F16D3">
            <w:pPr>
              <w:jc w:val="both"/>
              <w:rPr>
                <w:rFonts w:ascii="Arial Narrow" w:eastAsia="ArialNarrow" w:hAnsi="Arial Narrow" w:cs="Arial"/>
                <w:sz w:val="22"/>
                <w:szCs w:val="22"/>
              </w:rPr>
            </w:pPr>
            <w:r w:rsidRPr="000652F0">
              <w:rPr>
                <w:rFonts w:ascii="Arial Narrow" w:eastAsia="ArialNarrow" w:hAnsi="Arial Narrow" w:cs="Arial"/>
                <w:b/>
                <w:sz w:val="22"/>
                <w:szCs w:val="22"/>
              </w:rPr>
              <w:t>[4]</w:t>
            </w:r>
            <w:r w:rsidRPr="000652F0">
              <w:rPr>
                <w:rFonts w:ascii="Arial Narrow" w:eastAsia="ArialNarrow" w:hAnsi="Arial Narrow" w:cs="Arial"/>
                <w:sz w:val="22"/>
                <w:szCs w:val="22"/>
              </w:rPr>
              <w:t xml:space="preserve">  Da predelava/dodelava in opremljanje OV v reševalno vozilo in za to potrebni posegi na OV ne vplivajo na splošno, najmanj </w:t>
            </w:r>
            <w:proofErr w:type="spellStart"/>
            <w:r w:rsidRPr="000652F0">
              <w:rPr>
                <w:rFonts w:ascii="Arial Narrow" w:eastAsia="ArialNarrow" w:hAnsi="Arial Narrow" w:cs="Arial"/>
                <w:sz w:val="22"/>
                <w:szCs w:val="22"/>
              </w:rPr>
              <w:t>dvo</w:t>
            </w:r>
            <w:proofErr w:type="spellEnd"/>
            <w:r w:rsidRPr="000652F0">
              <w:rPr>
                <w:rFonts w:ascii="Arial Narrow" w:eastAsia="ArialNarrow" w:hAnsi="Arial Narrow" w:cs="Arial"/>
                <w:sz w:val="22"/>
                <w:szCs w:val="22"/>
              </w:rPr>
              <w:t xml:space="preserve">- (2) letno garancijsko dobo OV. </w:t>
            </w:r>
          </w:p>
          <w:p w14:paraId="2FD04E75" w14:textId="77777777" w:rsidR="003F16D3" w:rsidRPr="000652F0" w:rsidRDefault="003F16D3" w:rsidP="003F16D3">
            <w:pPr>
              <w:jc w:val="both"/>
              <w:rPr>
                <w:rFonts w:ascii="Arial Narrow" w:eastAsia="ArialNarrow" w:hAnsi="Arial Narrow" w:cs="Arial"/>
                <w:sz w:val="22"/>
                <w:szCs w:val="22"/>
              </w:rPr>
            </w:pPr>
          </w:p>
          <w:p w14:paraId="655E9BDE" w14:textId="77777777" w:rsidR="003F16D3" w:rsidRPr="000652F0" w:rsidRDefault="003F16D3" w:rsidP="003F16D3">
            <w:pPr>
              <w:jc w:val="both"/>
              <w:rPr>
                <w:rFonts w:ascii="Arial Narrow" w:eastAsia="ArialNarrow" w:hAnsi="Arial Narrow" w:cs="Arial"/>
                <w:sz w:val="22"/>
                <w:szCs w:val="22"/>
              </w:rPr>
            </w:pPr>
            <w:r w:rsidRPr="000652F0">
              <w:rPr>
                <w:rFonts w:ascii="Arial Narrow" w:eastAsia="ArialNarrow" w:hAnsi="Arial Narrow" w:cs="Arial"/>
                <w:b/>
                <w:sz w:val="22"/>
                <w:szCs w:val="22"/>
              </w:rPr>
              <w:t>[5]</w:t>
            </w:r>
            <w:r w:rsidRPr="000652F0">
              <w:rPr>
                <w:rFonts w:ascii="Arial Narrow" w:eastAsia="ArialNarrow" w:hAnsi="Arial Narrow" w:cs="Arial"/>
                <w:sz w:val="22"/>
                <w:szCs w:val="22"/>
              </w:rPr>
              <w:t xml:space="preserve">  Da je za tretje (3.) in četrto (4.) leto po predaji vozila naročniku ali najmanj 200 000 prevoženih kilometrov (kar nastopi prej) podano podaljšano jamstvo, sama predelava/dodelava in opremljanje OV v reševalno vozilo in za to potrebni posegi na OV pa ne vplivajo na splošne pogoje podaljšanega jamstva, podane s strani: </w:t>
            </w:r>
            <w:r w:rsidRPr="000652F0">
              <w:rPr>
                <w:rFonts w:ascii="Arial Narrow" w:hAnsi="Arial Narrow" w:cs="Calibri"/>
                <w:b/>
                <w:bCs/>
                <w:iCs/>
                <w:sz w:val="22"/>
                <w:szCs w:val="22"/>
              </w:rPr>
              <w:fldChar w:fldCharType="begin">
                <w:ffData>
                  <w:name w:val=""/>
                  <w:enabled/>
                  <w:calcOnExit w:val="0"/>
                  <w:textInput>
                    <w:type w:val="number"/>
                    <w:maxLength w:val="4"/>
                  </w:textInput>
                </w:ffData>
              </w:fldChar>
            </w:r>
            <w:r w:rsidRPr="000652F0">
              <w:rPr>
                <w:rFonts w:ascii="Arial Narrow" w:hAnsi="Arial Narrow" w:cs="Calibri"/>
                <w:b/>
                <w:bCs/>
                <w:iCs/>
                <w:sz w:val="22"/>
                <w:szCs w:val="22"/>
              </w:rPr>
              <w:instrText xml:space="preserve"> FORMTEXT </w:instrText>
            </w:r>
            <w:r w:rsidRPr="000652F0">
              <w:rPr>
                <w:rFonts w:ascii="Arial Narrow" w:hAnsi="Arial Narrow" w:cs="Calibri"/>
                <w:b/>
                <w:bCs/>
                <w:iCs/>
                <w:sz w:val="22"/>
                <w:szCs w:val="22"/>
              </w:rPr>
            </w:r>
            <w:r w:rsidRPr="000652F0">
              <w:rPr>
                <w:rFonts w:ascii="Arial Narrow" w:hAnsi="Arial Narrow" w:cs="Calibri"/>
                <w:b/>
                <w:bCs/>
                <w:iCs/>
                <w:sz w:val="22"/>
                <w:szCs w:val="22"/>
              </w:rPr>
              <w:fldChar w:fldCharType="separate"/>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sz w:val="22"/>
                <w:szCs w:val="22"/>
              </w:rPr>
              <w:fldChar w:fldCharType="end"/>
            </w:r>
            <w:r w:rsidRPr="000652F0">
              <w:rPr>
                <w:rFonts w:ascii="Arial Narrow" w:eastAsia="ArialNarrow" w:hAnsi="Arial Narrow" w:cs="Arial"/>
                <w:sz w:val="22"/>
                <w:szCs w:val="22"/>
              </w:rPr>
              <w:t xml:space="preserve"> </w:t>
            </w:r>
            <w:r w:rsidRPr="000652F0">
              <w:rPr>
                <w:rFonts w:ascii="Arial Narrow" w:eastAsia="ArialNarrow" w:hAnsi="Arial Narrow" w:cs="Arial"/>
                <w:b/>
                <w:sz w:val="22"/>
                <w:szCs w:val="22"/>
              </w:rPr>
              <w:t>*</w:t>
            </w:r>
            <w:r w:rsidRPr="000652F0">
              <w:rPr>
                <w:rFonts w:ascii="Arial Narrow" w:eastAsia="ArialNarrow" w:hAnsi="Arial Narrow" w:cs="Arial"/>
                <w:sz w:val="22"/>
                <w:szCs w:val="22"/>
              </w:rPr>
              <w:t xml:space="preserve">proizvajalca OV; </w:t>
            </w:r>
            <w:r w:rsidRPr="000652F0">
              <w:rPr>
                <w:rFonts w:ascii="Arial Narrow" w:hAnsi="Arial Narrow" w:cs="Calibri"/>
                <w:b/>
                <w:bCs/>
                <w:iCs/>
                <w:sz w:val="22"/>
                <w:szCs w:val="22"/>
              </w:rPr>
              <w:fldChar w:fldCharType="begin">
                <w:ffData>
                  <w:name w:val=""/>
                  <w:enabled/>
                  <w:calcOnExit w:val="0"/>
                  <w:textInput>
                    <w:type w:val="number"/>
                    <w:maxLength w:val="4"/>
                  </w:textInput>
                </w:ffData>
              </w:fldChar>
            </w:r>
            <w:r w:rsidRPr="000652F0">
              <w:rPr>
                <w:rFonts w:ascii="Arial Narrow" w:hAnsi="Arial Narrow" w:cs="Calibri"/>
                <w:b/>
                <w:bCs/>
                <w:iCs/>
                <w:sz w:val="22"/>
                <w:szCs w:val="22"/>
              </w:rPr>
              <w:instrText xml:space="preserve"> FORMTEXT </w:instrText>
            </w:r>
            <w:r w:rsidRPr="000652F0">
              <w:rPr>
                <w:rFonts w:ascii="Arial Narrow" w:hAnsi="Arial Narrow" w:cs="Calibri"/>
                <w:b/>
                <w:bCs/>
                <w:iCs/>
                <w:sz w:val="22"/>
                <w:szCs w:val="22"/>
              </w:rPr>
            </w:r>
            <w:r w:rsidRPr="000652F0">
              <w:rPr>
                <w:rFonts w:ascii="Arial Narrow" w:hAnsi="Arial Narrow" w:cs="Calibri"/>
                <w:b/>
                <w:bCs/>
                <w:iCs/>
                <w:sz w:val="22"/>
                <w:szCs w:val="22"/>
              </w:rPr>
              <w:fldChar w:fldCharType="separate"/>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noProof/>
                <w:sz w:val="22"/>
                <w:szCs w:val="22"/>
              </w:rPr>
              <w:t> </w:t>
            </w:r>
            <w:r w:rsidRPr="000652F0">
              <w:rPr>
                <w:rFonts w:ascii="Arial Narrow" w:hAnsi="Arial Narrow" w:cs="Calibri"/>
                <w:b/>
                <w:bCs/>
                <w:iCs/>
                <w:sz w:val="22"/>
                <w:szCs w:val="22"/>
              </w:rPr>
              <w:fldChar w:fldCharType="end"/>
            </w:r>
            <w:r w:rsidRPr="000652F0">
              <w:rPr>
                <w:rFonts w:ascii="Arial Narrow" w:hAnsi="Arial Narrow" w:cs="Calibri"/>
                <w:bCs/>
                <w:iCs/>
                <w:sz w:val="22"/>
                <w:szCs w:val="22"/>
              </w:rPr>
              <w:t xml:space="preserve"> </w:t>
            </w:r>
            <w:r w:rsidRPr="000652F0">
              <w:rPr>
                <w:rFonts w:ascii="Arial Narrow" w:hAnsi="Arial Narrow" w:cs="Calibri"/>
                <w:b/>
                <w:bCs/>
                <w:iCs/>
                <w:sz w:val="22"/>
                <w:szCs w:val="22"/>
              </w:rPr>
              <w:t>*</w:t>
            </w:r>
            <w:r w:rsidRPr="000652F0">
              <w:rPr>
                <w:rFonts w:ascii="Arial Narrow" w:eastAsia="ArialNarrow" w:hAnsi="Arial Narrow" w:cs="Arial"/>
                <w:sz w:val="22"/>
                <w:szCs w:val="22"/>
              </w:rPr>
              <w:t>generalnega zastopnika/uvoznika za Slovenijo.</w:t>
            </w:r>
          </w:p>
          <w:p w14:paraId="798E8AC8" w14:textId="77777777" w:rsidR="003F16D3" w:rsidRPr="000652F0" w:rsidRDefault="003F16D3" w:rsidP="003F16D3">
            <w:pPr>
              <w:jc w:val="both"/>
              <w:rPr>
                <w:rFonts w:ascii="Arial Narrow" w:hAnsi="Arial Narrow" w:cs="Arial"/>
                <w:sz w:val="22"/>
                <w:szCs w:val="22"/>
              </w:rPr>
            </w:pPr>
          </w:p>
          <w:p w14:paraId="6C6F1383" w14:textId="77777777" w:rsidR="003F16D3" w:rsidRPr="000652F0" w:rsidRDefault="003F16D3" w:rsidP="003F16D3">
            <w:pPr>
              <w:jc w:val="both"/>
              <w:rPr>
                <w:rFonts w:ascii="Arial Narrow" w:hAnsi="Arial Narrow" w:cs="Arial"/>
                <w:sz w:val="22"/>
                <w:szCs w:val="22"/>
              </w:rPr>
            </w:pPr>
          </w:p>
          <w:p w14:paraId="7C4C8857" w14:textId="77777777" w:rsidR="003F16D3" w:rsidRPr="000652F0" w:rsidRDefault="003F16D3" w:rsidP="003F16D3">
            <w:pPr>
              <w:jc w:val="both"/>
              <w:rPr>
                <w:rFonts w:ascii="Arial Narrow" w:hAnsi="Arial Narrow" w:cs="Arial"/>
                <w:sz w:val="22"/>
                <w:szCs w:val="22"/>
              </w:rPr>
            </w:pPr>
          </w:p>
          <w:p w14:paraId="1F176645" w14:textId="77777777" w:rsidR="003F16D3" w:rsidRPr="000652F0" w:rsidRDefault="003F16D3" w:rsidP="003F16D3">
            <w:pPr>
              <w:jc w:val="both"/>
              <w:rPr>
                <w:rFonts w:ascii="Arial Narrow" w:eastAsia="ArialNarrow" w:hAnsi="Arial Narrow" w:cs="Arial"/>
                <w:sz w:val="22"/>
                <w:szCs w:val="22"/>
              </w:rPr>
            </w:pPr>
            <w:r w:rsidRPr="000652F0">
              <w:rPr>
                <w:rFonts w:ascii="Arial Narrow" w:eastAsia="ArialNarrow" w:hAnsi="Arial Narrow" w:cs="Arial"/>
                <w:sz w:val="22"/>
                <w:szCs w:val="22"/>
              </w:rPr>
              <w:t>Izdano v</w:t>
            </w:r>
            <w:r w:rsidRPr="000652F0">
              <w:rPr>
                <w:rFonts w:ascii="Arial Narrow" w:hAnsi="Arial Narrow" w:cs="Arial"/>
                <w:sz w:val="22"/>
                <w:szCs w:val="22"/>
              </w:rPr>
              <w:t>: ____________________, dne _______________</w:t>
            </w:r>
          </w:p>
          <w:p w14:paraId="5FBB37DC" w14:textId="77777777" w:rsidR="003F16D3" w:rsidRPr="000652F0" w:rsidRDefault="003F16D3" w:rsidP="003F16D3">
            <w:pPr>
              <w:jc w:val="both"/>
              <w:rPr>
                <w:rFonts w:ascii="Arial Narrow" w:eastAsia="ArialNarrow" w:hAnsi="Arial Narrow" w:cs="Arial"/>
                <w:sz w:val="22"/>
                <w:szCs w:val="22"/>
              </w:rPr>
            </w:pPr>
          </w:p>
          <w:p w14:paraId="2C5AE81C" w14:textId="77777777" w:rsidR="003F16D3" w:rsidRPr="000652F0" w:rsidRDefault="003F16D3" w:rsidP="003F16D3">
            <w:pPr>
              <w:jc w:val="both"/>
              <w:rPr>
                <w:rFonts w:ascii="Arial Narrow" w:eastAsia="ArialNarrow" w:hAnsi="Arial Narrow" w:cs="Arial"/>
                <w:sz w:val="20"/>
                <w:szCs w:val="20"/>
              </w:rPr>
            </w:pPr>
            <w:r w:rsidRPr="000652F0">
              <w:rPr>
                <w:rFonts w:ascii="Arial Narrow" w:eastAsia="ArialNarrow" w:hAnsi="Arial Narrow" w:cs="Arial"/>
                <w:sz w:val="20"/>
                <w:szCs w:val="20"/>
              </w:rPr>
              <w:t xml:space="preserve">                                                                                                                                         žig in podpis </w:t>
            </w:r>
          </w:p>
          <w:p w14:paraId="3687574F" w14:textId="77777777" w:rsidR="003F16D3" w:rsidRPr="000652F0" w:rsidRDefault="003F16D3" w:rsidP="003F16D3">
            <w:pPr>
              <w:jc w:val="both"/>
              <w:rPr>
                <w:rFonts w:ascii="Arial Narrow" w:eastAsia="ArialNarrow" w:hAnsi="Arial Narrow" w:cs="Arial"/>
                <w:sz w:val="20"/>
                <w:szCs w:val="20"/>
              </w:rPr>
            </w:pPr>
            <w:r w:rsidRPr="000652F0">
              <w:rPr>
                <w:rFonts w:ascii="Arial Narrow" w:eastAsia="ArialNarrow" w:hAnsi="Arial Narrow" w:cs="Arial"/>
                <w:sz w:val="20"/>
                <w:szCs w:val="20"/>
              </w:rPr>
              <w:t xml:space="preserve">                                                                                                                       pooblaščene osebe proizvajalca OV /</w:t>
            </w:r>
          </w:p>
          <w:p w14:paraId="012D4313" w14:textId="77777777" w:rsidR="003F16D3" w:rsidRPr="000652F0" w:rsidRDefault="003F16D3" w:rsidP="003F16D3">
            <w:pPr>
              <w:jc w:val="both"/>
              <w:rPr>
                <w:rFonts w:ascii="Arial Narrow" w:eastAsia="ArialNarrow" w:hAnsi="Arial Narrow" w:cs="Arial"/>
                <w:sz w:val="20"/>
                <w:szCs w:val="20"/>
              </w:rPr>
            </w:pPr>
            <w:r w:rsidRPr="000652F0">
              <w:rPr>
                <w:rFonts w:ascii="Arial Narrow" w:eastAsia="ArialNarrow" w:hAnsi="Arial Narrow" w:cs="Arial"/>
                <w:b/>
                <w:sz w:val="20"/>
                <w:szCs w:val="20"/>
              </w:rPr>
              <w:t>*</w:t>
            </w:r>
            <w:r w:rsidRPr="000652F0">
              <w:rPr>
                <w:rFonts w:ascii="Arial Narrow" w:eastAsia="ArialNarrow" w:hAnsi="Arial Narrow" w:cs="Arial"/>
                <w:sz w:val="20"/>
                <w:szCs w:val="20"/>
              </w:rPr>
              <w:t xml:space="preserve"> ustrezno se označi z X                                                                         generalnega zastopnika/uvoznika za Slovenijo</w:t>
            </w:r>
          </w:p>
          <w:p w14:paraId="4072ED6B" w14:textId="77777777" w:rsidR="003F16D3" w:rsidRPr="000652F0" w:rsidRDefault="003F16D3" w:rsidP="003F16D3">
            <w:pPr>
              <w:jc w:val="both"/>
              <w:rPr>
                <w:rFonts w:ascii="Arial Narrow" w:hAnsi="Arial Narrow" w:cs="Arial"/>
                <w:sz w:val="22"/>
                <w:szCs w:val="22"/>
              </w:rPr>
            </w:pPr>
          </w:p>
        </w:tc>
      </w:tr>
    </w:tbl>
    <w:p w14:paraId="052229DA" w14:textId="77777777" w:rsidR="003B742D" w:rsidRPr="000652F0" w:rsidRDefault="003B742D" w:rsidP="003B742D"/>
    <w:p w14:paraId="0AAC3BE2" w14:textId="77777777" w:rsidR="003D12CA" w:rsidRPr="000652F0" w:rsidRDefault="003D12CA" w:rsidP="003B742D"/>
    <w:p w14:paraId="0C81FC9C" w14:textId="77777777" w:rsidR="003F16D3" w:rsidRPr="000652F0" w:rsidRDefault="003F16D3" w:rsidP="003B742D">
      <w:pPr>
        <w:sectPr w:rsidR="003F16D3" w:rsidRPr="000652F0" w:rsidSect="00A22EF6">
          <w:pgSz w:w="11906" w:h="16838" w:code="9"/>
          <w:pgMar w:top="1418" w:right="1134" w:bottom="1134" w:left="1418" w:header="851" w:footer="454" w:gutter="0"/>
          <w:cols w:space="708"/>
          <w:titlePg/>
          <w:docGrid w:linePitch="360"/>
        </w:sect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F16D3" w:rsidRPr="000652F0" w14:paraId="605A43BE" w14:textId="77777777" w:rsidTr="00CC087F">
        <w:trPr>
          <w:trHeight w:hRule="exact" w:val="510"/>
        </w:trPr>
        <w:tc>
          <w:tcPr>
            <w:tcW w:w="9072" w:type="dxa"/>
          </w:tcPr>
          <w:p w14:paraId="71C4A64A" w14:textId="77777777" w:rsidR="003F16D3" w:rsidRPr="000652F0" w:rsidRDefault="003F16D3" w:rsidP="003F16D3">
            <w:pPr>
              <w:rPr>
                <w:rFonts w:ascii="Arial Narrow" w:hAnsi="Arial Narrow"/>
                <w:b/>
                <w:sz w:val="22"/>
                <w:szCs w:val="22"/>
              </w:rPr>
            </w:pPr>
            <w:r w:rsidRPr="000652F0">
              <w:rPr>
                <w:rFonts w:ascii="Arial Narrow" w:hAnsi="Arial Narrow"/>
                <w:b/>
                <w:sz w:val="22"/>
                <w:szCs w:val="22"/>
              </w:rPr>
              <w:lastRenderedPageBreak/>
              <w:t>PRILOGA 5  K OBRAZCU 1                                                                             IZJAVA GARANCIJA in JAMSTVO</w:t>
            </w:r>
          </w:p>
          <w:p w14:paraId="202C58E0" w14:textId="77777777" w:rsidR="003F16D3" w:rsidRPr="000652F0" w:rsidRDefault="003F16D3" w:rsidP="003F16D3">
            <w:pPr>
              <w:jc w:val="both"/>
              <w:rPr>
                <w:rFonts w:ascii="Arial Narrow" w:hAnsi="Arial Narrow"/>
                <w:b/>
                <w:sz w:val="22"/>
                <w:szCs w:val="22"/>
              </w:rPr>
            </w:pPr>
            <w:r w:rsidRPr="000652F0">
              <w:rPr>
                <w:rFonts w:ascii="Arial Narrow" w:hAnsi="Arial Narrow"/>
                <w:b/>
                <w:sz w:val="22"/>
                <w:szCs w:val="22"/>
              </w:rPr>
              <w:t xml:space="preserve">                                                                                                                                           za REŠEVALNO VOZILO</w:t>
            </w:r>
          </w:p>
        </w:tc>
      </w:tr>
    </w:tbl>
    <w:p w14:paraId="01E5BCF9" w14:textId="77777777" w:rsidR="003F16D3" w:rsidRPr="000652F0" w:rsidRDefault="003F16D3" w:rsidP="003F16D3">
      <w:pPr>
        <w:jc w:val="both"/>
        <w:rPr>
          <w:rFonts w:ascii="Arial Narrow" w:hAnsi="Arial Narrow"/>
        </w:rPr>
      </w:pPr>
    </w:p>
    <w:p w14:paraId="658F53FA" w14:textId="77777777" w:rsidR="003F16D3" w:rsidRPr="000652F0" w:rsidRDefault="003F16D3" w:rsidP="003F16D3">
      <w:pPr>
        <w:jc w:val="both"/>
        <w:rPr>
          <w:rFonts w:ascii="Arial Narrow" w:hAnsi="Arial Narrow"/>
        </w:rPr>
      </w:pPr>
    </w:p>
    <w:p w14:paraId="46958E84" w14:textId="77777777" w:rsidR="003F16D3" w:rsidRPr="000652F0" w:rsidRDefault="003F16D3" w:rsidP="003F16D3">
      <w:pPr>
        <w:jc w:val="both"/>
        <w:rPr>
          <w:rFonts w:ascii="Arial Narrow" w:hAnsi="Arial Narrow"/>
        </w:rPr>
      </w:pPr>
      <w:r w:rsidRPr="000652F0">
        <w:rPr>
          <w:rFonts w:ascii="Arial Narrow" w:hAnsi="Arial Narrow"/>
          <w:b/>
        </w:rPr>
        <w:t>Naziv in naslov: _______________________________________________________________________</w:t>
      </w:r>
    </w:p>
    <w:p w14:paraId="72892F9F" w14:textId="77777777" w:rsidR="003F16D3" w:rsidRPr="000652F0" w:rsidRDefault="003F16D3" w:rsidP="003F16D3">
      <w:pPr>
        <w:rPr>
          <w:rFonts w:ascii="Arial Narrow" w:hAnsi="Arial Narrow"/>
          <w:sz w:val="18"/>
          <w:szCs w:val="18"/>
        </w:rPr>
      </w:pPr>
      <w:r w:rsidRPr="000652F0">
        <w:rPr>
          <w:rFonts w:ascii="Arial Narrow" w:hAnsi="Arial Narrow"/>
          <w:sz w:val="18"/>
          <w:szCs w:val="18"/>
        </w:rPr>
        <w:t xml:space="preserve">                                                                                                                 (ponudnik)</w:t>
      </w:r>
    </w:p>
    <w:p w14:paraId="13F4E684" w14:textId="77777777" w:rsidR="003F16D3" w:rsidRPr="000652F0" w:rsidRDefault="003F16D3" w:rsidP="003F16D3">
      <w:pPr>
        <w:rPr>
          <w:rFonts w:ascii="Arial Narrow" w:eastAsia="ArialNarrow" w:hAnsi="Arial Narrow" w:cs="Arial"/>
        </w:rPr>
      </w:pPr>
    </w:p>
    <w:p w14:paraId="353C2441" w14:textId="77777777" w:rsidR="003F16D3" w:rsidRPr="000652F0" w:rsidRDefault="003F16D3" w:rsidP="003F16D3">
      <w:pPr>
        <w:rPr>
          <w:rFonts w:ascii="Arial Narrow" w:hAnsi="Arial Narrow" w:cs="Calibri"/>
          <w:bCs/>
          <w:iCs/>
        </w:rPr>
      </w:pPr>
      <w:r w:rsidRPr="000652F0">
        <w:rPr>
          <w:rFonts w:ascii="Arial Narrow" w:eastAsia="ArialNarrow" w:hAnsi="Arial Narrow" w:cs="Arial"/>
        </w:rPr>
        <w:t xml:space="preserve">Številka javnega naročila (JN), na katero se izjava nanaša: </w:t>
      </w:r>
      <w:r w:rsidRPr="000652F0">
        <w:rPr>
          <w:rFonts w:ascii="Arial Narrow" w:hAnsi="Arial Narrow" w:cs="Calibri"/>
          <w:b/>
          <w:bCs/>
          <w:iCs/>
        </w:rPr>
        <w:fldChar w:fldCharType="begin">
          <w:ffData>
            <w:name w:val=""/>
            <w:enabled/>
            <w:calcOnExit w:val="0"/>
            <w:textInput>
              <w:type w:val="number"/>
              <w:maxLength w:val="4"/>
            </w:textInput>
          </w:ffData>
        </w:fldChar>
      </w:r>
      <w:r w:rsidRPr="000652F0">
        <w:rPr>
          <w:rFonts w:ascii="Arial Narrow" w:hAnsi="Arial Narrow" w:cs="Calibri"/>
          <w:b/>
          <w:bCs/>
          <w:iCs/>
        </w:rPr>
        <w:instrText xml:space="preserve"> FORMTEXT </w:instrText>
      </w:r>
      <w:r w:rsidRPr="000652F0">
        <w:rPr>
          <w:rFonts w:ascii="Arial Narrow" w:hAnsi="Arial Narrow" w:cs="Calibri"/>
          <w:b/>
          <w:bCs/>
          <w:iCs/>
        </w:rPr>
      </w:r>
      <w:r w:rsidRPr="000652F0">
        <w:rPr>
          <w:rFonts w:ascii="Arial Narrow" w:hAnsi="Arial Narrow" w:cs="Calibri"/>
          <w:b/>
          <w:bCs/>
          <w:iCs/>
        </w:rPr>
        <w:fldChar w:fldCharType="separate"/>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rPr>
        <w:fldChar w:fldCharType="end"/>
      </w:r>
    </w:p>
    <w:p w14:paraId="5F47A455" w14:textId="77777777" w:rsidR="003F16D3" w:rsidRPr="000652F0" w:rsidRDefault="003F16D3" w:rsidP="003F16D3">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0652F0" w:rsidRPr="000652F0" w14:paraId="52198357" w14:textId="77777777" w:rsidTr="00640982">
        <w:tc>
          <w:tcPr>
            <w:tcW w:w="9101" w:type="dxa"/>
            <w:tcBorders>
              <w:top w:val="single" w:sz="4" w:space="0" w:color="auto"/>
              <w:left w:val="single" w:sz="4" w:space="0" w:color="auto"/>
              <w:bottom w:val="single" w:sz="4" w:space="0" w:color="auto"/>
              <w:right w:val="single" w:sz="4" w:space="0" w:color="auto"/>
            </w:tcBorders>
          </w:tcPr>
          <w:p w14:paraId="5A783F19" w14:textId="77777777" w:rsidR="003F16D3" w:rsidRPr="000652F0" w:rsidRDefault="003F16D3" w:rsidP="003F16D3">
            <w:pPr>
              <w:spacing w:before="120" w:after="120"/>
              <w:jc w:val="center"/>
              <w:rPr>
                <w:rFonts w:ascii="Arial Narrow" w:hAnsi="Arial Narrow"/>
                <w:bCs/>
              </w:rPr>
            </w:pPr>
            <w:r w:rsidRPr="000652F0">
              <w:rPr>
                <w:rFonts w:ascii="Arial Narrow" w:hAnsi="Arial Narrow" w:cs="Arial"/>
                <w:b/>
                <w:sz w:val="32"/>
                <w:szCs w:val="32"/>
              </w:rPr>
              <w:t>I Z J A V L J A M O</w:t>
            </w:r>
          </w:p>
        </w:tc>
      </w:tr>
      <w:tr w:rsidR="000652F0" w:rsidRPr="000652F0" w14:paraId="18F9F823" w14:textId="77777777" w:rsidTr="00640982">
        <w:tc>
          <w:tcPr>
            <w:tcW w:w="9101" w:type="dxa"/>
            <w:tcBorders>
              <w:top w:val="single" w:sz="4" w:space="0" w:color="auto"/>
              <w:left w:val="single" w:sz="4" w:space="0" w:color="auto"/>
              <w:bottom w:val="single" w:sz="4" w:space="0" w:color="auto"/>
              <w:right w:val="single" w:sz="4" w:space="0" w:color="auto"/>
            </w:tcBorders>
          </w:tcPr>
          <w:p w14:paraId="37D0719B" w14:textId="77777777" w:rsidR="00106BCE" w:rsidRPr="000652F0" w:rsidRDefault="00106BCE" w:rsidP="00106BCE">
            <w:pPr>
              <w:autoSpaceDE w:val="0"/>
              <w:autoSpaceDN w:val="0"/>
              <w:adjustRightInd w:val="0"/>
              <w:spacing w:before="90"/>
              <w:rPr>
                <w:rFonts w:ascii="Arial Narrow" w:eastAsia="ArialNarrow" w:hAnsi="Arial Narrow" w:cs="ArialNarrow"/>
                <w:sz w:val="22"/>
                <w:szCs w:val="22"/>
              </w:rPr>
            </w:pPr>
            <w:r w:rsidRPr="000652F0">
              <w:rPr>
                <w:rFonts w:ascii="Arial Narrow" w:hAnsi="Arial Narrow" w:cs="ArialNarrow,Bold"/>
                <w:b/>
                <w:bCs/>
                <w:sz w:val="22"/>
                <w:szCs w:val="22"/>
              </w:rPr>
              <w:t>[1]</w:t>
            </w:r>
            <w:r w:rsidRPr="000652F0">
              <w:rPr>
                <w:rFonts w:ascii="Arial Narrow" w:hAnsi="Arial Narrow" w:cs="ArialNarrow,Bold"/>
                <w:bCs/>
                <w:sz w:val="22"/>
                <w:szCs w:val="22"/>
              </w:rPr>
              <w:t xml:space="preserve">  D</w:t>
            </w:r>
            <w:r w:rsidRPr="000652F0">
              <w:rPr>
                <w:rFonts w:ascii="Arial Narrow" w:hAnsi="Arial Narrow" w:cs="Arial"/>
                <w:sz w:val="22"/>
                <w:szCs w:val="22"/>
              </w:rPr>
              <w:t xml:space="preserve">a je garancijski rok za reševalno vozilo (v nadaljevanju RV): </w:t>
            </w:r>
          </w:p>
          <w:p w14:paraId="52A30858" w14:textId="77777777" w:rsidR="00106BCE" w:rsidRPr="000652F0" w:rsidRDefault="00106BCE" w:rsidP="00106BCE">
            <w:pPr>
              <w:autoSpaceDE w:val="0"/>
              <w:autoSpaceDN w:val="0"/>
              <w:adjustRightInd w:val="0"/>
              <w:spacing w:before="90"/>
              <w:jc w:val="both"/>
              <w:rPr>
                <w:rFonts w:ascii="Arial Narrow" w:eastAsia="ArialNarrow" w:hAnsi="Arial Narrow" w:cs="ArialNarrow"/>
                <w:sz w:val="22"/>
                <w:szCs w:val="22"/>
              </w:rPr>
            </w:pPr>
            <w:r w:rsidRPr="000652F0">
              <w:rPr>
                <w:rFonts w:ascii="Arial Narrow" w:eastAsia="ArialNarrow" w:hAnsi="Arial Narrow" w:cs="ArialNarrow"/>
                <w:sz w:val="22"/>
                <w:szCs w:val="22"/>
              </w:rPr>
              <w:t xml:space="preserve">[1a] </w:t>
            </w:r>
            <w:r w:rsidRPr="000652F0">
              <w:rPr>
                <w:rFonts w:ascii="Arial Narrow" w:hAnsi="Arial Narrow" w:cs="ArialNarrow,Bold"/>
                <w:b/>
                <w:bCs/>
                <w:sz w:val="22"/>
                <w:szCs w:val="22"/>
              </w:rPr>
              <w:t>24 mesecev</w:t>
            </w:r>
            <w:r w:rsidRPr="000652F0">
              <w:rPr>
                <w:rFonts w:ascii="Arial Narrow" w:hAnsi="Arial Narrow" w:cs="ArialNarrow,Bold"/>
                <w:bCs/>
                <w:sz w:val="22"/>
                <w:szCs w:val="22"/>
              </w:rPr>
              <w:t xml:space="preserve"> </w:t>
            </w:r>
            <w:r w:rsidRPr="000652F0">
              <w:rPr>
                <w:rFonts w:ascii="Arial Narrow" w:eastAsia="ArialNarrow" w:hAnsi="Arial Narrow" w:cs="ArialNarrow"/>
                <w:sz w:val="22"/>
                <w:szCs w:val="22"/>
              </w:rPr>
              <w:t xml:space="preserve">za osnovno vozilo, brez omejitve prevoženih kilometrov – garancijska upravičenja se uveljavlja neposredno v javni mreži pooblaščenih servisov in/ali pri ponudniku/dobavitelju. </w:t>
            </w:r>
          </w:p>
          <w:p w14:paraId="53840B48" w14:textId="77777777" w:rsidR="00106BCE" w:rsidRPr="000652F0" w:rsidRDefault="00106BCE" w:rsidP="00106BCE">
            <w:pPr>
              <w:tabs>
                <w:tab w:val="left" w:pos="950"/>
                <w:tab w:val="center" w:pos="4212"/>
              </w:tabs>
              <w:autoSpaceDE w:val="0"/>
              <w:autoSpaceDN w:val="0"/>
              <w:adjustRightInd w:val="0"/>
              <w:spacing w:before="90"/>
              <w:jc w:val="center"/>
              <w:rPr>
                <w:rFonts w:ascii="Arial Narrow" w:eastAsia="ArialNarrow" w:hAnsi="Arial Narrow" w:cs="ArialNarrow"/>
                <w:sz w:val="22"/>
                <w:szCs w:val="22"/>
              </w:rPr>
            </w:pPr>
            <w:r w:rsidRPr="000652F0">
              <w:rPr>
                <w:rFonts w:ascii="Arial Narrow" w:eastAsia="ArialNarrow" w:hAnsi="Arial Narrow" w:cs="ArialNarrow"/>
                <w:i/>
                <w:sz w:val="22"/>
                <w:szCs w:val="22"/>
              </w:rPr>
              <w:t xml:space="preserve">S strani ponudnika/dobavitelja podan daljši garancijski rok znaša </w:t>
            </w:r>
            <w:r w:rsidRPr="000652F0">
              <w:rPr>
                <w:rFonts w:ascii="Arial Narrow" w:hAnsi="Arial Narrow" w:cs="Calibri"/>
                <w:b/>
                <w:bCs/>
                <w:i/>
                <w:iCs/>
                <w:sz w:val="22"/>
                <w:szCs w:val="22"/>
              </w:rPr>
              <w:fldChar w:fldCharType="begin">
                <w:ffData>
                  <w:name w:val="Besedilo12"/>
                  <w:enabled/>
                  <w:calcOnExit w:val="0"/>
                  <w:textInput>
                    <w:type w:val="number"/>
                    <w:maxLength w:val="4"/>
                  </w:textInput>
                </w:ffData>
              </w:fldChar>
            </w:r>
            <w:bookmarkStart w:id="3" w:name="Besedilo12"/>
            <w:r w:rsidRPr="000652F0">
              <w:rPr>
                <w:rFonts w:ascii="Arial Narrow" w:hAnsi="Arial Narrow" w:cs="Calibri"/>
                <w:b/>
                <w:bCs/>
                <w:i/>
                <w:iCs/>
                <w:sz w:val="22"/>
                <w:szCs w:val="22"/>
              </w:rPr>
              <w:instrText xml:space="preserve"> FORMTEXT </w:instrText>
            </w:r>
            <w:r w:rsidRPr="000652F0">
              <w:rPr>
                <w:rFonts w:ascii="Arial Narrow" w:hAnsi="Arial Narrow" w:cs="Calibri"/>
                <w:b/>
                <w:bCs/>
                <w:i/>
                <w:iCs/>
                <w:sz w:val="22"/>
                <w:szCs w:val="22"/>
              </w:rPr>
            </w:r>
            <w:r w:rsidRPr="000652F0">
              <w:rPr>
                <w:rFonts w:ascii="Arial Narrow" w:hAnsi="Arial Narrow" w:cs="Calibri"/>
                <w:b/>
                <w:bCs/>
                <w:i/>
                <w:iCs/>
                <w:sz w:val="22"/>
                <w:szCs w:val="22"/>
              </w:rPr>
              <w:fldChar w:fldCharType="separate"/>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sz w:val="22"/>
                <w:szCs w:val="22"/>
              </w:rPr>
              <w:fldChar w:fldCharType="end"/>
            </w:r>
            <w:bookmarkEnd w:id="3"/>
            <w:r w:rsidRPr="000652F0">
              <w:rPr>
                <w:rFonts w:ascii="Arial Narrow" w:hAnsi="Arial Narrow" w:cs="Calibri"/>
                <w:b/>
                <w:bCs/>
                <w:i/>
                <w:iCs/>
                <w:sz w:val="22"/>
                <w:szCs w:val="22"/>
              </w:rPr>
              <w:t xml:space="preserve"> mesecev</w:t>
            </w:r>
            <w:r w:rsidRPr="000652F0">
              <w:rPr>
                <w:rFonts w:ascii="Arial Narrow" w:hAnsi="Arial Narrow" w:cs="Calibri"/>
                <w:bCs/>
                <w:iCs/>
                <w:sz w:val="22"/>
                <w:szCs w:val="22"/>
              </w:rPr>
              <w:t>.</w:t>
            </w:r>
          </w:p>
          <w:p w14:paraId="0BB1B7E7" w14:textId="77777777" w:rsidR="00106BCE" w:rsidRPr="000652F0" w:rsidRDefault="00106BCE" w:rsidP="00106BCE">
            <w:pPr>
              <w:autoSpaceDE w:val="0"/>
              <w:autoSpaceDN w:val="0"/>
              <w:adjustRightInd w:val="0"/>
              <w:jc w:val="both"/>
              <w:rPr>
                <w:rFonts w:ascii="Arial Narrow" w:eastAsia="ArialNarrow" w:hAnsi="Arial Narrow" w:cs="ArialNarrow"/>
                <w:sz w:val="22"/>
                <w:szCs w:val="22"/>
              </w:rPr>
            </w:pPr>
          </w:p>
          <w:p w14:paraId="3BE8DE3A" w14:textId="77777777" w:rsidR="00106BCE" w:rsidRPr="000652F0" w:rsidRDefault="00106BCE" w:rsidP="00106BCE">
            <w:pPr>
              <w:autoSpaceDE w:val="0"/>
              <w:autoSpaceDN w:val="0"/>
              <w:adjustRightInd w:val="0"/>
              <w:jc w:val="both"/>
              <w:rPr>
                <w:rFonts w:ascii="Arial Narrow" w:eastAsia="ArialNarrow" w:hAnsi="Arial Narrow" w:cs="ArialNarrow"/>
                <w:sz w:val="22"/>
                <w:szCs w:val="22"/>
              </w:rPr>
            </w:pPr>
            <w:r w:rsidRPr="000652F0">
              <w:rPr>
                <w:rFonts w:ascii="Arial Narrow" w:eastAsia="ArialNarrow" w:hAnsi="Arial Narrow" w:cs="ArialNarrow"/>
                <w:sz w:val="22"/>
                <w:szCs w:val="22"/>
              </w:rPr>
              <w:t xml:space="preserve">[1b] </w:t>
            </w:r>
            <w:r w:rsidRPr="000652F0">
              <w:rPr>
                <w:rFonts w:ascii="Arial Narrow" w:eastAsia="ArialNarrow" w:hAnsi="Arial Narrow" w:cs="ArialNarrow"/>
                <w:b/>
                <w:sz w:val="22"/>
                <w:szCs w:val="22"/>
              </w:rPr>
              <w:t>48</w:t>
            </w:r>
            <w:r w:rsidRPr="000652F0">
              <w:rPr>
                <w:rFonts w:ascii="Arial Narrow" w:hAnsi="Arial Narrow" w:cs="ArialNarrow,Bold"/>
                <w:b/>
                <w:bCs/>
                <w:sz w:val="22"/>
                <w:szCs w:val="22"/>
              </w:rPr>
              <w:t xml:space="preserve"> mesecev </w:t>
            </w:r>
            <w:r w:rsidRPr="000652F0">
              <w:rPr>
                <w:rFonts w:ascii="Arial Narrow" w:eastAsia="ArialNarrow" w:hAnsi="Arial Narrow" w:cs="ArialNarrow"/>
                <w:sz w:val="22"/>
                <w:szCs w:val="22"/>
              </w:rPr>
              <w:t xml:space="preserve">za predelavo/dodelavo in opremljanje osnovnega vozila v RV (kakovost vgrajenih materialov in izvedenih del, vključno z vso v RV trdno vgrajeno opremo in naprave) – prepoznane pomanjkljivosti, napake, okvare ali druge posledice slabe kakovosti vgrajenih materialov, naprav, opreme, izvedene predelave/dodelave in opremljanja se uveljavlja pri ponudniku/dobavitelju in/ali neposredno pri predelovalcu/dodelovalcu/opremljevalcu. </w:t>
            </w:r>
          </w:p>
          <w:p w14:paraId="6FA23195" w14:textId="77777777" w:rsidR="00106BCE" w:rsidRPr="000652F0" w:rsidRDefault="00106BCE" w:rsidP="00106BCE">
            <w:pPr>
              <w:autoSpaceDE w:val="0"/>
              <w:autoSpaceDN w:val="0"/>
              <w:adjustRightInd w:val="0"/>
              <w:spacing w:before="90"/>
              <w:jc w:val="center"/>
              <w:rPr>
                <w:rFonts w:ascii="Arial Narrow" w:eastAsia="ArialNarrow" w:hAnsi="Arial Narrow" w:cs="ArialNarrow"/>
                <w:sz w:val="22"/>
                <w:szCs w:val="22"/>
              </w:rPr>
            </w:pPr>
            <w:r w:rsidRPr="000652F0">
              <w:rPr>
                <w:rFonts w:ascii="Arial Narrow" w:eastAsia="ArialNarrow" w:hAnsi="Arial Narrow" w:cs="ArialNarrow"/>
                <w:i/>
                <w:sz w:val="22"/>
                <w:szCs w:val="22"/>
              </w:rPr>
              <w:t xml:space="preserve">S strani ponudnika/dobavitelja podan daljši garancijski rok znaša </w:t>
            </w:r>
            <w:r w:rsidRPr="000652F0">
              <w:rPr>
                <w:rFonts w:ascii="Arial Narrow" w:hAnsi="Arial Narrow" w:cs="Calibri"/>
                <w:b/>
                <w:bCs/>
                <w:i/>
                <w:iCs/>
                <w:sz w:val="22"/>
                <w:szCs w:val="22"/>
              </w:rPr>
              <w:fldChar w:fldCharType="begin">
                <w:ffData>
                  <w:name w:val=""/>
                  <w:enabled/>
                  <w:calcOnExit w:val="0"/>
                  <w:textInput>
                    <w:type w:val="number"/>
                    <w:maxLength w:val="4"/>
                  </w:textInput>
                </w:ffData>
              </w:fldChar>
            </w:r>
            <w:r w:rsidRPr="000652F0">
              <w:rPr>
                <w:rFonts w:ascii="Arial Narrow" w:hAnsi="Arial Narrow" w:cs="Calibri"/>
                <w:b/>
                <w:bCs/>
                <w:i/>
                <w:iCs/>
                <w:sz w:val="22"/>
                <w:szCs w:val="22"/>
              </w:rPr>
              <w:instrText xml:space="preserve"> FORMTEXT </w:instrText>
            </w:r>
            <w:r w:rsidRPr="000652F0">
              <w:rPr>
                <w:rFonts w:ascii="Arial Narrow" w:hAnsi="Arial Narrow" w:cs="Calibri"/>
                <w:b/>
                <w:bCs/>
                <w:i/>
                <w:iCs/>
                <w:sz w:val="22"/>
                <w:szCs w:val="22"/>
              </w:rPr>
            </w:r>
            <w:r w:rsidRPr="000652F0">
              <w:rPr>
                <w:rFonts w:ascii="Arial Narrow" w:hAnsi="Arial Narrow" w:cs="Calibri"/>
                <w:b/>
                <w:bCs/>
                <w:i/>
                <w:iCs/>
                <w:sz w:val="22"/>
                <w:szCs w:val="22"/>
              </w:rPr>
              <w:fldChar w:fldCharType="separate"/>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sz w:val="22"/>
                <w:szCs w:val="22"/>
              </w:rPr>
              <w:fldChar w:fldCharType="end"/>
            </w:r>
            <w:r w:rsidRPr="000652F0">
              <w:rPr>
                <w:rFonts w:ascii="Arial Narrow" w:hAnsi="Arial Narrow" w:cs="Calibri"/>
                <w:b/>
                <w:bCs/>
                <w:i/>
                <w:iCs/>
                <w:sz w:val="22"/>
                <w:szCs w:val="22"/>
              </w:rPr>
              <w:t xml:space="preserve"> mesecev</w:t>
            </w:r>
            <w:r w:rsidRPr="000652F0">
              <w:rPr>
                <w:rFonts w:ascii="Arial Narrow" w:hAnsi="Arial Narrow" w:cs="Calibri"/>
                <w:bCs/>
                <w:iCs/>
                <w:sz w:val="22"/>
                <w:szCs w:val="22"/>
              </w:rPr>
              <w:t>.</w:t>
            </w:r>
          </w:p>
          <w:p w14:paraId="3C550B27" w14:textId="77777777" w:rsidR="00106BCE" w:rsidRPr="000652F0" w:rsidRDefault="00106BCE" w:rsidP="00106BCE">
            <w:pPr>
              <w:autoSpaceDE w:val="0"/>
              <w:autoSpaceDN w:val="0"/>
              <w:adjustRightInd w:val="0"/>
              <w:jc w:val="both"/>
              <w:rPr>
                <w:rFonts w:ascii="Arial Narrow" w:hAnsi="Arial Narrow" w:cs="ArialNarrow,Bold"/>
                <w:bCs/>
                <w:sz w:val="22"/>
                <w:szCs w:val="22"/>
              </w:rPr>
            </w:pPr>
          </w:p>
          <w:p w14:paraId="2599B1E8" w14:textId="77777777" w:rsidR="00106BCE" w:rsidRPr="000652F0" w:rsidRDefault="00106BCE" w:rsidP="003F16D3">
            <w:pPr>
              <w:autoSpaceDE w:val="0"/>
              <w:autoSpaceDN w:val="0"/>
              <w:adjustRightInd w:val="0"/>
              <w:jc w:val="both"/>
              <w:rPr>
                <w:rFonts w:ascii="Arial Narrow" w:hAnsi="Arial Narrow" w:cs="ArialNarrow,Bold"/>
                <w:b/>
                <w:bCs/>
                <w:sz w:val="22"/>
                <w:szCs w:val="22"/>
              </w:rPr>
            </w:pPr>
            <w:r w:rsidRPr="000652F0">
              <w:rPr>
                <w:rFonts w:ascii="Arial Narrow" w:eastAsia="ArialNarrow" w:hAnsi="Arial Narrow" w:cs="ArialNarrow"/>
                <w:sz w:val="22"/>
                <w:szCs w:val="22"/>
              </w:rPr>
              <w:t xml:space="preserve">[1c] Če v garancijski dobi napake na izvedeni predelavi/dodelavi in opremljanju osnovnega vozila v RV ni mogoče odpraviti </w:t>
            </w:r>
            <w:r w:rsidRPr="000652F0">
              <w:rPr>
                <w:rFonts w:ascii="Arial Narrow" w:hAnsi="Arial Narrow" w:cs="Arial"/>
                <w:sz w:val="22"/>
                <w:szCs w:val="22"/>
              </w:rPr>
              <w:t>v podanem roku za odpravo napak, se garancijski rok podaljša za toliko, kolikor časa nad rokom za odpravo napak, naročnik/uporabnik ni mogel uporabljati RV.</w:t>
            </w:r>
          </w:p>
          <w:p w14:paraId="144AE9D9" w14:textId="77777777" w:rsidR="00106BCE" w:rsidRPr="000652F0" w:rsidRDefault="00106BCE" w:rsidP="003F16D3">
            <w:pPr>
              <w:autoSpaceDE w:val="0"/>
              <w:autoSpaceDN w:val="0"/>
              <w:adjustRightInd w:val="0"/>
              <w:jc w:val="both"/>
              <w:rPr>
                <w:rFonts w:ascii="Arial Narrow" w:hAnsi="Arial Narrow" w:cs="ArialNarrow,Bold"/>
                <w:b/>
                <w:bCs/>
                <w:sz w:val="22"/>
                <w:szCs w:val="22"/>
              </w:rPr>
            </w:pPr>
          </w:p>
        </w:tc>
      </w:tr>
      <w:tr w:rsidR="000652F0" w:rsidRPr="000652F0" w14:paraId="0AA9F34C" w14:textId="77777777" w:rsidTr="00640982">
        <w:tc>
          <w:tcPr>
            <w:tcW w:w="9101" w:type="dxa"/>
            <w:tcBorders>
              <w:top w:val="single" w:sz="4" w:space="0" w:color="auto"/>
              <w:left w:val="single" w:sz="4" w:space="0" w:color="auto"/>
              <w:bottom w:val="single" w:sz="4" w:space="0" w:color="auto"/>
              <w:right w:val="single" w:sz="4" w:space="0" w:color="auto"/>
            </w:tcBorders>
            <w:shd w:val="clear" w:color="auto" w:fill="auto"/>
          </w:tcPr>
          <w:p w14:paraId="48B10312" w14:textId="77777777" w:rsidR="00106BCE" w:rsidRPr="000652F0" w:rsidRDefault="00106BCE" w:rsidP="00106BCE">
            <w:pPr>
              <w:autoSpaceDE w:val="0"/>
              <w:autoSpaceDN w:val="0"/>
              <w:adjustRightInd w:val="0"/>
              <w:jc w:val="both"/>
              <w:rPr>
                <w:rFonts w:ascii="Arial Narrow" w:eastAsia="ArialNarrow" w:hAnsi="Arial Narrow" w:cs="ArialNarrow"/>
                <w:sz w:val="22"/>
                <w:szCs w:val="22"/>
              </w:rPr>
            </w:pPr>
            <w:r w:rsidRPr="000652F0">
              <w:rPr>
                <w:rFonts w:ascii="Arial Narrow" w:hAnsi="Arial Narrow" w:cs="ArialNarrow,Bold"/>
                <w:b/>
                <w:bCs/>
                <w:sz w:val="22"/>
                <w:szCs w:val="22"/>
              </w:rPr>
              <w:t>[2]</w:t>
            </w:r>
            <w:r w:rsidRPr="000652F0">
              <w:rPr>
                <w:rFonts w:ascii="Arial Narrow" w:hAnsi="Arial Narrow" w:cs="ArialNarrow,Bold"/>
                <w:bCs/>
                <w:sz w:val="22"/>
                <w:szCs w:val="22"/>
              </w:rPr>
              <w:t xml:space="preserve">  </w:t>
            </w:r>
            <w:r w:rsidRPr="000652F0">
              <w:rPr>
                <w:rFonts w:ascii="Arial Narrow" w:eastAsia="ArialNarrow" w:hAnsi="Arial Narrow" w:cs="Arial"/>
                <w:sz w:val="22"/>
                <w:szCs w:val="22"/>
              </w:rPr>
              <w:t xml:space="preserve">Da ima osnovno vozilo podaljšano jamstvo, podano </w:t>
            </w:r>
            <w:r w:rsidRPr="000652F0">
              <w:rPr>
                <w:rFonts w:ascii="Arial Narrow" w:eastAsia="ArialNarrow" w:hAnsi="Arial Narrow" w:cs="ArialNarrow"/>
                <w:sz w:val="22"/>
                <w:szCs w:val="22"/>
              </w:rPr>
              <w:t xml:space="preserve">pod splošnimi pogoji* </w:t>
            </w:r>
            <w:r w:rsidRPr="000652F0">
              <w:rPr>
                <w:rFonts w:ascii="Arial Narrow" w:hAnsi="Arial Narrow" w:cs="Calibri"/>
                <w:b/>
                <w:bCs/>
                <w:i/>
                <w:iCs/>
                <w:sz w:val="22"/>
                <w:szCs w:val="22"/>
              </w:rPr>
              <w:fldChar w:fldCharType="begin">
                <w:ffData>
                  <w:name w:val=""/>
                  <w:enabled/>
                  <w:calcOnExit w:val="0"/>
                  <w:textInput>
                    <w:type w:val="number"/>
                    <w:maxLength w:val="4"/>
                  </w:textInput>
                </w:ffData>
              </w:fldChar>
            </w:r>
            <w:r w:rsidRPr="000652F0">
              <w:rPr>
                <w:rFonts w:ascii="Arial Narrow" w:hAnsi="Arial Narrow" w:cs="Calibri"/>
                <w:b/>
                <w:bCs/>
                <w:i/>
                <w:iCs/>
                <w:sz w:val="22"/>
                <w:szCs w:val="22"/>
              </w:rPr>
              <w:instrText xml:space="preserve"> FORMTEXT </w:instrText>
            </w:r>
            <w:r w:rsidRPr="000652F0">
              <w:rPr>
                <w:rFonts w:ascii="Arial Narrow" w:hAnsi="Arial Narrow" w:cs="Calibri"/>
                <w:b/>
                <w:bCs/>
                <w:i/>
                <w:iCs/>
                <w:sz w:val="22"/>
                <w:szCs w:val="22"/>
              </w:rPr>
            </w:r>
            <w:r w:rsidRPr="000652F0">
              <w:rPr>
                <w:rFonts w:ascii="Arial Narrow" w:hAnsi="Arial Narrow" w:cs="Calibri"/>
                <w:b/>
                <w:bCs/>
                <w:i/>
                <w:iCs/>
                <w:sz w:val="22"/>
                <w:szCs w:val="22"/>
              </w:rPr>
              <w:fldChar w:fldCharType="separate"/>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sz w:val="22"/>
                <w:szCs w:val="22"/>
              </w:rPr>
              <w:fldChar w:fldCharType="end"/>
            </w:r>
            <w:r w:rsidRPr="000652F0">
              <w:rPr>
                <w:rFonts w:ascii="Arial Narrow" w:hAnsi="Arial Narrow" w:cs="Calibri"/>
                <w:bCs/>
                <w:iCs/>
                <w:sz w:val="22"/>
                <w:szCs w:val="22"/>
              </w:rPr>
              <w:t xml:space="preserve"> </w:t>
            </w:r>
            <w:r w:rsidRPr="000652F0">
              <w:rPr>
                <w:rFonts w:ascii="Arial Narrow" w:eastAsia="ArialNarrow" w:hAnsi="Arial Narrow" w:cs="ArialNarrow"/>
                <w:sz w:val="22"/>
                <w:szCs w:val="22"/>
              </w:rPr>
              <w:t xml:space="preserve">proizvajalca osnovnega vozila; </w:t>
            </w:r>
            <w:r w:rsidRPr="000652F0">
              <w:rPr>
                <w:rFonts w:ascii="Arial Narrow" w:hAnsi="Arial Narrow" w:cs="Calibri"/>
                <w:b/>
                <w:bCs/>
                <w:i/>
                <w:iCs/>
                <w:sz w:val="22"/>
                <w:szCs w:val="22"/>
              </w:rPr>
              <w:fldChar w:fldCharType="begin">
                <w:ffData>
                  <w:name w:val=""/>
                  <w:enabled/>
                  <w:calcOnExit w:val="0"/>
                  <w:textInput>
                    <w:type w:val="number"/>
                    <w:maxLength w:val="4"/>
                  </w:textInput>
                </w:ffData>
              </w:fldChar>
            </w:r>
            <w:r w:rsidRPr="000652F0">
              <w:rPr>
                <w:rFonts w:ascii="Arial Narrow" w:hAnsi="Arial Narrow" w:cs="Calibri"/>
                <w:b/>
                <w:bCs/>
                <w:i/>
                <w:iCs/>
                <w:sz w:val="22"/>
                <w:szCs w:val="22"/>
              </w:rPr>
              <w:instrText xml:space="preserve"> FORMTEXT </w:instrText>
            </w:r>
            <w:r w:rsidRPr="000652F0">
              <w:rPr>
                <w:rFonts w:ascii="Arial Narrow" w:hAnsi="Arial Narrow" w:cs="Calibri"/>
                <w:b/>
                <w:bCs/>
                <w:i/>
                <w:iCs/>
                <w:sz w:val="22"/>
                <w:szCs w:val="22"/>
              </w:rPr>
            </w:r>
            <w:r w:rsidRPr="000652F0">
              <w:rPr>
                <w:rFonts w:ascii="Arial Narrow" w:hAnsi="Arial Narrow" w:cs="Calibri"/>
                <w:b/>
                <w:bCs/>
                <w:i/>
                <w:iCs/>
                <w:sz w:val="22"/>
                <w:szCs w:val="22"/>
              </w:rPr>
              <w:fldChar w:fldCharType="separate"/>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sz w:val="22"/>
                <w:szCs w:val="22"/>
              </w:rPr>
              <w:fldChar w:fldCharType="end"/>
            </w:r>
            <w:r w:rsidRPr="000652F0">
              <w:rPr>
                <w:rFonts w:ascii="Arial Narrow" w:hAnsi="Arial Narrow" w:cs="Calibri"/>
                <w:b/>
                <w:bCs/>
                <w:iCs/>
                <w:sz w:val="22"/>
                <w:szCs w:val="22"/>
              </w:rPr>
              <w:t xml:space="preserve"> </w:t>
            </w:r>
            <w:r w:rsidRPr="000652F0">
              <w:rPr>
                <w:rFonts w:ascii="Arial Narrow" w:eastAsia="ArialNarrow" w:hAnsi="Arial Narrow" w:cs="ArialNarrow"/>
                <w:sz w:val="22"/>
                <w:szCs w:val="22"/>
              </w:rPr>
              <w:t>generalnega zastopnika/uvoznika za Slovenijo (</w:t>
            </w:r>
            <w:r w:rsidRPr="000652F0">
              <w:rPr>
                <w:rFonts w:ascii="Arial Narrow" w:eastAsia="ArialNarrow" w:hAnsi="Arial Narrow" w:cs="Arial"/>
                <w:b/>
                <w:sz w:val="22"/>
                <w:szCs w:val="22"/>
              </w:rPr>
              <w:t>*</w:t>
            </w:r>
            <w:r w:rsidRPr="000652F0">
              <w:rPr>
                <w:rFonts w:ascii="Arial Narrow" w:eastAsia="ArialNarrow" w:hAnsi="Arial Narrow" w:cs="Arial"/>
                <w:sz w:val="22"/>
                <w:szCs w:val="22"/>
              </w:rPr>
              <w:t xml:space="preserve"> ustrezno se označi z X): 24 mesecev (za tretje (3.) in četrto (4.) leto po predaji vozila naročniku) ali najmanj do 200 000 prevoženih kilometrov (kar nastopi prej) </w:t>
            </w:r>
            <w:r w:rsidRPr="000652F0">
              <w:rPr>
                <w:rFonts w:ascii="Arial Narrow" w:eastAsia="ArialNarrow" w:hAnsi="Arial Narrow" w:cs="ArialNarrow"/>
                <w:sz w:val="22"/>
                <w:szCs w:val="22"/>
              </w:rPr>
              <w:t>– jamstvena upravičenja se uveljavlja neposredno v javni mreži pooblaščenih servisov in/ali pri ponudniku/dobavitelju.</w:t>
            </w:r>
          </w:p>
          <w:p w14:paraId="49CFB7C2" w14:textId="77777777" w:rsidR="00106BCE" w:rsidRPr="000652F0" w:rsidRDefault="00106BCE" w:rsidP="00106BCE">
            <w:pPr>
              <w:autoSpaceDE w:val="0"/>
              <w:autoSpaceDN w:val="0"/>
              <w:adjustRightInd w:val="0"/>
              <w:spacing w:before="90"/>
              <w:jc w:val="center"/>
              <w:rPr>
                <w:rFonts w:ascii="Arial Narrow" w:eastAsia="ArialNarrow" w:hAnsi="Arial Narrow" w:cs="ArialNarrow"/>
                <w:sz w:val="22"/>
                <w:szCs w:val="22"/>
              </w:rPr>
            </w:pPr>
            <w:r w:rsidRPr="000652F0">
              <w:rPr>
                <w:rFonts w:ascii="Arial Narrow" w:eastAsia="ArialNarrow" w:hAnsi="Arial Narrow" w:cs="ArialNarrow"/>
                <w:i/>
                <w:sz w:val="22"/>
                <w:szCs w:val="22"/>
              </w:rPr>
              <w:t xml:space="preserve">S strani ponudnika/dobavitelja podan daljši jamstveni rok znaša </w:t>
            </w:r>
            <w:r w:rsidRPr="000652F0">
              <w:rPr>
                <w:rFonts w:ascii="Arial Narrow" w:hAnsi="Arial Narrow" w:cs="Calibri"/>
                <w:b/>
                <w:bCs/>
                <w:i/>
                <w:iCs/>
                <w:sz w:val="22"/>
                <w:szCs w:val="22"/>
              </w:rPr>
              <w:fldChar w:fldCharType="begin">
                <w:ffData>
                  <w:name w:val=""/>
                  <w:enabled/>
                  <w:calcOnExit w:val="0"/>
                  <w:textInput>
                    <w:type w:val="number"/>
                    <w:maxLength w:val="4"/>
                  </w:textInput>
                </w:ffData>
              </w:fldChar>
            </w:r>
            <w:r w:rsidRPr="000652F0">
              <w:rPr>
                <w:rFonts w:ascii="Arial Narrow" w:hAnsi="Arial Narrow" w:cs="Calibri"/>
                <w:b/>
                <w:bCs/>
                <w:i/>
                <w:iCs/>
                <w:sz w:val="22"/>
                <w:szCs w:val="22"/>
              </w:rPr>
              <w:instrText xml:space="preserve"> FORMTEXT </w:instrText>
            </w:r>
            <w:r w:rsidRPr="000652F0">
              <w:rPr>
                <w:rFonts w:ascii="Arial Narrow" w:hAnsi="Arial Narrow" w:cs="Calibri"/>
                <w:b/>
                <w:bCs/>
                <w:i/>
                <w:iCs/>
                <w:sz w:val="22"/>
                <w:szCs w:val="22"/>
              </w:rPr>
            </w:r>
            <w:r w:rsidRPr="000652F0">
              <w:rPr>
                <w:rFonts w:ascii="Arial Narrow" w:hAnsi="Arial Narrow" w:cs="Calibri"/>
                <w:b/>
                <w:bCs/>
                <w:i/>
                <w:iCs/>
                <w:sz w:val="22"/>
                <w:szCs w:val="22"/>
              </w:rPr>
              <w:fldChar w:fldCharType="separate"/>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sz w:val="22"/>
                <w:szCs w:val="22"/>
              </w:rPr>
              <w:fldChar w:fldCharType="end"/>
            </w:r>
            <w:r w:rsidRPr="000652F0">
              <w:rPr>
                <w:rFonts w:ascii="Arial Narrow" w:hAnsi="Arial Narrow" w:cs="Calibri"/>
                <w:b/>
                <w:bCs/>
                <w:i/>
                <w:iCs/>
                <w:sz w:val="22"/>
                <w:szCs w:val="22"/>
              </w:rPr>
              <w:t xml:space="preserve"> mesecev</w:t>
            </w:r>
            <w:r w:rsidRPr="000652F0">
              <w:rPr>
                <w:rFonts w:ascii="Arial Narrow" w:hAnsi="Arial Narrow" w:cs="Calibri"/>
                <w:bCs/>
                <w:iCs/>
                <w:sz w:val="22"/>
                <w:szCs w:val="22"/>
              </w:rPr>
              <w:t>.</w:t>
            </w:r>
          </w:p>
          <w:p w14:paraId="40C96EBC" w14:textId="77777777" w:rsidR="00106BCE" w:rsidRPr="000652F0" w:rsidRDefault="00106BCE" w:rsidP="003F16D3">
            <w:pPr>
              <w:autoSpaceDE w:val="0"/>
              <w:autoSpaceDN w:val="0"/>
              <w:adjustRightInd w:val="0"/>
              <w:jc w:val="both"/>
              <w:rPr>
                <w:rFonts w:ascii="Arial Narrow" w:eastAsia="ArialNarrow" w:hAnsi="Arial Narrow" w:cs="ArialNarrow"/>
                <w:sz w:val="22"/>
                <w:szCs w:val="22"/>
              </w:rPr>
            </w:pPr>
          </w:p>
        </w:tc>
      </w:tr>
      <w:tr w:rsidR="000652F0" w:rsidRPr="000652F0" w14:paraId="79E7856F" w14:textId="77777777" w:rsidTr="00640982">
        <w:tc>
          <w:tcPr>
            <w:tcW w:w="9101" w:type="dxa"/>
            <w:tcBorders>
              <w:top w:val="single" w:sz="4" w:space="0" w:color="auto"/>
              <w:left w:val="single" w:sz="4" w:space="0" w:color="auto"/>
              <w:bottom w:val="single" w:sz="4" w:space="0" w:color="auto"/>
              <w:right w:val="single" w:sz="4" w:space="0" w:color="auto"/>
            </w:tcBorders>
          </w:tcPr>
          <w:p w14:paraId="34E76BA6" w14:textId="77777777" w:rsidR="00106BCE" w:rsidRPr="000652F0" w:rsidRDefault="00106BCE" w:rsidP="00106BCE">
            <w:pPr>
              <w:widowControl w:val="0"/>
              <w:jc w:val="both"/>
              <w:rPr>
                <w:rFonts w:ascii="Arial Narrow" w:hAnsi="Arial Narrow"/>
                <w:sz w:val="22"/>
                <w:szCs w:val="22"/>
              </w:rPr>
            </w:pPr>
            <w:r w:rsidRPr="000652F0">
              <w:rPr>
                <w:rFonts w:ascii="Arial Narrow" w:hAnsi="Arial Narrow" w:cs="ArialNarrow,Bold"/>
                <w:b/>
                <w:bCs/>
                <w:sz w:val="22"/>
                <w:szCs w:val="22"/>
              </w:rPr>
              <w:t>[3]</w:t>
            </w:r>
            <w:r w:rsidRPr="000652F0">
              <w:rPr>
                <w:rFonts w:ascii="Arial Narrow" w:hAnsi="Arial Narrow" w:cs="ArialNarrow,Bold"/>
                <w:bCs/>
                <w:sz w:val="22"/>
                <w:szCs w:val="22"/>
              </w:rPr>
              <w:t xml:space="preserve">  Da je za predelavo/dodelavo in opremljanje osnovnega vozila v RV podanih najmanj 60 mesecev jamstva za </w:t>
            </w:r>
            <w:r w:rsidRPr="000652F0">
              <w:rPr>
                <w:rFonts w:ascii="Arial Narrow" w:hAnsi="Arial Narrow"/>
                <w:sz w:val="22"/>
                <w:szCs w:val="22"/>
              </w:rPr>
              <w:t xml:space="preserve">protikorozijsko zaščito in </w:t>
            </w:r>
            <w:proofErr w:type="spellStart"/>
            <w:r w:rsidRPr="000652F0">
              <w:rPr>
                <w:rFonts w:ascii="Arial Narrow" w:hAnsi="Arial Narrow"/>
                <w:sz w:val="22"/>
                <w:szCs w:val="22"/>
              </w:rPr>
              <w:t>prerjavenje</w:t>
            </w:r>
            <w:proofErr w:type="spellEnd"/>
            <w:r w:rsidRPr="000652F0">
              <w:rPr>
                <w:rFonts w:ascii="Arial Narrow" w:hAnsi="Arial Narrow"/>
                <w:sz w:val="22"/>
                <w:szCs w:val="22"/>
              </w:rPr>
              <w:t xml:space="preserve"> pločevine; vse morebitne napake in pomanjkljivosti, ki se pokažejo (nastanejo) v tem obdobju se ponudnik/dobavitelj obvezuje odpraviti brez stroškov za naročnika. </w:t>
            </w:r>
          </w:p>
          <w:p w14:paraId="2D198C42" w14:textId="77777777" w:rsidR="00106BCE" w:rsidRPr="000652F0" w:rsidRDefault="00106BCE" w:rsidP="00106BCE">
            <w:pPr>
              <w:autoSpaceDE w:val="0"/>
              <w:autoSpaceDN w:val="0"/>
              <w:adjustRightInd w:val="0"/>
              <w:spacing w:before="90"/>
              <w:jc w:val="center"/>
              <w:rPr>
                <w:rFonts w:ascii="Arial Narrow" w:eastAsia="ArialNarrow" w:hAnsi="Arial Narrow" w:cs="ArialNarrow"/>
                <w:sz w:val="22"/>
                <w:szCs w:val="22"/>
              </w:rPr>
            </w:pPr>
            <w:r w:rsidRPr="000652F0">
              <w:rPr>
                <w:rFonts w:ascii="Arial Narrow" w:eastAsia="ArialNarrow" w:hAnsi="Arial Narrow" w:cs="ArialNarrow"/>
                <w:i/>
                <w:sz w:val="22"/>
                <w:szCs w:val="22"/>
              </w:rPr>
              <w:t xml:space="preserve">S strani ponudnika/dobavitelja podan daljši jamstveni rok znaša </w:t>
            </w:r>
            <w:r w:rsidRPr="000652F0">
              <w:rPr>
                <w:rFonts w:ascii="Arial Narrow" w:hAnsi="Arial Narrow" w:cs="Calibri"/>
                <w:b/>
                <w:bCs/>
                <w:i/>
                <w:iCs/>
                <w:sz w:val="22"/>
                <w:szCs w:val="22"/>
              </w:rPr>
              <w:fldChar w:fldCharType="begin">
                <w:ffData>
                  <w:name w:val=""/>
                  <w:enabled/>
                  <w:calcOnExit w:val="0"/>
                  <w:textInput>
                    <w:type w:val="number"/>
                    <w:maxLength w:val="4"/>
                  </w:textInput>
                </w:ffData>
              </w:fldChar>
            </w:r>
            <w:r w:rsidRPr="000652F0">
              <w:rPr>
                <w:rFonts w:ascii="Arial Narrow" w:hAnsi="Arial Narrow" w:cs="Calibri"/>
                <w:b/>
                <w:bCs/>
                <w:i/>
                <w:iCs/>
                <w:sz w:val="22"/>
                <w:szCs w:val="22"/>
              </w:rPr>
              <w:instrText xml:space="preserve"> FORMTEXT </w:instrText>
            </w:r>
            <w:r w:rsidRPr="000652F0">
              <w:rPr>
                <w:rFonts w:ascii="Arial Narrow" w:hAnsi="Arial Narrow" w:cs="Calibri"/>
                <w:b/>
                <w:bCs/>
                <w:i/>
                <w:iCs/>
                <w:sz w:val="22"/>
                <w:szCs w:val="22"/>
              </w:rPr>
            </w:r>
            <w:r w:rsidRPr="000652F0">
              <w:rPr>
                <w:rFonts w:ascii="Arial Narrow" w:hAnsi="Arial Narrow" w:cs="Calibri"/>
                <w:b/>
                <w:bCs/>
                <w:i/>
                <w:iCs/>
                <w:sz w:val="22"/>
                <w:szCs w:val="22"/>
              </w:rPr>
              <w:fldChar w:fldCharType="separate"/>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sz w:val="22"/>
                <w:szCs w:val="22"/>
              </w:rPr>
              <w:fldChar w:fldCharType="end"/>
            </w:r>
            <w:r w:rsidRPr="000652F0">
              <w:rPr>
                <w:rFonts w:ascii="Arial Narrow" w:hAnsi="Arial Narrow" w:cs="Calibri"/>
                <w:b/>
                <w:bCs/>
                <w:i/>
                <w:iCs/>
                <w:sz w:val="22"/>
                <w:szCs w:val="22"/>
              </w:rPr>
              <w:t xml:space="preserve"> mesecev</w:t>
            </w:r>
            <w:r w:rsidRPr="000652F0">
              <w:rPr>
                <w:rFonts w:ascii="Arial Narrow" w:hAnsi="Arial Narrow" w:cs="Calibri"/>
                <w:bCs/>
                <w:iCs/>
                <w:sz w:val="22"/>
                <w:szCs w:val="22"/>
              </w:rPr>
              <w:t>.</w:t>
            </w:r>
          </w:p>
          <w:p w14:paraId="4826885B" w14:textId="77777777" w:rsidR="00106BCE" w:rsidRPr="000652F0" w:rsidRDefault="00106BCE" w:rsidP="00106BCE">
            <w:pPr>
              <w:widowControl w:val="0"/>
              <w:spacing w:line="280" w:lineRule="atLeast"/>
              <w:jc w:val="both"/>
              <w:rPr>
                <w:rFonts w:ascii="Arial Narrow" w:hAnsi="Arial Narrow"/>
                <w:sz w:val="22"/>
                <w:szCs w:val="22"/>
              </w:rPr>
            </w:pPr>
          </w:p>
          <w:p w14:paraId="0949F6BC" w14:textId="77777777" w:rsidR="00106BCE" w:rsidRPr="000652F0" w:rsidRDefault="00106BCE" w:rsidP="00106BCE">
            <w:pPr>
              <w:widowControl w:val="0"/>
              <w:spacing w:line="280" w:lineRule="atLeast"/>
              <w:jc w:val="both"/>
              <w:rPr>
                <w:rFonts w:ascii="Arial Narrow" w:eastAsia="ArialNarrow" w:hAnsi="Arial Narrow" w:cs="ArialNarrow"/>
                <w:sz w:val="22"/>
                <w:szCs w:val="22"/>
              </w:rPr>
            </w:pPr>
            <w:r w:rsidRPr="000652F0">
              <w:rPr>
                <w:rFonts w:ascii="Arial Narrow" w:hAnsi="Arial Narrow" w:cs="ArialNarrow,Bold"/>
                <w:bCs/>
                <w:sz w:val="22"/>
                <w:szCs w:val="22"/>
              </w:rPr>
              <w:t>[3a] Da je z</w:t>
            </w:r>
            <w:r w:rsidRPr="000652F0">
              <w:rPr>
                <w:rFonts w:ascii="Arial Narrow" w:eastAsia="ArialNarrow" w:hAnsi="Arial Narrow" w:cs="ArialNarrow"/>
                <w:sz w:val="22"/>
                <w:szCs w:val="22"/>
              </w:rPr>
              <w:t xml:space="preserve">a protikorozijsko zaščito in </w:t>
            </w:r>
            <w:proofErr w:type="spellStart"/>
            <w:r w:rsidRPr="000652F0">
              <w:rPr>
                <w:rFonts w:ascii="Arial Narrow" w:eastAsia="ArialNarrow" w:hAnsi="Arial Narrow" w:cs="ArialNarrow"/>
                <w:sz w:val="22"/>
                <w:szCs w:val="22"/>
              </w:rPr>
              <w:t>prerjavenje</w:t>
            </w:r>
            <w:proofErr w:type="spellEnd"/>
            <w:r w:rsidRPr="000652F0">
              <w:rPr>
                <w:rFonts w:ascii="Arial Narrow" w:eastAsia="ArialNarrow" w:hAnsi="Arial Narrow" w:cs="ArialNarrow"/>
                <w:sz w:val="22"/>
                <w:szCs w:val="22"/>
              </w:rPr>
              <w:t xml:space="preserve"> osnovnega vozila zagotovljen garancijski rok, kot ga zagotavlja proizvajalec osnovnega vozila in </w:t>
            </w:r>
            <w:r w:rsidRPr="000652F0">
              <w:rPr>
                <w:rFonts w:ascii="Arial Narrow" w:eastAsia="ArialNarrow" w:hAnsi="Arial Narrow" w:cs="ArialNarrow"/>
                <w:i/>
                <w:sz w:val="22"/>
                <w:szCs w:val="22"/>
              </w:rPr>
              <w:t xml:space="preserve">znaša </w:t>
            </w:r>
            <w:r w:rsidRPr="000652F0">
              <w:rPr>
                <w:rFonts w:ascii="Arial Narrow" w:hAnsi="Arial Narrow" w:cs="Calibri"/>
                <w:b/>
                <w:bCs/>
                <w:i/>
                <w:iCs/>
                <w:sz w:val="22"/>
                <w:szCs w:val="22"/>
              </w:rPr>
              <w:fldChar w:fldCharType="begin">
                <w:ffData>
                  <w:name w:val=""/>
                  <w:enabled/>
                  <w:calcOnExit w:val="0"/>
                  <w:textInput>
                    <w:type w:val="number"/>
                    <w:maxLength w:val="4"/>
                  </w:textInput>
                </w:ffData>
              </w:fldChar>
            </w:r>
            <w:r w:rsidRPr="000652F0">
              <w:rPr>
                <w:rFonts w:ascii="Arial Narrow" w:hAnsi="Arial Narrow" w:cs="Calibri"/>
                <w:b/>
                <w:bCs/>
                <w:i/>
                <w:iCs/>
                <w:sz w:val="22"/>
                <w:szCs w:val="22"/>
              </w:rPr>
              <w:instrText xml:space="preserve"> FORMTEXT </w:instrText>
            </w:r>
            <w:r w:rsidRPr="000652F0">
              <w:rPr>
                <w:rFonts w:ascii="Arial Narrow" w:hAnsi="Arial Narrow" w:cs="Calibri"/>
                <w:b/>
                <w:bCs/>
                <w:i/>
                <w:iCs/>
                <w:sz w:val="22"/>
                <w:szCs w:val="22"/>
              </w:rPr>
            </w:r>
            <w:r w:rsidRPr="000652F0">
              <w:rPr>
                <w:rFonts w:ascii="Arial Narrow" w:hAnsi="Arial Narrow" w:cs="Calibri"/>
                <w:b/>
                <w:bCs/>
                <w:i/>
                <w:iCs/>
                <w:sz w:val="22"/>
                <w:szCs w:val="22"/>
              </w:rPr>
              <w:fldChar w:fldCharType="separate"/>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noProof/>
                <w:sz w:val="22"/>
                <w:szCs w:val="22"/>
              </w:rPr>
              <w:t> </w:t>
            </w:r>
            <w:r w:rsidRPr="000652F0">
              <w:rPr>
                <w:rFonts w:ascii="Arial Narrow" w:hAnsi="Arial Narrow" w:cs="Calibri"/>
                <w:b/>
                <w:bCs/>
                <w:i/>
                <w:iCs/>
                <w:sz w:val="22"/>
                <w:szCs w:val="22"/>
              </w:rPr>
              <w:fldChar w:fldCharType="end"/>
            </w:r>
            <w:r w:rsidRPr="000652F0">
              <w:rPr>
                <w:rFonts w:ascii="Arial Narrow" w:hAnsi="Arial Narrow" w:cs="Calibri"/>
                <w:b/>
                <w:bCs/>
                <w:i/>
                <w:iCs/>
                <w:sz w:val="22"/>
                <w:szCs w:val="22"/>
              </w:rPr>
              <w:t xml:space="preserve"> mesecev</w:t>
            </w:r>
            <w:r w:rsidRPr="000652F0">
              <w:rPr>
                <w:rFonts w:ascii="Arial Narrow" w:hAnsi="Arial Narrow" w:cs="Calibri"/>
                <w:bCs/>
                <w:iCs/>
                <w:sz w:val="22"/>
                <w:szCs w:val="22"/>
              </w:rPr>
              <w:t>.</w:t>
            </w:r>
          </w:p>
          <w:p w14:paraId="758B3E72" w14:textId="77777777" w:rsidR="00106BCE" w:rsidRPr="000652F0" w:rsidRDefault="00106BCE" w:rsidP="003F16D3">
            <w:pPr>
              <w:autoSpaceDE w:val="0"/>
              <w:autoSpaceDN w:val="0"/>
              <w:adjustRightInd w:val="0"/>
              <w:jc w:val="both"/>
              <w:rPr>
                <w:rFonts w:ascii="Arial Narrow" w:hAnsi="Arial Narrow" w:cs="Arial"/>
                <w:sz w:val="22"/>
                <w:szCs w:val="22"/>
              </w:rPr>
            </w:pPr>
          </w:p>
        </w:tc>
      </w:tr>
      <w:tr w:rsidR="000652F0" w:rsidRPr="000652F0" w14:paraId="21080759" w14:textId="77777777" w:rsidTr="00640982">
        <w:tc>
          <w:tcPr>
            <w:tcW w:w="9101" w:type="dxa"/>
            <w:tcBorders>
              <w:top w:val="single" w:sz="4" w:space="0" w:color="auto"/>
              <w:left w:val="single" w:sz="4" w:space="0" w:color="auto"/>
              <w:bottom w:val="single" w:sz="4" w:space="0" w:color="auto"/>
              <w:right w:val="single" w:sz="4" w:space="0" w:color="auto"/>
            </w:tcBorders>
          </w:tcPr>
          <w:p w14:paraId="41F6F46D" w14:textId="77777777" w:rsidR="00106BCE" w:rsidRPr="000652F0" w:rsidRDefault="00106BCE" w:rsidP="00106BCE">
            <w:pPr>
              <w:jc w:val="both"/>
              <w:rPr>
                <w:rFonts w:ascii="Arial Narrow" w:hAnsi="Arial Narrow" w:cs="ArialNarrow,Bold"/>
                <w:bCs/>
                <w:sz w:val="22"/>
                <w:szCs w:val="22"/>
              </w:rPr>
            </w:pPr>
            <w:r w:rsidRPr="000652F0">
              <w:rPr>
                <w:rFonts w:ascii="Arial Narrow" w:hAnsi="Arial Narrow" w:cs="ArialNarrow,Bold"/>
                <w:b/>
                <w:bCs/>
                <w:sz w:val="22"/>
                <w:szCs w:val="22"/>
              </w:rPr>
              <w:t>[4]</w:t>
            </w:r>
            <w:r w:rsidRPr="000652F0">
              <w:rPr>
                <w:rFonts w:ascii="Arial Narrow" w:hAnsi="Arial Narrow" w:cs="ArialNarrow,Bold"/>
                <w:bCs/>
                <w:sz w:val="22"/>
                <w:szCs w:val="22"/>
              </w:rPr>
              <w:t xml:space="preserve"> Da sprejemamo vse, spodaj navedene zahteve za </w:t>
            </w:r>
            <w:r w:rsidRPr="000652F0">
              <w:rPr>
                <w:rFonts w:ascii="Arial Narrow" w:hAnsi="Arial Narrow" w:cs="Arial"/>
                <w:sz w:val="22"/>
                <w:szCs w:val="22"/>
              </w:rPr>
              <w:t xml:space="preserve">obravnavo uporabnika pri izvajanju storitev, vezanih na garancijska upravičenja, </w:t>
            </w:r>
            <w:r w:rsidRPr="000652F0">
              <w:rPr>
                <w:rFonts w:ascii="Arial Narrow" w:eastAsia="ArialNarrow" w:hAnsi="Arial Narrow" w:cs="ArialNarrow"/>
                <w:sz w:val="22"/>
                <w:szCs w:val="22"/>
              </w:rPr>
              <w:t>vzdrževanje, servisiranje in popravilo</w:t>
            </w:r>
            <w:r w:rsidRPr="000652F0">
              <w:rPr>
                <w:rFonts w:ascii="Arial Narrow" w:hAnsi="Arial Narrow" w:cs="ArialNarrow,Bold"/>
                <w:bCs/>
                <w:sz w:val="22"/>
                <w:szCs w:val="22"/>
              </w:rPr>
              <w:t xml:space="preserve"> izvedene </w:t>
            </w:r>
            <w:r w:rsidRPr="000652F0">
              <w:rPr>
                <w:rFonts w:ascii="Arial Narrow" w:hAnsi="Arial Narrow" w:cs="Arial"/>
                <w:sz w:val="22"/>
                <w:szCs w:val="22"/>
              </w:rPr>
              <w:t xml:space="preserve">predelave/dodelave in opremljanja osnovnega vozila v RV </w:t>
            </w:r>
            <w:r w:rsidRPr="000652F0">
              <w:rPr>
                <w:rFonts w:ascii="Arial Narrow" w:eastAsia="ArialNarrow" w:hAnsi="Arial Narrow" w:cs="ArialNarrow"/>
                <w:sz w:val="22"/>
                <w:szCs w:val="22"/>
              </w:rPr>
              <w:t>(</w:t>
            </w:r>
            <w:r w:rsidRPr="000652F0">
              <w:rPr>
                <w:rFonts w:ascii="Arial Narrow" w:hAnsi="Arial Narrow" w:cs="Arial"/>
                <w:sz w:val="22"/>
                <w:szCs w:val="22"/>
              </w:rPr>
              <w:t xml:space="preserve">tč. št. 1b), v </w:t>
            </w:r>
            <w:r w:rsidRPr="000652F0">
              <w:rPr>
                <w:rFonts w:ascii="Arial Narrow" w:hAnsi="Arial Narrow" w:cs="ArialNarrow,Bold"/>
                <w:bCs/>
                <w:sz w:val="22"/>
                <w:szCs w:val="22"/>
              </w:rPr>
              <w:t xml:space="preserve">garancijskem in </w:t>
            </w:r>
            <w:proofErr w:type="spellStart"/>
            <w:r w:rsidRPr="000652F0">
              <w:rPr>
                <w:rFonts w:ascii="Arial Narrow" w:hAnsi="Arial Narrow" w:cs="ArialNarrow,Bold"/>
                <w:bCs/>
                <w:sz w:val="22"/>
                <w:szCs w:val="22"/>
              </w:rPr>
              <w:t>pogarancijskem</w:t>
            </w:r>
            <w:proofErr w:type="spellEnd"/>
            <w:r w:rsidRPr="000652F0">
              <w:rPr>
                <w:rFonts w:ascii="Arial Narrow" w:hAnsi="Arial Narrow" w:cs="ArialNarrow,Bold"/>
                <w:bCs/>
                <w:sz w:val="22"/>
                <w:szCs w:val="22"/>
              </w:rPr>
              <w:t xml:space="preserve"> obdobju:</w:t>
            </w:r>
          </w:p>
          <w:p w14:paraId="3A0BD23D" w14:textId="77777777" w:rsidR="00106BCE" w:rsidRPr="000652F0" w:rsidRDefault="00106BCE" w:rsidP="00106BCE">
            <w:pPr>
              <w:spacing w:before="90"/>
              <w:jc w:val="both"/>
              <w:rPr>
                <w:rFonts w:ascii="Arial Narrow" w:hAnsi="Arial Narrow" w:cs="Arial"/>
                <w:sz w:val="22"/>
                <w:szCs w:val="22"/>
              </w:rPr>
            </w:pPr>
            <w:r w:rsidRPr="000652F0">
              <w:rPr>
                <w:rFonts w:ascii="Arial Narrow" w:hAnsi="Arial Narrow" w:cs="ArialNarrow,Bold"/>
                <w:bCs/>
                <w:sz w:val="22"/>
                <w:szCs w:val="22"/>
              </w:rPr>
              <w:t>[4a]</w:t>
            </w:r>
            <w:r w:rsidRPr="000652F0">
              <w:rPr>
                <w:rFonts w:ascii="Arial Narrow" w:hAnsi="Arial Narrow" w:cs="ArialNarrow,Bold"/>
                <w:b/>
                <w:bCs/>
                <w:sz w:val="22"/>
                <w:szCs w:val="22"/>
              </w:rPr>
              <w:t xml:space="preserve"> </w:t>
            </w:r>
            <w:r w:rsidRPr="000652F0">
              <w:rPr>
                <w:rFonts w:ascii="Arial Narrow" w:hAnsi="Arial Narrow" w:cs="Arial"/>
                <w:sz w:val="22"/>
                <w:szCs w:val="22"/>
              </w:rPr>
              <w:t xml:space="preserve">Odzivni čas </w:t>
            </w:r>
            <w:r w:rsidRPr="000652F0">
              <w:rPr>
                <w:rFonts w:ascii="Arial Narrow" w:hAnsi="Arial Narrow"/>
                <w:sz w:val="22"/>
                <w:szCs w:val="22"/>
              </w:rPr>
              <w:t>servisa/serviserja znaša največ 24 ur od oddaje obvestila o napaki (pomanjkljivosti).</w:t>
            </w:r>
          </w:p>
          <w:p w14:paraId="728D436D" w14:textId="77777777" w:rsidR="00106BCE" w:rsidRPr="000652F0" w:rsidRDefault="00106BCE" w:rsidP="00106BCE">
            <w:pPr>
              <w:spacing w:before="90"/>
              <w:jc w:val="both"/>
              <w:rPr>
                <w:rFonts w:ascii="Arial Narrow" w:hAnsi="Arial Narrow"/>
                <w:sz w:val="22"/>
                <w:szCs w:val="22"/>
              </w:rPr>
            </w:pPr>
            <w:r w:rsidRPr="000652F0">
              <w:rPr>
                <w:rFonts w:ascii="Arial Narrow" w:hAnsi="Arial Narrow" w:cs="ArialNarrow,Bold"/>
                <w:bCs/>
                <w:sz w:val="22"/>
                <w:szCs w:val="22"/>
              </w:rPr>
              <w:t xml:space="preserve">[4b] </w:t>
            </w:r>
            <w:r w:rsidRPr="000652F0">
              <w:rPr>
                <w:rFonts w:ascii="Arial Narrow" w:hAnsi="Arial Narrow"/>
                <w:sz w:val="22"/>
                <w:szCs w:val="22"/>
              </w:rPr>
              <w:t xml:space="preserve">Pristop k odpravi napake najkasneje prvi delovni dan po izteku odzivnega časa (za delovni dan se ne šteje nedelj in praznikov). </w:t>
            </w:r>
          </w:p>
          <w:p w14:paraId="3060A190" w14:textId="77777777" w:rsidR="00106BCE" w:rsidRPr="000652F0" w:rsidRDefault="00106BCE" w:rsidP="00106BCE">
            <w:pPr>
              <w:spacing w:before="90"/>
              <w:jc w:val="both"/>
              <w:rPr>
                <w:rFonts w:ascii="Arial Narrow" w:hAnsi="Arial Narrow"/>
                <w:sz w:val="22"/>
                <w:szCs w:val="22"/>
              </w:rPr>
            </w:pPr>
            <w:r w:rsidRPr="000652F0">
              <w:rPr>
                <w:rFonts w:ascii="Arial Narrow" w:hAnsi="Arial Narrow" w:cs="ArialNarrow,Bold"/>
                <w:bCs/>
                <w:sz w:val="22"/>
                <w:szCs w:val="22"/>
              </w:rPr>
              <w:t xml:space="preserve">[4c] Odprava napak v roku največ treh (3) dni od </w:t>
            </w:r>
            <w:r w:rsidRPr="000652F0">
              <w:rPr>
                <w:rFonts w:ascii="Arial Narrow" w:hAnsi="Arial Narrow"/>
                <w:sz w:val="22"/>
                <w:szCs w:val="22"/>
              </w:rPr>
              <w:t xml:space="preserve">oddaje obvestila o napaki. </w:t>
            </w:r>
          </w:p>
          <w:p w14:paraId="0622D99F" w14:textId="77777777" w:rsidR="00106BCE" w:rsidRPr="000652F0" w:rsidRDefault="00106BCE" w:rsidP="00106BCE">
            <w:pPr>
              <w:spacing w:before="90"/>
              <w:jc w:val="both"/>
              <w:rPr>
                <w:rFonts w:ascii="Arial Narrow" w:hAnsi="Arial Narrow"/>
                <w:sz w:val="22"/>
                <w:szCs w:val="22"/>
              </w:rPr>
            </w:pPr>
            <w:r w:rsidRPr="000652F0">
              <w:rPr>
                <w:rFonts w:ascii="Arial Narrow" w:hAnsi="Arial Narrow" w:cs="ArialNarrow,Bold"/>
                <w:bCs/>
                <w:sz w:val="22"/>
                <w:szCs w:val="22"/>
              </w:rPr>
              <w:t xml:space="preserve">[4d] Rok za odpravo večjih in velikih napak </w:t>
            </w:r>
            <w:r w:rsidRPr="000652F0">
              <w:rPr>
                <w:rFonts w:ascii="Arial Narrow" w:hAnsi="Arial Narrow"/>
                <w:sz w:val="22"/>
                <w:szCs w:val="22"/>
              </w:rPr>
              <w:t>se opredeli v dogovoru med uporabnikom in serviserjem.</w:t>
            </w:r>
          </w:p>
          <w:p w14:paraId="0203671B" w14:textId="77777777" w:rsidR="00106BCE" w:rsidRPr="000652F0" w:rsidRDefault="00106BCE" w:rsidP="00106BCE">
            <w:pPr>
              <w:spacing w:before="90"/>
              <w:jc w:val="both"/>
              <w:rPr>
                <w:rFonts w:ascii="Arial Narrow" w:hAnsi="Arial Narrow"/>
                <w:sz w:val="22"/>
                <w:szCs w:val="22"/>
              </w:rPr>
            </w:pPr>
            <w:r w:rsidRPr="000652F0">
              <w:rPr>
                <w:rFonts w:ascii="Arial Narrow" w:hAnsi="Arial Narrow" w:cs="ArialNarrow,Bold"/>
                <w:bCs/>
                <w:sz w:val="22"/>
                <w:szCs w:val="22"/>
              </w:rPr>
              <w:t xml:space="preserve">[4e] </w:t>
            </w:r>
            <w:r w:rsidRPr="000652F0">
              <w:rPr>
                <w:rFonts w:ascii="Arial Narrow" w:hAnsi="Arial Narrow"/>
                <w:sz w:val="22"/>
                <w:szCs w:val="22"/>
              </w:rPr>
              <w:t xml:space="preserve">Redne servise uporabnik in serviser načrtujeta v naprej. </w:t>
            </w:r>
          </w:p>
          <w:p w14:paraId="57972F14" w14:textId="77777777" w:rsidR="00106BCE" w:rsidRPr="000652F0" w:rsidRDefault="00106BCE" w:rsidP="00106BCE">
            <w:pPr>
              <w:spacing w:before="90"/>
              <w:jc w:val="both"/>
              <w:rPr>
                <w:rFonts w:ascii="Arial Narrow" w:hAnsi="Arial Narrow"/>
                <w:sz w:val="22"/>
                <w:szCs w:val="22"/>
              </w:rPr>
            </w:pPr>
            <w:r w:rsidRPr="000652F0">
              <w:rPr>
                <w:rFonts w:ascii="Arial Narrow" w:hAnsi="Arial Narrow" w:cs="ArialNarrow,Bold"/>
                <w:bCs/>
                <w:sz w:val="22"/>
                <w:szCs w:val="22"/>
              </w:rPr>
              <w:t xml:space="preserve">[4f] </w:t>
            </w:r>
            <w:r w:rsidRPr="000652F0">
              <w:rPr>
                <w:rFonts w:ascii="Arial Narrow" w:hAnsi="Arial Narrow"/>
                <w:sz w:val="22"/>
                <w:szCs w:val="22"/>
              </w:rPr>
              <w:t>Popravila, ki jih uporabnik opredeli kot nujna se obravnava prednostno!</w:t>
            </w:r>
          </w:p>
          <w:p w14:paraId="5DF5FBEA" w14:textId="77777777" w:rsidR="00106BCE" w:rsidRPr="000652F0" w:rsidRDefault="00106BCE" w:rsidP="00106BCE">
            <w:pPr>
              <w:autoSpaceDE w:val="0"/>
              <w:autoSpaceDN w:val="0"/>
              <w:adjustRightInd w:val="0"/>
              <w:spacing w:before="90"/>
              <w:jc w:val="both"/>
              <w:rPr>
                <w:rFonts w:ascii="Arial Narrow" w:hAnsi="Arial Narrow" w:cs="Arial"/>
                <w:sz w:val="22"/>
                <w:szCs w:val="22"/>
              </w:rPr>
            </w:pPr>
            <w:r w:rsidRPr="000652F0">
              <w:rPr>
                <w:rFonts w:ascii="Arial Narrow" w:hAnsi="Arial Narrow" w:cs="ArialNarrow,Bold"/>
                <w:bCs/>
                <w:sz w:val="22"/>
                <w:szCs w:val="22"/>
              </w:rPr>
              <w:lastRenderedPageBreak/>
              <w:t xml:space="preserve">[4g] Vsa dela, povezana z </w:t>
            </w:r>
            <w:r w:rsidRPr="000652F0">
              <w:rPr>
                <w:rFonts w:ascii="Arial Narrow" w:hAnsi="Arial Narrow" w:cs="Arial"/>
                <w:sz w:val="22"/>
                <w:szCs w:val="22"/>
              </w:rPr>
              <w:t xml:space="preserve">garancijskimi upravičenji, </w:t>
            </w:r>
            <w:r w:rsidRPr="000652F0">
              <w:rPr>
                <w:rFonts w:ascii="Arial Narrow" w:eastAsia="ArialNarrow" w:hAnsi="Arial Narrow" w:cs="ArialNarrow"/>
                <w:sz w:val="22"/>
                <w:szCs w:val="22"/>
              </w:rPr>
              <w:t>vzdrževanjem, servisiranjem in popravilom</w:t>
            </w:r>
            <w:r w:rsidRPr="000652F0">
              <w:rPr>
                <w:rFonts w:ascii="Arial Narrow" w:hAnsi="Arial Narrow" w:cs="ArialNarrow,Bold"/>
                <w:bCs/>
                <w:sz w:val="22"/>
                <w:szCs w:val="22"/>
              </w:rPr>
              <w:t xml:space="preserve"> izvedene </w:t>
            </w:r>
            <w:r w:rsidRPr="000652F0">
              <w:rPr>
                <w:rFonts w:ascii="Arial Narrow" w:hAnsi="Arial Narrow" w:cs="Arial"/>
                <w:sz w:val="22"/>
                <w:szCs w:val="22"/>
              </w:rPr>
              <w:t>predelave/dodelave in opremljanja osnovnega vozila v RV se, v garancijski dobi, opravi pri uporabniku</w:t>
            </w:r>
            <w:r w:rsidRPr="000652F0">
              <w:rPr>
                <w:rFonts w:ascii="Arial Narrow" w:hAnsi="Arial Narrow"/>
                <w:sz w:val="22"/>
                <w:szCs w:val="22"/>
              </w:rPr>
              <w:t xml:space="preserve">; v primeru, ko del ni mogoče opraviti pri uporabniku, ponudnik/dobavitelj prevzema vse stroške, povezane z organizacijo, zavarovanjem in prevozom/pošiljanjem RV ali v vozilo </w:t>
            </w:r>
            <w:r w:rsidRPr="000652F0">
              <w:rPr>
                <w:rFonts w:ascii="Arial Narrow" w:eastAsia="ArialNarrow" w:hAnsi="Arial Narrow" w:cs="ArialNarrow"/>
                <w:sz w:val="22"/>
                <w:szCs w:val="22"/>
              </w:rPr>
              <w:t xml:space="preserve">vgrajene opreme in naprav </w:t>
            </w:r>
            <w:r w:rsidRPr="000652F0">
              <w:rPr>
                <w:rFonts w:ascii="Arial Narrow" w:hAnsi="Arial Narrow"/>
                <w:sz w:val="22"/>
                <w:szCs w:val="22"/>
              </w:rPr>
              <w:t>na popravilo in nazaj k uporabniku.</w:t>
            </w:r>
          </w:p>
          <w:p w14:paraId="40CE3532" w14:textId="77777777" w:rsidR="00106BCE" w:rsidRPr="000652F0" w:rsidRDefault="00106BCE" w:rsidP="00106BCE">
            <w:pPr>
              <w:autoSpaceDE w:val="0"/>
              <w:autoSpaceDN w:val="0"/>
              <w:adjustRightInd w:val="0"/>
              <w:spacing w:before="90"/>
              <w:jc w:val="both"/>
              <w:rPr>
                <w:rFonts w:ascii="Arial Narrow" w:hAnsi="Arial Narrow"/>
                <w:sz w:val="22"/>
                <w:szCs w:val="22"/>
              </w:rPr>
            </w:pPr>
            <w:r w:rsidRPr="000652F0">
              <w:rPr>
                <w:rFonts w:ascii="Arial Narrow" w:hAnsi="Arial Narrow"/>
                <w:sz w:val="22"/>
                <w:szCs w:val="22"/>
              </w:rPr>
              <w:t>[4h] Prijavo napake ponudniku/dobavitelju/serviserju sporoči kontaktna oseba uporabnika oz. z njegove strani pooblaščena oseba po elektronski pošti in telefonsko na kontakt, naveden v tabeli »Kontaktni podatki«.</w:t>
            </w:r>
          </w:p>
          <w:p w14:paraId="41DB9C4D" w14:textId="77777777" w:rsidR="00106BCE" w:rsidRPr="000652F0" w:rsidRDefault="00106BCE" w:rsidP="00F524C2">
            <w:pPr>
              <w:autoSpaceDE w:val="0"/>
              <w:autoSpaceDN w:val="0"/>
              <w:adjustRightInd w:val="0"/>
              <w:spacing w:before="90"/>
              <w:jc w:val="both"/>
              <w:rPr>
                <w:rFonts w:ascii="Arial Narrow" w:hAnsi="Arial Narrow"/>
                <w:sz w:val="22"/>
                <w:szCs w:val="22"/>
              </w:rPr>
            </w:pPr>
          </w:p>
        </w:tc>
      </w:tr>
      <w:tr w:rsidR="000652F0" w:rsidRPr="000652F0" w14:paraId="1B70A3C1" w14:textId="77777777" w:rsidTr="00640982">
        <w:tc>
          <w:tcPr>
            <w:tcW w:w="9101" w:type="dxa"/>
            <w:tcBorders>
              <w:top w:val="single" w:sz="4" w:space="0" w:color="auto"/>
              <w:left w:val="single" w:sz="4" w:space="0" w:color="auto"/>
              <w:bottom w:val="single" w:sz="4" w:space="0" w:color="auto"/>
              <w:right w:val="single" w:sz="4" w:space="0" w:color="auto"/>
            </w:tcBorders>
          </w:tcPr>
          <w:p w14:paraId="4C0E9ED9" w14:textId="77777777" w:rsidR="00106BCE" w:rsidRPr="000652F0" w:rsidRDefault="00106BCE" w:rsidP="00106BCE">
            <w:pPr>
              <w:autoSpaceDE w:val="0"/>
              <w:autoSpaceDN w:val="0"/>
              <w:adjustRightInd w:val="0"/>
              <w:jc w:val="both"/>
              <w:rPr>
                <w:rFonts w:ascii="Arial Narrow" w:hAnsi="Arial Narrow"/>
                <w:sz w:val="22"/>
                <w:szCs w:val="22"/>
              </w:rPr>
            </w:pPr>
            <w:r w:rsidRPr="000652F0">
              <w:rPr>
                <w:rFonts w:ascii="Arial Narrow" w:hAnsi="Arial Narrow" w:cs="ArialNarrow,Bold"/>
                <w:b/>
                <w:bCs/>
                <w:sz w:val="22"/>
                <w:szCs w:val="22"/>
              </w:rPr>
              <w:lastRenderedPageBreak/>
              <w:t>[5]</w:t>
            </w:r>
            <w:r w:rsidRPr="000652F0">
              <w:rPr>
                <w:rFonts w:ascii="Arial Narrow" w:hAnsi="Arial Narrow" w:cs="ArialNarrow,Bold"/>
                <w:bCs/>
                <w:sz w:val="22"/>
                <w:szCs w:val="22"/>
              </w:rPr>
              <w:t xml:space="preserve"> </w:t>
            </w:r>
            <w:r w:rsidRPr="000652F0">
              <w:rPr>
                <w:rFonts w:ascii="Arial Narrow" w:hAnsi="Arial Narrow"/>
                <w:sz w:val="22"/>
                <w:szCs w:val="22"/>
              </w:rPr>
              <w:t xml:space="preserve">V primeru, da se v garancijski dobi, na izvedeni </w:t>
            </w:r>
            <w:r w:rsidRPr="000652F0">
              <w:rPr>
                <w:rFonts w:ascii="Arial Narrow" w:hAnsi="Arial Narrow" w:cs="Arial"/>
                <w:sz w:val="22"/>
                <w:szCs w:val="22"/>
              </w:rPr>
              <w:t xml:space="preserve">predelavi/dodelavi in opremljanju osnovnega vozila v RV </w:t>
            </w:r>
            <w:r w:rsidRPr="000652F0">
              <w:rPr>
                <w:rFonts w:ascii="Arial Narrow" w:hAnsi="Arial Narrow"/>
                <w:sz w:val="22"/>
                <w:szCs w:val="22"/>
              </w:rPr>
              <w:t>enaka napaka ponovi najmanj trikrat (3),</w:t>
            </w:r>
            <w:r w:rsidRPr="000652F0">
              <w:rPr>
                <w:rFonts w:ascii="Arial Narrow" w:hAnsi="Arial Narrow" w:cs="Arial"/>
                <w:sz w:val="22"/>
                <w:szCs w:val="22"/>
              </w:rPr>
              <w:t xml:space="preserve"> bomo za čas popravila,</w:t>
            </w:r>
            <w:r w:rsidRPr="000652F0">
              <w:rPr>
                <w:rFonts w:ascii="Arial Narrow" w:eastAsia="ArialNarrow" w:hAnsi="Arial Narrow" w:cs="ArialNarrow"/>
                <w:sz w:val="22"/>
                <w:szCs w:val="22"/>
              </w:rPr>
              <w:t xml:space="preserve"> brezplačno zagotovili uporabo enakovrednega </w:t>
            </w:r>
            <w:r w:rsidRPr="000652F0">
              <w:rPr>
                <w:rFonts w:ascii="Arial Narrow" w:hAnsi="Arial Narrow"/>
                <w:sz w:val="22"/>
                <w:szCs w:val="22"/>
              </w:rPr>
              <w:t>nadomestnega RV (vključno z dostavo; RV bo omogočalo namestitev, v vozilu uporabnika nameščenih medicinsko tehničnih aparatov).</w:t>
            </w:r>
          </w:p>
          <w:p w14:paraId="67F0C98A" w14:textId="77777777" w:rsidR="00F524C2" w:rsidRPr="000652F0" w:rsidRDefault="00F524C2" w:rsidP="003F16D3">
            <w:pPr>
              <w:jc w:val="both"/>
              <w:rPr>
                <w:rFonts w:ascii="Arial Narrow" w:hAnsi="Arial Narrow" w:cs="ArialNarrow,Bold"/>
                <w:b/>
                <w:bCs/>
                <w:sz w:val="22"/>
                <w:szCs w:val="22"/>
              </w:rPr>
            </w:pPr>
          </w:p>
        </w:tc>
      </w:tr>
      <w:tr w:rsidR="000652F0" w:rsidRPr="000652F0" w14:paraId="155CC21B" w14:textId="77777777" w:rsidTr="00640982">
        <w:tc>
          <w:tcPr>
            <w:tcW w:w="9101" w:type="dxa"/>
            <w:tcBorders>
              <w:top w:val="single" w:sz="4" w:space="0" w:color="auto"/>
              <w:left w:val="single" w:sz="4" w:space="0" w:color="auto"/>
              <w:bottom w:val="single" w:sz="4" w:space="0" w:color="auto"/>
              <w:right w:val="single" w:sz="4" w:space="0" w:color="auto"/>
            </w:tcBorders>
          </w:tcPr>
          <w:p w14:paraId="4B46D6D0" w14:textId="77777777" w:rsidR="00106BCE" w:rsidRPr="000652F0" w:rsidRDefault="00106BCE" w:rsidP="003F16D3">
            <w:pPr>
              <w:jc w:val="both"/>
              <w:rPr>
                <w:rFonts w:ascii="Arial Narrow" w:hAnsi="Arial Narrow" w:cs="Arial"/>
                <w:sz w:val="22"/>
                <w:szCs w:val="22"/>
              </w:rPr>
            </w:pPr>
            <w:r w:rsidRPr="000652F0">
              <w:rPr>
                <w:rFonts w:ascii="Arial Narrow" w:hAnsi="Arial Narrow" w:cs="ArialNarrow,Bold"/>
                <w:b/>
                <w:bCs/>
                <w:sz w:val="22"/>
                <w:szCs w:val="22"/>
              </w:rPr>
              <w:t>[6]</w:t>
            </w:r>
            <w:r w:rsidRPr="000652F0">
              <w:rPr>
                <w:rFonts w:ascii="Arial Narrow" w:hAnsi="Arial Narrow" w:cs="ArialNarrow,Bold"/>
                <w:bCs/>
                <w:sz w:val="22"/>
                <w:szCs w:val="22"/>
              </w:rPr>
              <w:t xml:space="preserve"> </w:t>
            </w:r>
            <w:r w:rsidRPr="000652F0">
              <w:rPr>
                <w:rFonts w:ascii="Arial Narrow" w:hAnsi="Arial Narrow" w:cs="Arial"/>
                <w:sz w:val="22"/>
                <w:szCs w:val="22"/>
              </w:rPr>
              <w:t xml:space="preserve">Da se poleg, v garancijski dobi zahtevanega vzdrževanja </w:t>
            </w:r>
            <w:r w:rsidRPr="000652F0">
              <w:rPr>
                <w:rFonts w:ascii="Arial Narrow" w:hAnsi="Arial Narrow"/>
                <w:sz w:val="22"/>
                <w:szCs w:val="22"/>
              </w:rPr>
              <w:t xml:space="preserve">izvedene </w:t>
            </w:r>
            <w:r w:rsidRPr="000652F0">
              <w:rPr>
                <w:rFonts w:ascii="Arial Narrow" w:hAnsi="Arial Narrow" w:cs="Arial"/>
                <w:sz w:val="22"/>
                <w:szCs w:val="22"/>
              </w:rPr>
              <w:t>predelave/dodelave in opremljanja osnovnega vozila v RV ter oskrbe z originalnimi rezervnimi deli, zavezujemo zagotavljati tudi vzdrževanje, servis in popravilo ter oskrbo z rezervnimi deli za vse elemente vezane na predelavo/dodelavo in opremljanje osnovnega vozila v RV, še najmanj v času življenjske dobe blaga – predvidena življenjska doba blaga znaša najmanj sedem (7) let.</w:t>
            </w:r>
          </w:p>
          <w:p w14:paraId="77ABD023" w14:textId="77777777" w:rsidR="00106BCE" w:rsidRPr="000652F0" w:rsidRDefault="00106BCE" w:rsidP="003F16D3">
            <w:pPr>
              <w:jc w:val="both"/>
              <w:rPr>
                <w:rFonts w:ascii="Arial Narrow" w:hAnsi="Arial Narrow" w:cs="Arial"/>
                <w:bCs/>
                <w:sz w:val="22"/>
                <w:szCs w:val="22"/>
              </w:rPr>
            </w:pPr>
          </w:p>
        </w:tc>
      </w:tr>
      <w:tr w:rsidR="003F16D3" w:rsidRPr="000652F0" w14:paraId="1E5C4B85" w14:textId="77777777" w:rsidTr="00640982">
        <w:tc>
          <w:tcPr>
            <w:tcW w:w="9101" w:type="dxa"/>
            <w:tcBorders>
              <w:top w:val="single" w:sz="4" w:space="0" w:color="auto"/>
              <w:left w:val="single" w:sz="4" w:space="0" w:color="auto"/>
              <w:bottom w:val="single" w:sz="4" w:space="0" w:color="auto"/>
              <w:right w:val="single" w:sz="4" w:space="0" w:color="auto"/>
            </w:tcBorders>
          </w:tcPr>
          <w:p w14:paraId="228F5529" w14:textId="77777777" w:rsidR="00106BCE" w:rsidRPr="000652F0" w:rsidRDefault="00106BCE" w:rsidP="00106BCE">
            <w:pPr>
              <w:jc w:val="both"/>
              <w:rPr>
                <w:rFonts w:ascii="Arial Narrow" w:hAnsi="Arial Narrow" w:cs="Arial"/>
                <w:sz w:val="22"/>
                <w:szCs w:val="22"/>
              </w:rPr>
            </w:pPr>
            <w:r w:rsidRPr="000652F0">
              <w:rPr>
                <w:rFonts w:ascii="Arial Narrow" w:hAnsi="Arial Narrow" w:cs="ArialNarrow,Bold"/>
                <w:b/>
                <w:bCs/>
                <w:sz w:val="22"/>
                <w:szCs w:val="22"/>
              </w:rPr>
              <w:t>[7]</w:t>
            </w:r>
            <w:r w:rsidRPr="000652F0">
              <w:rPr>
                <w:rFonts w:ascii="Arial Narrow" w:hAnsi="Arial Narrow" w:cs="ArialNarrow,Bold"/>
                <w:bCs/>
                <w:sz w:val="22"/>
                <w:szCs w:val="22"/>
              </w:rPr>
              <w:t xml:space="preserve"> </w:t>
            </w:r>
            <w:r w:rsidRPr="000652F0">
              <w:rPr>
                <w:rFonts w:ascii="Arial Narrow" w:hAnsi="Arial Narrow" w:cs="Arial"/>
                <w:sz w:val="22"/>
                <w:szCs w:val="22"/>
              </w:rPr>
              <w:t>Da bomo za učinkovito in varno uporabo ter delovanje RV (posebej opreme, s katero uporabnik še ne razpolaga) zagotovili usposabljanje (šolanje) v prostorih naročnika za 2 delavca naročnika, ki jih bo določil uporabnik.</w:t>
            </w:r>
          </w:p>
          <w:p w14:paraId="6FC2C714" w14:textId="77777777" w:rsidR="003F16D3" w:rsidRPr="000652F0" w:rsidRDefault="003F16D3" w:rsidP="003F16D3">
            <w:pPr>
              <w:jc w:val="both"/>
              <w:rPr>
                <w:rFonts w:ascii="Arial Narrow" w:hAnsi="Arial Narrow" w:cs="Arial"/>
                <w:sz w:val="22"/>
                <w:szCs w:val="22"/>
              </w:rPr>
            </w:pPr>
          </w:p>
        </w:tc>
      </w:tr>
    </w:tbl>
    <w:p w14:paraId="55C9ED87" w14:textId="77777777" w:rsidR="003F16D3" w:rsidRPr="000652F0" w:rsidRDefault="003F16D3" w:rsidP="003F16D3">
      <w:pPr>
        <w:rPr>
          <w:rFonts w:ascii="Arial Narrow" w:hAnsi="Arial Narrow"/>
          <w:sz w:val="23"/>
          <w:szCs w:val="23"/>
        </w:rPr>
      </w:pPr>
    </w:p>
    <w:p w14:paraId="3EAA476F" w14:textId="77777777" w:rsidR="001F7AAF" w:rsidRPr="000652F0" w:rsidRDefault="001F7AAF" w:rsidP="003F16D3">
      <w:pPr>
        <w:rPr>
          <w:rFonts w:ascii="Arial Narrow" w:hAnsi="Arial Narrow"/>
          <w:sz w:val="23"/>
          <w:szCs w:val="23"/>
        </w:rPr>
      </w:pPr>
    </w:p>
    <w:p w14:paraId="25833CAD" w14:textId="77777777" w:rsidR="003F16D3" w:rsidRPr="000652F0" w:rsidRDefault="003F16D3" w:rsidP="003F16D3">
      <w:pPr>
        <w:rPr>
          <w:rFonts w:ascii="Arial Narrow" w:hAnsi="Arial Narrow"/>
          <w:b/>
          <w:sz w:val="23"/>
          <w:szCs w:val="23"/>
        </w:rPr>
        <w:sectPr w:rsidR="003F16D3" w:rsidRPr="000652F0" w:rsidSect="004E7260">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4512"/>
        <w:gridCol w:w="34"/>
        <w:gridCol w:w="3257"/>
        <w:gridCol w:w="4248"/>
        <w:gridCol w:w="1886"/>
        <w:gridCol w:w="1088"/>
      </w:tblGrid>
      <w:tr w:rsidR="000652F0" w:rsidRPr="000652F0" w14:paraId="51458628" w14:textId="77777777" w:rsidTr="003F16D3">
        <w:trPr>
          <w:trHeight w:hRule="exact" w:val="450"/>
          <w:jc w:val="center"/>
        </w:trPr>
        <w:tc>
          <w:tcPr>
            <w:tcW w:w="15445" w:type="dxa"/>
            <w:gridSpan w:val="7"/>
            <w:tcBorders>
              <w:top w:val="single" w:sz="5" w:space="0" w:color="000000"/>
              <w:left w:val="single" w:sz="5" w:space="0" w:color="000000"/>
              <w:bottom w:val="nil"/>
              <w:right w:val="single" w:sz="5" w:space="0" w:color="000000"/>
            </w:tcBorders>
            <w:vAlign w:val="center"/>
          </w:tcPr>
          <w:p w14:paraId="36BB7A09" w14:textId="77777777" w:rsidR="003F16D3" w:rsidRPr="000652F0" w:rsidRDefault="003F16D3" w:rsidP="003F16D3">
            <w:pPr>
              <w:jc w:val="center"/>
              <w:rPr>
                <w:rFonts w:ascii="Arial Narrow" w:hAnsi="Arial Narrow"/>
                <w:b/>
                <w:sz w:val="28"/>
                <w:szCs w:val="28"/>
              </w:rPr>
            </w:pPr>
            <w:r w:rsidRPr="000652F0">
              <w:rPr>
                <w:rFonts w:ascii="Arial Narrow" w:hAnsi="Arial Narrow"/>
                <w:b/>
                <w:sz w:val="28"/>
                <w:szCs w:val="28"/>
              </w:rPr>
              <w:lastRenderedPageBreak/>
              <w:t>K O N T A K T N I   P O D A T K I</w:t>
            </w:r>
          </w:p>
        </w:tc>
      </w:tr>
      <w:tr w:rsidR="000652F0" w:rsidRPr="000652F0" w14:paraId="215ED2A9" w14:textId="77777777" w:rsidTr="003F16D3">
        <w:trPr>
          <w:trHeight w:val="505"/>
          <w:jc w:val="center"/>
        </w:trPr>
        <w:tc>
          <w:tcPr>
            <w:tcW w:w="420" w:type="dxa"/>
            <w:vMerge w:val="restart"/>
            <w:tcBorders>
              <w:top w:val="single" w:sz="6" w:space="0" w:color="000000"/>
              <w:left w:val="single" w:sz="6" w:space="0" w:color="000000"/>
              <w:right w:val="single" w:sz="6" w:space="0" w:color="000000"/>
            </w:tcBorders>
            <w:vAlign w:val="center"/>
          </w:tcPr>
          <w:p w14:paraId="73389308" w14:textId="77777777" w:rsidR="003F16D3" w:rsidRPr="000652F0" w:rsidRDefault="003F16D3" w:rsidP="003F16D3">
            <w:pPr>
              <w:jc w:val="center"/>
              <w:rPr>
                <w:rFonts w:ascii="Arial Narrow" w:hAnsi="Arial Narrow" w:cs="Arial"/>
                <w:bCs/>
                <w:sz w:val="22"/>
                <w:szCs w:val="22"/>
              </w:rPr>
            </w:pPr>
            <w:proofErr w:type="spellStart"/>
            <w:r w:rsidRPr="000652F0">
              <w:rPr>
                <w:rFonts w:ascii="Arial Narrow" w:hAnsi="Arial Narrow" w:cs="Arial"/>
                <w:bCs/>
                <w:sz w:val="22"/>
                <w:szCs w:val="22"/>
              </w:rPr>
              <w:t>zap.št</w:t>
            </w:r>
            <w:proofErr w:type="spellEnd"/>
            <w:r w:rsidRPr="000652F0">
              <w:rPr>
                <w:rFonts w:ascii="Arial Narrow" w:hAnsi="Arial Narrow" w:cs="Arial"/>
                <w:bCs/>
                <w:sz w:val="22"/>
                <w:szCs w:val="22"/>
              </w:rPr>
              <w:t>.</w:t>
            </w:r>
          </w:p>
        </w:tc>
        <w:tc>
          <w:tcPr>
            <w:tcW w:w="4512" w:type="dxa"/>
            <w:vMerge w:val="restart"/>
            <w:tcBorders>
              <w:top w:val="single" w:sz="6" w:space="0" w:color="000000"/>
              <w:left w:val="single" w:sz="6" w:space="0" w:color="000000"/>
              <w:right w:val="single" w:sz="6" w:space="0" w:color="000000"/>
              <w:tl2br w:val="single" w:sz="4" w:space="0" w:color="auto"/>
            </w:tcBorders>
            <w:vAlign w:val="center"/>
          </w:tcPr>
          <w:p w14:paraId="5C6D8653" w14:textId="77777777" w:rsidR="003F16D3" w:rsidRPr="000652F0" w:rsidRDefault="003F16D3" w:rsidP="003F16D3">
            <w:pPr>
              <w:rPr>
                <w:rFonts w:ascii="Arial Narrow" w:hAnsi="Arial Narrow" w:cs="Arial"/>
                <w:b/>
                <w:bCs/>
                <w:sz w:val="22"/>
                <w:szCs w:val="22"/>
              </w:rPr>
            </w:pPr>
          </w:p>
        </w:tc>
        <w:tc>
          <w:tcPr>
            <w:tcW w:w="34" w:type="dxa"/>
            <w:vMerge w:val="restart"/>
            <w:tcBorders>
              <w:top w:val="single" w:sz="5" w:space="0" w:color="000000"/>
              <w:left w:val="single" w:sz="5" w:space="0" w:color="000000"/>
              <w:right w:val="single" w:sz="5" w:space="0" w:color="000000"/>
            </w:tcBorders>
            <w:vAlign w:val="center"/>
          </w:tcPr>
          <w:p w14:paraId="70C7180F" w14:textId="77777777" w:rsidR="003F16D3" w:rsidRPr="000652F0" w:rsidRDefault="003F16D3" w:rsidP="003F16D3">
            <w:pPr>
              <w:jc w:val="center"/>
              <w:rPr>
                <w:rFonts w:ascii="Arial Narrow" w:hAnsi="Arial Narrow" w:cs="Arial"/>
                <w:bCs/>
                <w:sz w:val="22"/>
                <w:szCs w:val="22"/>
              </w:rPr>
            </w:pPr>
          </w:p>
        </w:tc>
        <w:tc>
          <w:tcPr>
            <w:tcW w:w="10479" w:type="dxa"/>
            <w:gridSpan w:val="4"/>
            <w:tcBorders>
              <w:top w:val="single" w:sz="5" w:space="0" w:color="000000"/>
              <w:left w:val="single" w:sz="5" w:space="0" w:color="000000"/>
              <w:bottom w:val="dashed" w:sz="4" w:space="0" w:color="auto"/>
              <w:right w:val="single" w:sz="5" w:space="0" w:color="000000"/>
            </w:tcBorders>
            <w:vAlign w:val="center"/>
          </w:tcPr>
          <w:p w14:paraId="20F2E599" w14:textId="77777777" w:rsidR="003F16D3" w:rsidRPr="000652F0" w:rsidRDefault="003F16D3" w:rsidP="003F16D3">
            <w:pPr>
              <w:jc w:val="center"/>
              <w:rPr>
                <w:rFonts w:ascii="Arial Narrow" w:hAnsi="Arial Narrow" w:cs="Arial"/>
                <w:b/>
                <w:bCs/>
                <w:sz w:val="22"/>
                <w:szCs w:val="22"/>
              </w:rPr>
            </w:pPr>
            <w:r w:rsidRPr="000652F0">
              <w:rPr>
                <w:rFonts w:ascii="Arial Narrow" w:hAnsi="Arial Narrow" w:cs="Arial"/>
                <w:bCs/>
                <w:sz w:val="22"/>
                <w:szCs w:val="22"/>
              </w:rPr>
              <w:t>naziv in naslov servisa/serviserja</w:t>
            </w:r>
          </w:p>
        </w:tc>
      </w:tr>
      <w:tr w:rsidR="000652F0" w:rsidRPr="000652F0" w14:paraId="1DF2D31E" w14:textId="77777777" w:rsidTr="003F16D3">
        <w:trPr>
          <w:trHeight w:val="505"/>
          <w:jc w:val="center"/>
        </w:trPr>
        <w:tc>
          <w:tcPr>
            <w:tcW w:w="420" w:type="dxa"/>
            <w:vMerge/>
            <w:tcBorders>
              <w:left w:val="single" w:sz="6" w:space="0" w:color="000000"/>
              <w:bottom w:val="single" w:sz="6" w:space="0" w:color="000000"/>
              <w:right w:val="single" w:sz="6" w:space="0" w:color="000000"/>
            </w:tcBorders>
          </w:tcPr>
          <w:p w14:paraId="4DC45A16" w14:textId="77777777" w:rsidR="003F16D3" w:rsidRPr="000652F0" w:rsidRDefault="003F16D3" w:rsidP="003F16D3">
            <w:pPr>
              <w:jc w:val="center"/>
              <w:rPr>
                <w:rFonts w:ascii="Arial Narrow" w:hAnsi="Arial Narrow" w:cs="Arial"/>
                <w:bCs/>
                <w:sz w:val="22"/>
                <w:szCs w:val="22"/>
              </w:rPr>
            </w:pPr>
          </w:p>
        </w:tc>
        <w:tc>
          <w:tcPr>
            <w:tcW w:w="4512" w:type="dxa"/>
            <w:vMerge/>
            <w:tcBorders>
              <w:left w:val="single" w:sz="6" w:space="0" w:color="000000"/>
              <w:bottom w:val="single" w:sz="6" w:space="0" w:color="000000"/>
              <w:right w:val="single" w:sz="6" w:space="0" w:color="000000"/>
            </w:tcBorders>
            <w:vAlign w:val="center"/>
          </w:tcPr>
          <w:p w14:paraId="00C0DCC8" w14:textId="77777777" w:rsidR="003F16D3" w:rsidRPr="000652F0" w:rsidRDefault="003F16D3" w:rsidP="003F16D3">
            <w:pPr>
              <w:jc w:val="center"/>
              <w:rPr>
                <w:rFonts w:ascii="Arial Narrow" w:hAnsi="Arial Narrow" w:cs="Arial"/>
                <w:b/>
                <w:bCs/>
                <w:sz w:val="22"/>
                <w:szCs w:val="22"/>
              </w:rPr>
            </w:pPr>
          </w:p>
        </w:tc>
        <w:tc>
          <w:tcPr>
            <w:tcW w:w="34" w:type="dxa"/>
            <w:vMerge/>
            <w:tcBorders>
              <w:left w:val="single" w:sz="5" w:space="0" w:color="000000"/>
              <w:bottom w:val="single" w:sz="5" w:space="0" w:color="000000"/>
              <w:right w:val="single" w:sz="5" w:space="0" w:color="000000"/>
            </w:tcBorders>
            <w:vAlign w:val="center"/>
          </w:tcPr>
          <w:p w14:paraId="01E28F85" w14:textId="77777777" w:rsidR="003F16D3" w:rsidRPr="000652F0"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5" w:space="0" w:color="000000"/>
              <w:right w:val="single" w:sz="5" w:space="0" w:color="000000"/>
            </w:tcBorders>
            <w:vAlign w:val="center"/>
          </w:tcPr>
          <w:p w14:paraId="6BA890E5"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kontaktna</w:t>
            </w:r>
          </w:p>
          <w:p w14:paraId="3CCB93A4"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oseba</w:t>
            </w:r>
          </w:p>
        </w:tc>
        <w:tc>
          <w:tcPr>
            <w:tcW w:w="4248" w:type="dxa"/>
            <w:tcBorders>
              <w:top w:val="dashed" w:sz="4" w:space="0" w:color="auto"/>
              <w:left w:val="single" w:sz="5" w:space="0" w:color="000000"/>
              <w:bottom w:val="single" w:sz="5" w:space="0" w:color="000000"/>
              <w:right w:val="single" w:sz="5" w:space="0" w:color="000000"/>
            </w:tcBorders>
            <w:vAlign w:val="center"/>
          </w:tcPr>
          <w:p w14:paraId="68EBE234"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e-poštni</w:t>
            </w:r>
          </w:p>
          <w:p w14:paraId="3C51C6BF"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naslov</w:t>
            </w:r>
          </w:p>
        </w:tc>
        <w:tc>
          <w:tcPr>
            <w:tcW w:w="1886" w:type="dxa"/>
            <w:tcBorders>
              <w:top w:val="dashed" w:sz="4" w:space="0" w:color="auto"/>
              <w:left w:val="single" w:sz="5" w:space="0" w:color="000000"/>
              <w:bottom w:val="single" w:sz="5" w:space="0" w:color="000000"/>
              <w:right w:val="single" w:sz="5" w:space="0" w:color="000000"/>
            </w:tcBorders>
            <w:vAlign w:val="center"/>
          </w:tcPr>
          <w:p w14:paraId="28426FC5"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telefonska</w:t>
            </w:r>
          </w:p>
          <w:p w14:paraId="17C69F00"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številka</w:t>
            </w:r>
          </w:p>
        </w:tc>
        <w:tc>
          <w:tcPr>
            <w:tcW w:w="1088" w:type="dxa"/>
            <w:tcBorders>
              <w:top w:val="dashed" w:sz="4" w:space="0" w:color="auto"/>
              <w:left w:val="single" w:sz="5" w:space="0" w:color="000000"/>
              <w:bottom w:val="single" w:sz="5" w:space="0" w:color="000000"/>
              <w:right w:val="single" w:sz="5" w:space="0" w:color="000000"/>
            </w:tcBorders>
            <w:vAlign w:val="center"/>
          </w:tcPr>
          <w:p w14:paraId="39CE92F3"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dosegljivost</w:t>
            </w:r>
          </w:p>
          <w:p w14:paraId="44E846D9"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(čas)</w:t>
            </w:r>
          </w:p>
        </w:tc>
      </w:tr>
      <w:tr w:rsidR="000652F0" w:rsidRPr="000652F0" w14:paraId="4EBC2AEA" w14:textId="77777777" w:rsidTr="003F16D3">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14:paraId="0799E90A" w14:textId="77777777" w:rsidR="003F16D3" w:rsidRPr="000652F0" w:rsidRDefault="003F16D3" w:rsidP="003F16D3">
            <w:pPr>
              <w:rPr>
                <w:rFonts w:ascii="Arial Narrow" w:hAnsi="Arial Narrow" w:cs="Arial"/>
                <w:bCs/>
                <w:sz w:val="22"/>
                <w:szCs w:val="22"/>
              </w:rPr>
            </w:pPr>
          </w:p>
        </w:tc>
        <w:tc>
          <w:tcPr>
            <w:tcW w:w="4512" w:type="dxa"/>
            <w:tcBorders>
              <w:top w:val="single" w:sz="6" w:space="0" w:color="000000"/>
              <w:left w:val="single" w:sz="5" w:space="0" w:color="000000"/>
              <w:bottom w:val="single" w:sz="5" w:space="0" w:color="000000"/>
              <w:right w:val="single" w:sz="5" w:space="0" w:color="000000"/>
            </w:tcBorders>
            <w:vAlign w:val="center"/>
          </w:tcPr>
          <w:p w14:paraId="368DCE85" w14:textId="77777777" w:rsidR="003F16D3" w:rsidRPr="000652F0" w:rsidRDefault="003F16D3" w:rsidP="003F16D3">
            <w:pPr>
              <w:rPr>
                <w:rFonts w:ascii="Arial Narrow" w:hAnsi="Arial Narrow" w:cs="Arial"/>
                <w:bCs/>
                <w:sz w:val="22"/>
                <w:szCs w:val="22"/>
              </w:rPr>
            </w:pPr>
          </w:p>
        </w:tc>
        <w:tc>
          <w:tcPr>
            <w:tcW w:w="34" w:type="dxa"/>
            <w:tcBorders>
              <w:top w:val="single" w:sz="5" w:space="0" w:color="000000"/>
              <w:left w:val="single" w:sz="5" w:space="0" w:color="000000"/>
              <w:bottom w:val="single" w:sz="5" w:space="0" w:color="000000"/>
              <w:right w:val="single" w:sz="5" w:space="0" w:color="000000"/>
            </w:tcBorders>
            <w:vAlign w:val="center"/>
          </w:tcPr>
          <w:p w14:paraId="79388C65" w14:textId="77777777" w:rsidR="003F16D3" w:rsidRPr="000652F0" w:rsidRDefault="003F16D3" w:rsidP="003F16D3">
            <w:pPr>
              <w:jc w:val="center"/>
              <w:rPr>
                <w:rFonts w:ascii="Arial Narrow" w:hAnsi="Arial Narrow" w:cs="Arial"/>
                <w:bCs/>
                <w:sz w:val="22"/>
                <w:szCs w:val="22"/>
              </w:rPr>
            </w:pPr>
          </w:p>
        </w:tc>
        <w:tc>
          <w:tcPr>
            <w:tcW w:w="3257" w:type="dxa"/>
            <w:tcBorders>
              <w:top w:val="single" w:sz="5" w:space="0" w:color="000000"/>
              <w:left w:val="single" w:sz="5" w:space="0" w:color="000000"/>
              <w:bottom w:val="single" w:sz="5" w:space="0" w:color="000000"/>
              <w:right w:val="single" w:sz="5" w:space="0" w:color="000000"/>
            </w:tcBorders>
          </w:tcPr>
          <w:p w14:paraId="096EF4DB" w14:textId="77777777" w:rsidR="003F16D3" w:rsidRPr="000652F0" w:rsidRDefault="003F16D3" w:rsidP="003F16D3">
            <w:pPr>
              <w:jc w:val="right"/>
              <w:rPr>
                <w:rFonts w:ascii="Arial Narrow" w:hAnsi="Arial Narrow" w:cs="Arial"/>
                <w:bCs/>
                <w:sz w:val="22"/>
                <w:szCs w:val="22"/>
              </w:rPr>
            </w:pPr>
          </w:p>
        </w:tc>
        <w:tc>
          <w:tcPr>
            <w:tcW w:w="4248" w:type="dxa"/>
            <w:tcBorders>
              <w:top w:val="single" w:sz="5" w:space="0" w:color="000000"/>
              <w:left w:val="single" w:sz="5" w:space="0" w:color="000000"/>
              <w:bottom w:val="single" w:sz="5" w:space="0" w:color="000000"/>
              <w:right w:val="single" w:sz="5" w:space="0" w:color="000000"/>
            </w:tcBorders>
            <w:vAlign w:val="center"/>
          </w:tcPr>
          <w:p w14:paraId="00B43A46" w14:textId="77777777" w:rsidR="003F16D3" w:rsidRPr="000652F0" w:rsidRDefault="003F16D3" w:rsidP="003F16D3">
            <w:pPr>
              <w:jc w:val="right"/>
              <w:rPr>
                <w:rFonts w:ascii="Arial Narrow" w:hAnsi="Arial Narrow" w:cs="Arial"/>
                <w:bCs/>
                <w:sz w:val="22"/>
                <w:szCs w:val="22"/>
              </w:rPr>
            </w:pPr>
          </w:p>
        </w:tc>
        <w:tc>
          <w:tcPr>
            <w:tcW w:w="1886" w:type="dxa"/>
            <w:tcBorders>
              <w:top w:val="single" w:sz="5" w:space="0" w:color="000000"/>
              <w:left w:val="single" w:sz="5" w:space="0" w:color="000000"/>
              <w:bottom w:val="single" w:sz="5" w:space="0" w:color="000000"/>
              <w:right w:val="single" w:sz="5" w:space="0" w:color="000000"/>
            </w:tcBorders>
            <w:vAlign w:val="center"/>
          </w:tcPr>
          <w:p w14:paraId="1D2C3233" w14:textId="77777777" w:rsidR="003F16D3" w:rsidRPr="000652F0" w:rsidRDefault="003F16D3" w:rsidP="003F16D3">
            <w:pPr>
              <w:jc w:val="right"/>
              <w:rPr>
                <w:rFonts w:ascii="Arial Narrow" w:hAnsi="Arial Narrow" w:cs="Arial"/>
                <w:bCs/>
                <w:sz w:val="22"/>
                <w:szCs w:val="22"/>
              </w:rPr>
            </w:pPr>
          </w:p>
        </w:tc>
        <w:tc>
          <w:tcPr>
            <w:tcW w:w="1088" w:type="dxa"/>
            <w:tcBorders>
              <w:top w:val="single" w:sz="5" w:space="0" w:color="000000"/>
              <w:left w:val="single" w:sz="5" w:space="0" w:color="000000"/>
              <w:bottom w:val="single" w:sz="5" w:space="0" w:color="000000"/>
              <w:right w:val="single" w:sz="5" w:space="0" w:color="000000"/>
            </w:tcBorders>
            <w:vAlign w:val="center"/>
          </w:tcPr>
          <w:p w14:paraId="438E8CCB" w14:textId="77777777" w:rsidR="003F16D3" w:rsidRPr="000652F0" w:rsidRDefault="003F16D3" w:rsidP="003F16D3">
            <w:pPr>
              <w:jc w:val="center"/>
              <w:rPr>
                <w:rFonts w:ascii="Arial Narrow" w:hAnsi="Arial Narrow" w:cs="Arial"/>
                <w:bCs/>
                <w:sz w:val="22"/>
                <w:szCs w:val="22"/>
              </w:rPr>
            </w:pPr>
          </w:p>
        </w:tc>
      </w:tr>
      <w:tr w:rsidR="000652F0" w:rsidRPr="000652F0" w14:paraId="797E5F20" w14:textId="77777777" w:rsidTr="003F16D3">
        <w:trPr>
          <w:trHeight w:val="505"/>
          <w:jc w:val="center"/>
        </w:trPr>
        <w:tc>
          <w:tcPr>
            <w:tcW w:w="420" w:type="dxa"/>
            <w:tcBorders>
              <w:left w:val="single" w:sz="6" w:space="0" w:color="000000"/>
              <w:bottom w:val="single" w:sz="12" w:space="0" w:color="auto"/>
              <w:right w:val="single" w:sz="6" w:space="0" w:color="000000"/>
            </w:tcBorders>
            <w:vAlign w:val="center"/>
          </w:tcPr>
          <w:p w14:paraId="23C72907"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1</w:t>
            </w:r>
          </w:p>
        </w:tc>
        <w:tc>
          <w:tcPr>
            <w:tcW w:w="4512" w:type="dxa"/>
            <w:tcBorders>
              <w:left w:val="single" w:sz="6" w:space="0" w:color="000000"/>
              <w:bottom w:val="single" w:sz="12" w:space="0" w:color="auto"/>
              <w:right w:val="single" w:sz="6" w:space="0" w:color="000000"/>
            </w:tcBorders>
            <w:vAlign w:val="center"/>
          </w:tcPr>
          <w:p w14:paraId="2A7DB91A" w14:textId="77777777" w:rsidR="003F16D3" w:rsidRPr="000652F0" w:rsidRDefault="003F16D3" w:rsidP="003F16D3">
            <w:pPr>
              <w:rPr>
                <w:rFonts w:ascii="Arial Narrow" w:hAnsi="Arial Narrow" w:cs="Arial"/>
                <w:bCs/>
                <w:sz w:val="22"/>
                <w:szCs w:val="22"/>
              </w:rPr>
            </w:pPr>
            <w:r w:rsidRPr="000652F0">
              <w:rPr>
                <w:rFonts w:ascii="Arial Narrow" w:hAnsi="Arial Narrow" w:cs="Arial"/>
                <w:bCs/>
                <w:sz w:val="22"/>
                <w:szCs w:val="22"/>
              </w:rPr>
              <w:t>Pomoč uporabniku</w:t>
            </w:r>
          </w:p>
        </w:tc>
        <w:tc>
          <w:tcPr>
            <w:tcW w:w="34" w:type="dxa"/>
            <w:tcBorders>
              <w:left w:val="single" w:sz="5" w:space="0" w:color="000000"/>
              <w:bottom w:val="single" w:sz="12" w:space="0" w:color="auto"/>
              <w:right w:val="single" w:sz="5" w:space="0" w:color="000000"/>
            </w:tcBorders>
            <w:vAlign w:val="center"/>
          </w:tcPr>
          <w:p w14:paraId="3432DFD4" w14:textId="77777777" w:rsidR="003F16D3" w:rsidRPr="000652F0"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1EC1A980" w14:textId="77777777" w:rsidR="003F16D3" w:rsidRPr="000652F0"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5" w:space="0" w:color="000000"/>
            </w:tcBorders>
            <w:vAlign w:val="center"/>
          </w:tcPr>
          <w:p w14:paraId="0690530B" w14:textId="77777777" w:rsidR="003F16D3" w:rsidRPr="000652F0"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single" w:sz="12" w:space="0" w:color="auto"/>
              <w:right w:val="single" w:sz="5" w:space="0" w:color="000000"/>
            </w:tcBorders>
            <w:vAlign w:val="center"/>
          </w:tcPr>
          <w:p w14:paraId="69CE81AB" w14:textId="77777777" w:rsidR="003F16D3" w:rsidRPr="000652F0"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single" w:sz="12" w:space="0" w:color="auto"/>
              <w:right w:val="single" w:sz="5" w:space="0" w:color="000000"/>
            </w:tcBorders>
            <w:vAlign w:val="center"/>
          </w:tcPr>
          <w:p w14:paraId="32517190" w14:textId="77777777" w:rsidR="003F16D3" w:rsidRPr="000652F0" w:rsidRDefault="003F16D3" w:rsidP="003F16D3">
            <w:pPr>
              <w:jc w:val="center"/>
              <w:rPr>
                <w:rFonts w:ascii="Arial Narrow" w:hAnsi="Arial Narrow" w:cs="Arial"/>
                <w:bCs/>
                <w:sz w:val="22"/>
                <w:szCs w:val="22"/>
              </w:rPr>
            </w:pPr>
          </w:p>
        </w:tc>
      </w:tr>
      <w:tr w:rsidR="000652F0" w:rsidRPr="000652F0" w14:paraId="36AF84B9" w14:textId="77777777" w:rsidTr="003F16D3">
        <w:trPr>
          <w:trHeight w:val="505"/>
          <w:jc w:val="center"/>
        </w:trPr>
        <w:tc>
          <w:tcPr>
            <w:tcW w:w="420" w:type="dxa"/>
            <w:tcBorders>
              <w:left w:val="single" w:sz="6" w:space="0" w:color="000000"/>
              <w:bottom w:val="single" w:sz="12" w:space="0" w:color="auto"/>
              <w:right w:val="single" w:sz="6" w:space="0" w:color="000000"/>
            </w:tcBorders>
            <w:vAlign w:val="center"/>
          </w:tcPr>
          <w:p w14:paraId="00144936"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2</w:t>
            </w:r>
          </w:p>
        </w:tc>
        <w:tc>
          <w:tcPr>
            <w:tcW w:w="4512" w:type="dxa"/>
            <w:tcBorders>
              <w:left w:val="single" w:sz="6" w:space="0" w:color="000000"/>
              <w:bottom w:val="single" w:sz="12" w:space="0" w:color="auto"/>
              <w:right w:val="single" w:sz="6" w:space="0" w:color="000000"/>
            </w:tcBorders>
            <w:vAlign w:val="center"/>
          </w:tcPr>
          <w:p w14:paraId="25495664" w14:textId="77777777" w:rsidR="003F16D3" w:rsidRPr="000652F0" w:rsidRDefault="00194F93" w:rsidP="003F16D3">
            <w:pPr>
              <w:rPr>
                <w:rFonts w:ascii="Arial Narrow" w:hAnsi="Arial Narrow" w:cs="Arial"/>
                <w:bCs/>
                <w:sz w:val="22"/>
                <w:szCs w:val="22"/>
              </w:rPr>
            </w:pPr>
            <w:r w:rsidRPr="000652F0">
              <w:rPr>
                <w:rFonts w:ascii="Arial Narrow" w:hAnsi="Arial Narrow" w:cs="Arial"/>
                <w:bCs/>
                <w:sz w:val="22"/>
                <w:szCs w:val="22"/>
              </w:rPr>
              <w:t xml:space="preserve">Telefonsko sporočanje </w:t>
            </w:r>
            <w:r w:rsidR="003F16D3" w:rsidRPr="000652F0">
              <w:rPr>
                <w:rFonts w:ascii="Arial Narrow" w:hAnsi="Arial Narrow" w:cs="Arial"/>
                <w:bCs/>
                <w:sz w:val="22"/>
                <w:szCs w:val="22"/>
              </w:rPr>
              <w:t>reklamacij</w:t>
            </w:r>
            <w:r w:rsidRPr="000652F0">
              <w:rPr>
                <w:rFonts w:ascii="Arial Narrow" w:hAnsi="Arial Narrow" w:cs="Arial"/>
                <w:bCs/>
                <w:sz w:val="22"/>
                <w:szCs w:val="22"/>
              </w:rPr>
              <w:t xml:space="preserve"> in napak</w:t>
            </w:r>
          </w:p>
        </w:tc>
        <w:tc>
          <w:tcPr>
            <w:tcW w:w="34" w:type="dxa"/>
            <w:tcBorders>
              <w:left w:val="single" w:sz="5" w:space="0" w:color="000000"/>
              <w:bottom w:val="single" w:sz="12" w:space="0" w:color="auto"/>
              <w:right w:val="single" w:sz="5" w:space="0" w:color="000000"/>
            </w:tcBorders>
            <w:vAlign w:val="center"/>
          </w:tcPr>
          <w:p w14:paraId="0983EF88" w14:textId="77777777" w:rsidR="003F16D3" w:rsidRPr="000652F0"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2588F42C" w14:textId="77777777" w:rsidR="003F16D3" w:rsidRPr="000652F0"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6" w:space="0" w:color="000000"/>
            </w:tcBorders>
            <w:vAlign w:val="center"/>
          </w:tcPr>
          <w:p w14:paraId="120C0591" w14:textId="77777777" w:rsidR="003F16D3" w:rsidRPr="000652F0" w:rsidRDefault="003F16D3" w:rsidP="003F16D3">
            <w:pPr>
              <w:rPr>
                <w:rFonts w:ascii="Arial Narrow" w:hAnsi="Arial Narrow" w:cs="Arial"/>
                <w:bCs/>
                <w:sz w:val="22"/>
                <w:szCs w:val="22"/>
              </w:rPr>
            </w:pPr>
          </w:p>
        </w:tc>
        <w:tc>
          <w:tcPr>
            <w:tcW w:w="1886" w:type="dxa"/>
            <w:tcBorders>
              <w:top w:val="dashed" w:sz="4" w:space="0" w:color="auto"/>
              <w:left w:val="single" w:sz="6" w:space="0" w:color="000000"/>
              <w:bottom w:val="single" w:sz="12" w:space="0" w:color="auto"/>
              <w:right w:val="single" w:sz="6" w:space="0" w:color="000000"/>
            </w:tcBorders>
            <w:vAlign w:val="center"/>
          </w:tcPr>
          <w:p w14:paraId="723E4D63" w14:textId="77777777" w:rsidR="003F16D3" w:rsidRPr="000652F0" w:rsidRDefault="003F16D3" w:rsidP="003F16D3">
            <w:pPr>
              <w:jc w:val="center"/>
              <w:rPr>
                <w:rFonts w:ascii="Arial Narrow" w:hAnsi="Arial Narrow" w:cs="Arial"/>
                <w:bCs/>
                <w:sz w:val="22"/>
                <w:szCs w:val="22"/>
              </w:rPr>
            </w:pPr>
          </w:p>
        </w:tc>
        <w:tc>
          <w:tcPr>
            <w:tcW w:w="1088" w:type="dxa"/>
            <w:tcBorders>
              <w:top w:val="dashed" w:sz="4" w:space="0" w:color="auto"/>
              <w:left w:val="single" w:sz="6" w:space="0" w:color="000000"/>
              <w:bottom w:val="single" w:sz="12" w:space="0" w:color="auto"/>
              <w:right w:val="single" w:sz="6" w:space="0" w:color="000000"/>
            </w:tcBorders>
            <w:vAlign w:val="center"/>
          </w:tcPr>
          <w:p w14:paraId="5B2BB444" w14:textId="77777777" w:rsidR="003F16D3" w:rsidRPr="000652F0" w:rsidRDefault="003F16D3" w:rsidP="003F16D3">
            <w:pPr>
              <w:jc w:val="center"/>
              <w:rPr>
                <w:rFonts w:ascii="Arial Narrow" w:hAnsi="Arial Narrow" w:cs="Arial"/>
                <w:bCs/>
                <w:sz w:val="22"/>
                <w:szCs w:val="22"/>
              </w:rPr>
            </w:pPr>
          </w:p>
        </w:tc>
      </w:tr>
      <w:tr w:rsidR="000652F0" w:rsidRPr="000652F0" w14:paraId="466425DF" w14:textId="77777777" w:rsidTr="003F16D3">
        <w:trPr>
          <w:trHeight w:val="505"/>
          <w:jc w:val="center"/>
        </w:trPr>
        <w:tc>
          <w:tcPr>
            <w:tcW w:w="420" w:type="dxa"/>
            <w:tcBorders>
              <w:left w:val="single" w:sz="6" w:space="0" w:color="000000"/>
              <w:bottom w:val="single" w:sz="12" w:space="0" w:color="auto"/>
              <w:right w:val="single" w:sz="6" w:space="0" w:color="000000"/>
            </w:tcBorders>
            <w:vAlign w:val="center"/>
          </w:tcPr>
          <w:p w14:paraId="068375E4"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3</w:t>
            </w:r>
          </w:p>
        </w:tc>
        <w:tc>
          <w:tcPr>
            <w:tcW w:w="4512" w:type="dxa"/>
            <w:tcBorders>
              <w:left w:val="single" w:sz="6" w:space="0" w:color="000000"/>
              <w:bottom w:val="single" w:sz="12" w:space="0" w:color="auto"/>
              <w:right w:val="single" w:sz="6" w:space="0" w:color="000000"/>
            </w:tcBorders>
            <w:vAlign w:val="center"/>
          </w:tcPr>
          <w:p w14:paraId="7C4E66A5" w14:textId="77777777" w:rsidR="003F16D3" w:rsidRPr="000652F0" w:rsidRDefault="003F16D3" w:rsidP="003F16D3">
            <w:pPr>
              <w:rPr>
                <w:rFonts w:ascii="Arial Narrow" w:hAnsi="Arial Narrow" w:cs="Arial"/>
                <w:bCs/>
                <w:sz w:val="22"/>
                <w:szCs w:val="22"/>
              </w:rPr>
            </w:pPr>
            <w:r w:rsidRPr="000652F0">
              <w:rPr>
                <w:rFonts w:ascii="Arial Narrow" w:hAnsi="Arial Narrow" w:cs="Arial"/>
                <w:bCs/>
                <w:sz w:val="22"/>
                <w:szCs w:val="22"/>
              </w:rPr>
              <w:t>Storitve matičnega servisa/serviserja</w:t>
            </w:r>
          </w:p>
        </w:tc>
        <w:tc>
          <w:tcPr>
            <w:tcW w:w="34" w:type="dxa"/>
            <w:tcBorders>
              <w:left w:val="single" w:sz="5" w:space="0" w:color="000000"/>
              <w:bottom w:val="single" w:sz="12" w:space="0" w:color="auto"/>
              <w:right w:val="single" w:sz="5" w:space="0" w:color="000000"/>
            </w:tcBorders>
            <w:vAlign w:val="center"/>
          </w:tcPr>
          <w:p w14:paraId="66C4B855" w14:textId="77777777" w:rsidR="003F16D3" w:rsidRPr="000652F0"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23E08067" w14:textId="77777777" w:rsidR="003F16D3" w:rsidRPr="000652F0"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5" w:space="0" w:color="000000"/>
            </w:tcBorders>
            <w:vAlign w:val="center"/>
          </w:tcPr>
          <w:p w14:paraId="76AABBFE" w14:textId="77777777" w:rsidR="003F16D3" w:rsidRPr="000652F0"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single" w:sz="12" w:space="0" w:color="auto"/>
              <w:right w:val="single" w:sz="5" w:space="0" w:color="000000"/>
            </w:tcBorders>
            <w:vAlign w:val="center"/>
          </w:tcPr>
          <w:p w14:paraId="0EFAF18B" w14:textId="77777777" w:rsidR="003F16D3" w:rsidRPr="000652F0"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single" w:sz="5" w:space="0" w:color="000000"/>
              <w:right w:val="single" w:sz="5" w:space="0" w:color="000000"/>
            </w:tcBorders>
            <w:vAlign w:val="center"/>
          </w:tcPr>
          <w:p w14:paraId="4C11151F" w14:textId="77777777" w:rsidR="003F16D3" w:rsidRPr="000652F0" w:rsidRDefault="003F16D3" w:rsidP="003F16D3">
            <w:pPr>
              <w:jc w:val="center"/>
              <w:rPr>
                <w:rFonts w:ascii="Arial Narrow" w:hAnsi="Arial Narrow" w:cs="Arial"/>
                <w:bCs/>
                <w:sz w:val="22"/>
                <w:szCs w:val="22"/>
              </w:rPr>
            </w:pPr>
          </w:p>
        </w:tc>
      </w:tr>
      <w:tr w:rsidR="000652F0" w:rsidRPr="000652F0" w14:paraId="420EE4DF" w14:textId="77777777" w:rsidTr="003F16D3">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B0DAD2A"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4</w:t>
            </w:r>
          </w:p>
        </w:tc>
        <w:tc>
          <w:tcPr>
            <w:tcW w:w="4512" w:type="dxa"/>
            <w:vMerge w:val="restart"/>
            <w:tcBorders>
              <w:top w:val="single" w:sz="12" w:space="0" w:color="auto"/>
              <w:left w:val="single" w:sz="6" w:space="0" w:color="000000"/>
              <w:right w:val="single" w:sz="6" w:space="0" w:color="000000"/>
            </w:tcBorders>
            <w:vAlign w:val="bottom"/>
          </w:tcPr>
          <w:p w14:paraId="26B8CCDF" w14:textId="77777777" w:rsidR="003F16D3" w:rsidRPr="000652F0" w:rsidRDefault="003F16D3" w:rsidP="003F16D3">
            <w:pPr>
              <w:jc w:val="center"/>
              <w:rPr>
                <w:rFonts w:ascii="Arial Narrow" w:hAnsi="Arial Narrow" w:cs="Arial"/>
                <w:b/>
                <w:bCs/>
                <w:sz w:val="22"/>
                <w:szCs w:val="22"/>
              </w:rPr>
            </w:pPr>
            <w:r w:rsidRPr="000652F0">
              <w:rPr>
                <w:rFonts w:ascii="Arial Narrow" w:hAnsi="Arial Narrow" w:cs="Arial"/>
                <w:bCs/>
                <w:i/>
                <w:sz w:val="10"/>
                <w:szCs w:val="10"/>
              </w:rPr>
              <w:t>polje za dodatni vpis</w:t>
            </w:r>
          </w:p>
        </w:tc>
        <w:tc>
          <w:tcPr>
            <w:tcW w:w="34" w:type="dxa"/>
            <w:vMerge w:val="restart"/>
            <w:tcBorders>
              <w:top w:val="single" w:sz="12" w:space="0" w:color="auto"/>
              <w:left w:val="single" w:sz="5" w:space="0" w:color="000000"/>
              <w:right w:val="single" w:sz="5" w:space="0" w:color="000000"/>
            </w:tcBorders>
            <w:vAlign w:val="center"/>
          </w:tcPr>
          <w:p w14:paraId="1A984BB9" w14:textId="77777777" w:rsidR="003F16D3" w:rsidRPr="000652F0" w:rsidRDefault="003F16D3" w:rsidP="003F16D3">
            <w:pPr>
              <w:jc w:val="center"/>
              <w:rPr>
                <w:rFonts w:ascii="Arial Narrow" w:hAnsi="Arial Narrow" w:cs="Arial"/>
                <w:b/>
                <w:bCs/>
                <w:sz w:val="22"/>
                <w:szCs w:val="22"/>
              </w:rPr>
            </w:pPr>
          </w:p>
        </w:tc>
        <w:tc>
          <w:tcPr>
            <w:tcW w:w="10479" w:type="dxa"/>
            <w:gridSpan w:val="4"/>
            <w:tcBorders>
              <w:top w:val="single" w:sz="12" w:space="0" w:color="auto"/>
              <w:left w:val="single" w:sz="5" w:space="0" w:color="000000"/>
              <w:bottom w:val="dashed" w:sz="4" w:space="0" w:color="auto"/>
              <w:right w:val="single" w:sz="5" w:space="0" w:color="000000"/>
            </w:tcBorders>
            <w:vAlign w:val="center"/>
          </w:tcPr>
          <w:p w14:paraId="5F9DC156" w14:textId="77777777" w:rsidR="003F16D3" w:rsidRPr="000652F0" w:rsidRDefault="003F16D3" w:rsidP="003F16D3">
            <w:pPr>
              <w:rPr>
                <w:rFonts w:ascii="Arial Narrow" w:hAnsi="Arial Narrow" w:cs="Arial"/>
                <w:bCs/>
                <w:sz w:val="22"/>
                <w:szCs w:val="22"/>
              </w:rPr>
            </w:pPr>
          </w:p>
        </w:tc>
      </w:tr>
      <w:tr w:rsidR="000652F0" w:rsidRPr="000652F0" w14:paraId="11F1E686" w14:textId="77777777" w:rsidTr="003F16D3">
        <w:trPr>
          <w:trHeight w:val="505"/>
          <w:jc w:val="center"/>
        </w:trPr>
        <w:tc>
          <w:tcPr>
            <w:tcW w:w="420" w:type="dxa"/>
            <w:vMerge/>
            <w:tcBorders>
              <w:left w:val="single" w:sz="6" w:space="0" w:color="000000"/>
              <w:bottom w:val="single" w:sz="12" w:space="0" w:color="auto"/>
              <w:right w:val="single" w:sz="6" w:space="0" w:color="000000"/>
            </w:tcBorders>
            <w:vAlign w:val="center"/>
          </w:tcPr>
          <w:p w14:paraId="506F16AD" w14:textId="77777777" w:rsidR="003F16D3" w:rsidRPr="000652F0" w:rsidRDefault="003F16D3" w:rsidP="003F16D3">
            <w:pPr>
              <w:jc w:val="center"/>
              <w:rPr>
                <w:rFonts w:ascii="Arial Narrow" w:hAnsi="Arial Narrow" w:cs="Arial"/>
                <w:bCs/>
                <w:sz w:val="22"/>
                <w:szCs w:val="22"/>
              </w:rPr>
            </w:pPr>
          </w:p>
        </w:tc>
        <w:tc>
          <w:tcPr>
            <w:tcW w:w="4512" w:type="dxa"/>
            <w:vMerge/>
            <w:tcBorders>
              <w:left w:val="single" w:sz="6" w:space="0" w:color="000000"/>
              <w:bottom w:val="single" w:sz="12" w:space="0" w:color="auto"/>
              <w:right w:val="single" w:sz="6" w:space="0" w:color="000000"/>
            </w:tcBorders>
            <w:vAlign w:val="bottom"/>
          </w:tcPr>
          <w:p w14:paraId="50C5D89E" w14:textId="77777777" w:rsidR="003F16D3" w:rsidRPr="000652F0" w:rsidRDefault="003F16D3" w:rsidP="003F16D3">
            <w:pPr>
              <w:jc w:val="center"/>
              <w:rPr>
                <w:rFonts w:ascii="Arial Narrow" w:hAnsi="Arial Narrow" w:cs="Arial"/>
                <w:b/>
                <w:bCs/>
                <w:sz w:val="22"/>
                <w:szCs w:val="22"/>
              </w:rPr>
            </w:pPr>
          </w:p>
        </w:tc>
        <w:tc>
          <w:tcPr>
            <w:tcW w:w="34" w:type="dxa"/>
            <w:vMerge/>
            <w:tcBorders>
              <w:left w:val="single" w:sz="5" w:space="0" w:color="000000"/>
              <w:bottom w:val="single" w:sz="12" w:space="0" w:color="auto"/>
              <w:right w:val="single" w:sz="5" w:space="0" w:color="000000"/>
            </w:tcBorders>
            <w:vAlign w:val="center"/>
          </w:tcPr>
          <w:p w14:paraId="51140335" w14:textId="77777777" w:rsidR="003F16D3" w:rsidRPr="000652F0"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07CBF1FB" w14:textId="77777777" w:rsidR="003F16D3" w:rsidRPr="000652F0"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5" w:space="0" w:color="000000"/>
            </w:tcBorders>
            <w:vAlign w:val="center"/>
          </w:tcPr>
          <w:p w14:paraId="360EE8F9" w14:textId="77777777" w:rsidR="003F16D3" w:rsidRPr="000652F0"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single" w:sz="12" w:space="0" w:color="auto"/>
              <w:right w:val="single" w:sz="5" w:space="0" w:color="000000"/>
            </w:tcBorders>
            <w:vAlign w:val="center"/>
          </w:tcPr>
          <w:p w14:paraId="750C7A89" w14:textId="77777777" w:rsidR="003F16D3" w:rsidRPr="000652F0"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single" w:sz="12" w:space="0" w:color="auto"/>
              <w:right w:val="single" w:sz="5" w:space="0" w:color="000000"/>
            </w:tcBorders>
            <w:vAlign w:val="center"/>
          </w:tcPr>
          <w:p w14:paraId="7AC5D10D" w14:textId="77777777" w:rsidR="003F16D3" w:rsidRPr="000652F0" w:rsidRDefault="003F16D3" w:rsidP="003F16D3">
            <w:pPr>
              <w:jc w:val="center"/>
              <w:rPr>
                <w:rFonts w:ascii="Arial Narrow" w:hAnsi="Arial Narrow" w:cs="Arial"/>
                <w:bCs/>
                <w:sz w:val="22"/>
                <w:szCs w:val="22"/>
              </w:rPr>
            </w:pPr>
          </w:p>
        </w:tc>
      </w:tr>
      <w:tr w:rsidR="000652F0" w:rsidRPr="000652F0" w14:paraId="6498268C" w14:textId="77777777" w:rsidTr="003F16D3">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8254D78"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5</w:t>
            </w:r>
          </w:p>
        </w:tc>
        <w:tc>
          <w:tcPr>
            <w:tcW w:w="4512" w:type="dxa"/>
            <w:vMerge w:val="restart"/>
            <w:tcBorders>
              <w:top w:val="single" w:sz="12" w:space="0" w:color="auto"/>
              <w:left w:val="single" w:sz="6" w:space="0" w:color="000000"/>
              <w:right w:val="single" w:sz="6" w:space="0" w:color="000000"/>
            </w:tcBorders>
            <w:vAlign w:val="bottom"/>
          </w:tcPr>
          <w:p w14:paraId="1A199D35" w14:textId="77777777" w:rsidR="003F16D3" w:rsidRPr="000652F0" w:rsidRDefault="003F16D3" w:rsidP="003F16D3">
            <w:pPr>
              <w:jc w:val="center"/>
              <w:rPr>
                <w:rFonts w:ascii="Arial Narrow" w:hAnsi="Arial Narrow" w:cs="Arial"/>
                <w:b/>
                <w:bCs/>
                <w:sz w:val="22"/>
                <w:szCs w:val="22"/>
              </w:rPr>
            </w:pPr>
            <w:r w:rsidRPr="000652F0">
              <w:rPr>
                <w:rFonts w:ascii="Arial Narrow" w:hAnsi="Arial Narrow" w:cs="Arial"/>
                <w:bCs/>
                <w:i/>
                <w:sz w:val="10"/>
                <w:szCs w:val="10"/>
              </w:rPr>
              <w:t>polje za dodatni vpis</w:t>
            </w:r>
          </w:p>
        </w:tc>
        <w:tc>
          <w:tcPr>
            <w:tcW w:w="34" w:type="dxa"/>
            <w:vMerge w:val="restart"/>
            <w:tcBorders>
              <w:top w:val="single" w:sz="12" w:space="0" w:color="auto"/>
              <w:left w:val="single" w:sz="5" w:space="0" w:color="000000"/>
              <w:right w:val="single" w:sz="5" w:space="0" w:color="000000"/>
            </w:tcBorders>
            <w:vAlign w:val="center"/>
          </w:tcPr>
          <w:p w14:paraId="63B0BEF6" w14:textId="77777777" w:rsidR="003F16D3" w:rsidRPr="000652F0" w:rsidRDefault="003F16D3" w:rsidP="003F16D3">
            <w:pPr>
              <w:jc w:val="center"/>
              <w:rPr>
                <w:rFonts w:ascii="Arial Narrow" w:hAnsi="Arial Narrow" w:cs="Arial"/>
                <w:b/>
                <w:bCs/>
                <w:sz w:val="22"/>
                <w:szCs w:val="22"/>
              </w:rPr>
            </w:pPr>
          </w:p>
        </w:tc>
        <w:tc>
          <w:tcPr>
            <w:tcW w:w="10479" w:type="dxa"/>
            <w:gridSpan w:val="4"/>
            <w:tcBorders>
              <w:top w:val="single" w:sz="12" w:space="0" w:color="auto"/>
              <w:left w:val="single" w:sz="5" w:space="0" w:color="000000"/>
              <w:bottom w:val="dashed" w:sz="4" w:space="0" w:color="auto"/>
              <w:right w:val="single" w:sz="5" w:space="0" w:color="000000"/>
            </w:tcBorders>
            <w:vAlign w:val="center"/>
          </w:tcPr>
          <w:p w14:paraId="0E9AD2DD" w14:textId="77777777" w:rsidR="003F16D3" w:rsidRPr="000652F0" w:rsidRDefault="003F16D3" w:rsidP="003F16D3">
            <w:pPr>
              <w:rPr>
                <w:rFonts w:ascii="Arial Narrow" w:hAnsi="Arial Narrow" w:cs="Arial"/>
                <w:bCs/>
                <w:sz w:val="22"/>
                <w:szCs w:val="22"/>
              </w:rPr>
            </w:pPr>
          </w:p>
        </w:tc>
      </w:tr>
      <w:tr w:rsidR="000652F0" w:rsidRPr="000652F0" w14:paraId="012D04F4" w14:textId="77777777" w:rsidTr="003F16D3">
        <w:trPr>
          <w:trHeight w:val="505"/>
          <w:jc w:val="center"/>
        </w:trPr>
        <w:tc>
          <w:tcPr>
            <w:tcW w:w="420" w:type="dxa"/>
            <w:vMerge/>
            <w:tcBorders>
              <w:left w:val="single" w:sz="6" w:space="0" w:color="000000"/>
              <w:bottom w:val="single" w:sz="12" w:space="0" w:color="auto"/>
              <w:right w:val="single" w:sz="6" w:space="0" w:color="000000"/>
            </w:tcBorders>
            <w:vAlign w:val="center"/>
          </w:tcPr>
          <w:p w14:paraId="3C0BC6E4" w14:textId="77777777" w:rsidR="003F16D3" w:rsidRPr="000652F0" w:rsidRDefault="003F16D3" w:rsidP="003F16D3">
            <w:pPr>
              <w:jc w:val="center"/>
              <w:rPr>
                <w:rFonts w:ascii="Arial Narrow" w:hAnsi="Arial Narrow" w:cs="Arial"/>
                <w:bCs/>
                <w:sz w:val="22"/>
                <w:szCs w:val="22"/>
              </w:rPr>
            </w:pPr>
          </w:p>
        </w:tc>
        <w:tc>
          <w:tcPr>
            <w:tcW w:w="4512" w:type="dxa"/>
            <w:vMerge/>
            <w:tcBorders>
              <w:left w:val="single" w:sz="6" w:space="0" w:color="000000"/>
              <w:bottom w:val="single" w:sz="12" w:space="0" w:color="auto"/>
              <w:right w:val="single" w:sz="6" w:space="0" w:color="000000"/>
            </w:tcBorders>
            <w:vAlign w:val="bottom"/>
          </w:tcPr>
          <w:p w14:paraId="2AD9E03D" w14:textId="77777777" w:rsidR="003F16D3" w:rsidRPr="000652F0" w:rsidRDefault="003F16D3" w:rsidP="003F16D3">
            <w:pPr>
              <w:jc w:val="center"/>
              <w:rPr>
                <w:rFonts w:ascii="Arial Narrow" w:hAnsi="Arial Narrow" w:cs="Arial"/>
                <w:b/>
                <w:bCs/>
                <w:sz w:val="22"/>
                <w:szCs w:val="22"/>
              </w:rPr>
            </w:pPr>
          </w:p>
        </w:tc>
        <w:tc>
          <w:tcPr>
            <w:tcW w:w="34" w:type="dxa"/>
            <w:vMerge/>
            <w:tcBorders>
              <w:left w:val="single" w:sz="5" w:space="0" w:color="000000"/>
              <w:bottom w:val="single" w:sz="12" w:space="0" w:color="auto"/>
              <w:right w:val="single" w:sz="5" w:space="0" w:color="000000"/>
            </w:tcBorders>
            <w:vAlign w:val="center"/>
          </w:tcPr>
          <w:p w14:paraId="037C3B9C" w14:textId="77777777" w:rsidR="003F16D3" w:rsidRPr="000652F0"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50079308" w14:textId="77777777" w:rsidR="003F16D3" w:rsidRPr="000652F0"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5" w:space="0" w:color="000000"/>
            </w:tcBorders>
            <w:vAlign w:val="center"/>
          </w:tcPr>
          <w:p w14:paraId="4DA07F0F" w14:textId="77777777" w:rsidR="003F16D3" w:rsidRPr="000652F0"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single" w:sz="12" w:space="0" w:color="auto"/>
              <w:right w:val="single" w:sz="5" w:space="0" w:color="000000"/>
            </w:tcBorders>
            <w:vAlign w:val="center"/>
          </w:tcPr>
          <w:p w14:paraId="21374488" w14:textId="77777777" w:rsidR="003F16D3" w:rsidRPr="000652F0"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single" w:sz="12" w:space="0" w:color="auto"/>
              <w:right w:val="single" w:sz="5" w:space="0" w:color="000000"/>
            </w:tcBorders>
            <w:vAlign w:val="center"/>
          </w:tcPr>
          <w:p w14:paraId="604CE654" w14:textId="77777777" w:rsidR="003F16D3" w:rsidRPr="000652F0" w:rsidRDefault="003F16D3" w:rsidP="003F16D3">
            <w:pPr>
              <w:jc w:val="center"/>
              <w:rPr>
                <w:rFonts w:ascii="Arial Narrow" w:hAnsi="Arial Narrow" w:cs="Arial"/>
                <w:bCs/>
                <w:sz w:val="22"/>
                <w:szCs w:val="22"/>
              </w:rPr>
            </w:pPr>
          </w:p>
        </w:tc>
      </w:tr>
      <w:tr w:rsidR="000652F0" w:rsidRPr="000652F0" w14:paraId="46E76C29" w14:textId="77777777" w:rsidTr="003F16D3">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3723AF5A" w14:textId="77777777" w:rsidR="003F16D3" w:rsidRPr="000652F0" w:rsidRDefault="003F16D3" w:rsidP="003F16D3">
            <w:pPr>
              <w:jc w:val="center"/>
              <w:rPr>
                <w:rFonts w:ascii="Arial Narrow" w:hAnsi="Arial Narrow" w:cs="Arial"/>
                <w:bCs/>
                <w:sz w:val="22"/>
                <w:szCs w:val="22"/>
              </w:rPr>
            </w:pPr>
            <w:r w:rsidRPr="000652F0">
              <w:rPr>
                <w:rFonts w:ascii="Arial Narrow" w:hAnsi="Arial Narrow" w:cs="Arial"/>
                <w:bCs/>
                <w:sz w:val="22"/>
                <w:szCs w:val="22"/>
              </w:rPr>
              <w:t>6</w:t>
            </w:r>
          </w:p>
        </w:tc>
        <w:tc>
          <w:tcPr>
            <w:tcW w:w="4512" w:type="dxa"/>
            <w:vMerge w:val="restart"/>
            <w:tcBorders>
              <w:top w:val="single" w:sz="12" w:space="0" w:color="auto"/>
              <w:left w:val="single" w:sz="6" w:space="0" w:color="000000"/>
              <w:right w:val="single" w:sz="6" w:space="0" w:color="000000"/>
            </w:tcBorders>
            <w:vAlign w:val="bottom"/>
          </w:tcPr>
          <w:p w14:paraId="6F0AD7B3" w14:textId="77777777" w:rsidR="003F16D3" w:rsidRPr="000652F0" w:rsidRDefault="003F16D3" w:rsidP="003F16D3">
            <w:pPr>
              <w:jc w:val="center"/>
              <w:rPr>
                <w:rFonts w:ascii="Arial Narrow" w:hAnsi="Arial Narrow" w:cs="Arial"/>
                <w:b/>
                <w:bCs/>
                <w:sz w:val="22"/>
                <w:szCs w:val="22"/>
              </w:rPr>
            </w:pPr>
            <w:r w:rsidRPr="000652F0">
              <w:rPr>
                <w:rFonts w:ascii="Arial Narrow" w:hAnsi="Arial Narrow" w:cs="Arial"/>
                <w:bCs/>
                <w:i/>
                <w:sz w:val="10"/>
                <w:szCs w:val="10"/>
              </w:rPr>
              <w:t>polje za dodatni vpis</w:t>
            </w:r>
          </w:p>
        </w:tc>
        <w:tc>
          <w:tcPr>
            <w:tcW w:w="34" w:type="dxa"/>
            <w:vMerge w:val="restart"/>
            <w:tcBorders>
              <w:top w:val="single" w:sz="12" w:space="0" w:color="auto"/>
              <w:left w:val="single" w:sz="5" w:space="0" w:color="000000"/>
              <w:right w:val="single" w:sz="5" w:space="0" w:color="000000"/>
            </w:tcBorders>
            <w:vAlign w:val="center"/>
          </w:tcPr>
          <w:p w14:paraId="0E01E8B0" w14:textId="77777777" w:rsidR="003F16D3" w:rsidRPr="000652F0" w:rsidRDefault="003F16D3" w:rsidP="003F16D3">
            <w:pPr>
              <w:jc w:val="center"/>
              <w:rPr>
                <w:rFonts w:ascii="Arial Narrow" w:hAnsi="Arial Narrow" w:cs="Arial"/>
                <w:b/>
                <w:bCs/>
                <w:sz w:val="22"/>
                <w:szCs w:val="22"/>
              </w:rPr>
            </w:pPr>
          </w:p>
        </w:tc>
        <w:tc>
          <w:tcPr>
            <w:tcW w:w="10479" w:type="dxa"/>
            <w:gridSpan w:val="4"/>
            <w:tcBorders>
              <w:top w:val="single" w:sz="12" w:space="0" w:color="auto"/>
              <w:left w:val="single" w:sz="5" w:space="0" w:color="000000"/>
              <w:bottom w:val="dashed" w:sz="4" w:space="0" w:color="auto"/>
              <w:right w:val="single" w:sz="5" w:space="0" w:color="000000"/>
            </w:tcBorders>
            <w:vAlign w:val="center"/>
          </w:tcPr>
          <w:p w14:paraId="7A4868BF" w14:textId="77777777" w:rsidR="003F16D3" w:rsidRPr="000652F0" w:rsidRDefault="003F16D3" w:rsidP="003F16D3">
            <w:pPr>
              <w:rPr>
                <w:rFonts w:ascii="Arial Narrow" w:hAnsi="Arial Narrow" w:cs="Arial"/>
                <w:bCs/>
                <w:sz w:val="22"/>
                <w:szCs w:val="22"/>
              </w:rPr>
            </w:pPr>
          </w:p>
        </w:tc>
      </w:tr>
      <w:tr w:rsidR="000652F0" w:rsidRPr="000652F0" w14:paraId="5FA1D3CC" w14:textId="77777777" w:rsidTr="003F16D3">
        <w:trPr>
          <w:trHeight w:val="505"/>
          <w:jc w:val="center"/>
        </w:trPr>
        <w:tc>
          <w:tcPr>
            <w:tcW w:w="420" w:type="dxa"/>
            <w:vMerge/>
            <w:tcBorders>
              <w:left w:val="single" w:sz="6" w:space="0" w:color="000000"/>
              <w:bottom w:val="single" w:sz="12" w:space="0" w:color="auto"/>
              <w:right w:val="single" w:sz="6" w:space="0" w:color="000000"/>
            </w:tcBorders>
            <w:vAlign w:val="center"/>
          </w:tcPr>
          <w:p w14:paraId="372D35A4" w14:textId="77777777" w:rsidR="003F16D3" w:rsidRPr="000652F0" w:rsidRDefault="003F16D3" w:rsidP="003F16D3">
            <w:pPr>
              <w:jc w:val="center"/>
              <w:rPr>
                <w:rFonts w:ascii="Arial Narrow" w:hAnsi="Arial Narrow" w:cs="Arial"/>
                <w:bCs/>
                <w:sz w:val="22"/>
                <w:szCs w:val="22"/>
              </w:rPr>
            </w:pPr>
          </w:p>
        </w:tc>
        <w:tc>
          <w:tcPr>
            <w:tcW w:w="4512" w:type="dxa"/>
            <w:vMerge/>
            <w:tcBorders>
              <w:left w:val="single" w:sz="6" w:space="0" w:color="000000"/>
              <w:bottom w:val="single" w:sz="12" w:space="0" w:color="auto"/>
              <w:right w:val="single" w:sz="6" w:space="0" w:color="000000"/>
            </w:tcBorders>
            <w:vAlign w:val="bottom"/>
          </w:tcPr>
          <w:p w14:paraId="5C6F98C3" w14:textId="77777777" w:rsidR="003F16D3" w:rsidRPr="000652F0" w:rsidRDefault="003F16D3" w:rsidP="003F16D3">
            <w:pPr>
              <w:jc w:val="center"/>
              <w:rPr>
                <w:rFonts w:ascii="Arial Narrow" w:hAnsi="Arial Narrow" w:cs="Arial"/>
                <w:b/>
                <w:bCs/>
                <w:sz w:val="22"/>
                <w:szCs w:val="22"/>
              </w:rPr>
            </w:pPr>
          </w:p>
        </w:tc>
        <w:tc>
          <w:tcPr>
            <w:tcW w:w="34" w:type="dxa"/>
            <w:vMerge/>
            <w:tcBorders>
              <w:left w:val="single" w:sz="5" w:space="0" w:color="000000"/>
              <w:bottom w:val="single" w:sz="12" w:space="0" w:color="auto"/>
              <w:right w:val="single" w:sz="5" w:space="0" w:color="000000"/>
            </w:tcBorders>
            <w:vAlign w:val="center"/>
          </w:tcPr>
          <w:p w14:paraId="404455EB" w14:textId="77777777" w:rsidR="003F16D3" w:rsidRPr="000652F0"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18A0F37D" w14:textId="77777777" w:rsidR="003F16D3" w:rsidRPr="000652F0"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5" w:space="0" w:color="000000"/>
            </w:tcBorders>
            <w:vAlign w:val="center"/>
          </w:tcPr>
          <w:p w14:paraId="71A9B116" w14:textId="77777777" w:rsidR="003F16D3" w:rsidRPr="000652F0"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single" w:sz="12" w:space="0" w:color="auto"/>
              <w:right w:val="single" w:sz="5" w:space="0" w:color="000000"/>
            </w:tcBorders>
            <w:vAlign w:val="center"/>
          </w:tcPr>
          <w:p w14:paraId="15FB9F6B" w14:textId="77777777" w:rsidR="003F16D3" w:rsidRPr="000652F0"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single" w:sz="12" w:space="0" w:color="auto"/>
              <w:right w:val="single" w:sz="5" w:space="0" w:color="000000"/>
            </w:tcBorders>
            <w:vAlign w:val="center"/>
          </w:tcPr>
          <w:p w14:paraId="711F7A40" w14:textId="77777777" w:rsidR="003F16D3" w:rsidRPr="000652F0" w:rsidRDefault="003F16D3" w:rsidP="003F16D3">
            <w:pPr>
              <w:jc w:val="center"/>
              <w:rPr>
                <w:rFonts w:ascii="Arial Narrow" w:hAnsi="Arial Narrow" w:cs="Arial"/>
                <w:bCs/>
                <w:sz w:val="22"/>
                <w:szCs w:val="22"/>
              </w:rPr>
            </w:pPr>
          </w:p>
        </w:tc>
      </w:tr>
      <w:tr w:rsidR="003F16D3" w:rsidRPr="000652F0" w14:paraId="6963B24A" w14:textId="77777777" w:rsidTr="003F16D3">
        <w:trPr>
          <w:trHeight w:hRule="exact" w:val="1218"/>
          <w:jc w:val="center"/>
        </w:trPr>
        <w:tc>
          <w:tcPr>
            <w:tcW w:w="15445" w:type="dxa"/>
            <w:gridSpan w:val="7"/>
            <w:tcBorders>
              <w:top w:val="single" w:sz="12" w:space="0" w:color="auto"/>
              <w:left w:val="single" w:sz="5" w:space="0" w:color="000000"/>
              <w:bottom w:val="single" w:sz="4" w:space="0" w:color="auto"/>
              <w:right w:val="single" w:sz="5" w:space="0" w:color="000000"/>
            </w:tcBorders>
            <w:vAlign w:val="center"/>
          </w:tcPr>
          <w:p w14:paraId="5E471E56" w14:textId="77777777" w:rsidR="003F16D3" w:rsidRPr="000652F0" w:rsidRDefault="003F16D3" w:rsidP="003F16D3">
            <w:pPr>
              <w:spacing w:line="360" w:lineRule="exact"/>
              <w:jc w:val="both"/>
              <w:rPr>
                <w:rFonts w:ascii="Arial Narrow" w:hAnsi="Arial Narrow" w:cs="Arial"/>
                <w:bCs/>
                <w:sz w:val="22"/>
                <w:szCs w:val="22"/>
              </w:rPr>
            </w:pPr>
            <w:r w:rsidRPr="000652F0">
              <w:rPr>
                <w:rFonts w:ascii="Arial Narrow" w:hAnsi="Arial Narrow"/>
                <w:sz w:val="22"/>
                <w:szCs w:val="22"/>
              </w:rPr>
              <w:t>Matični servis za predelavo/dodelavo in opremljanje osnovnega vozila v reševalno vozilo (kakovost vgrajenih materialov in izvedenih del vključno z vso v reševalno vozilo trdno vgrajeno medicinsko in nemedicinsko opremo in napravami) je zagotovljen pri izvajalcu ___________________________________________________________________, na naslovu ________________________________________________________________________.</w:t>
            </w:r>
          </w:p>
        </w:tc>
      </w:tr>
    </w:tbl>
    <w:p w14:paraId="30BBB40D" w14:textId="77777777" w:rsidR="003F16D3" w:rsidRPr="000652F0" w:rsidRDefault="003F16D3" w:rsidP="003F16D3">
      <w:pPr>
        <w:rPr>
          <w:rFonts w:ascii="Arial Narrow" w:hAnsi="Arial Narrow"/>
          <w:b/>
          <w:sz w:val="23"/>
          <w:szCs w:val="23"/>
        </w:rPr>
      </w:pPr>
    </w:p>
    <w:p w14:paraId="2BF7112B" w14:textId="77777777" w:rsidR="003F16D3" w:rsidRPr="000652F0" w:rsidRDefault="003F16D3" w:rsidP="003F16D3">
      <w:pPr>
        <w:jc w:val="center"/>
        <w:rPr>
          <w:rFonts w:ascii="Arial Narrow" w:hAnsi="Arial Narrow"/>
        </w:rPr>
      </w:pPr>
    </w:p>
    <w:p w14:paraId="405A6C2C" w14:textId="77777777" w:rsidR="003F16D3" w:rsidRPr="000652F0" w:rsidRDefault="003F16D3" w:rsidP="003F16D3">
      <w:pPr>
        <w:rPr>
          <w:rFonts w:ascii="Arial Narrow" w:hAnsi="Arial Narrow"/>
        </w:rPr>
      </w:pPr>
      <w:r w:rsidRPr="000652F0">
        <w:rPr>
          <w:rFonts w:ascii="Arial Narrow" w:hAnsi="Arial Narrow"/>
        </w:rPr>
        <w:t>Izdano v: ____________________, dne _______________</w:t>
      </w:r>
    </w:p>
    <w:p w14:paraId="67F4ADBF" w14:textId="77777777" w:rsidR="003F16D3" w:rsidRPr="000652F0" w:rsidRDefault="003F16D3" w:rsidP="003F16D3">
      <w:pPr>
        <w:rPr>
          <w:rFonts w:ascii="Arial Narrow" w:hAnsi="Arial Narrow"/>
        </w:rPr>
      </w:pPr>
    </w:p>
    <w:p w14:paraId="30BA6974" w14:textId="77777777" w:rsidR="003F16D3" w:rsidRPr="000652F0" w:rsidRDefault="003F16D3" w:rsidP="003F16D3">
      <w:pPr>
        <w:rPr>
          <w:rFonts w:ascii="Arial Narrow" w:hAnsi="Arial Narrow"/>
        </w:rPr>
      </w:pPr>
    </w:p>
    <w:p w14:paraId="7A6C64A6" w14:textId="77777777" w:rsidR="003F16D3" w:rsidRPr="000652F0" w:rsidRDefault="003F16D3" w:rsidP="003F16D3">
      <w:r w:rsidRPr="000652F0">
        <w:rPr>
          <w:rFonts w:ascii="Arial Narrow" w:hAnsi="Arial Narrow"/>
          <w:sz w:val="18"/>
          <w:szCs w:val="18"/>
        </w:rPr>
        <w:t xml:space="preserve">                                                                                                                                                                                                   </w:t>
      </w:r>
      <w:r w:rsidRPr="000652F0">
        <w:rPr>
          <w:rFonts w:ascii="Arial Narrow" w:hAnsi="Arial Narrow"/>
          <w:sz w:val="20"/>
          <w:szCs w:val="20"/>
        </w:rPr>
        <w:t>žig in podpis pooblaščene osebe ponudnika</w:t>
      </w:r>
    </w:p>
    <w:p w14:paraId="2B5E2885" w14:textId="77777777" w:rsidR="003D12CA" w:rsidRPr="000652F0" w:rsidRDefault="003D12CA" w:rsidP="003B742D"/>
    <w:p w14:paraId="564545AA" w14:textId="77777777" w:rsidR="003F16D3" w:rsidRPr="000652F0" w:rsidRDefault="003F16D3" w:rsidP="003B742D">
      <w:pPr>
        <w:sectPr w:rsidR="003F16D3" w:rsidRPr="000652F0" w:rsidSect="003F16D3">
          <w:pgSz w:w="16838" w:h="11906" w:orient="landscape" w:code="9"/>
          <w:pgMar w:top="1134" w:right="851" w:bottom="851" w:left="851" w:header="851" w:footer="454" w:gutter="0"/>
          <w:cols w:space="708"/>
          <w:titlePg/>
          <w:docGrid w:linePitch="360"/>
        </w:sect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701DC" w:rsidRPr="000652F0" w14:paraId="05C41B97" w14:textId="77777777" w:rsidTr="00CC087F">
        <w:trPr>
          <w:trHeight w:hRule="exact" w:val="510"/>
        </w:trPr>
        <w:tc>
          <w:tcPr>
            <w:tcW w:w="9072" w:type="dxa"/>
          </w:tcPr>
          <w:p w14:paraId="3A8E724F" w14:textId="77777777" w:rsidR="004701DC" w:rsidRPr="000652F0" w:rsidRDefault="004701DC" w:rsidP="004701DC">
            <w:pPr>
              <w:jc w:val="both"/>
              <w:rPr>
                <w:rFonts w:ascii="Arial Narrow" w:hAnsi="Arial Narrow"/>
                <w:b/>
                <w:sz w:val="22"/>
                <w:szCs w:val="22"/>
              </w:rPr>
            </w:pPr>
            <w:r w:rsidRPr="000652F0">
              <w:rPr>
                <w:rFonts w:ascii="Arial Narrow" w:hAnsi="Arial Narrow"/>
                <w:b/>
                <w:sz w:val="22"/>
                <w:szCs w:val="22"/>
              </w:rPr>
              <w:lastRenderedPageBreak/>
              <w:t>PRILOGA 6  K OBRAZCU 1                                   IZJAVA ZA PREDELAVO/DODELAVO in OPREMLJANJE</w:t>
            </w:r>
          </w:p>
        </w:tc>
      </w:tr>
    </w:tbl>
    <w:p w14:paraId="4F632FFE" w14:textId="77777777" w:rsidR="004701DC" w:rsidRPr="000652F0" w:rsidRDefault="004701DC" w:rsidP="004701DC">
      <w:pPr>
        <w:ind w:right="126"/>
        <w:jc w:val="both"/>
        <w:rPr>
          <w:rFonts w:ascii="Arial Narrow" w:hAnsi="Arial Narrow"/>
        </w:rPr>
      </w:pPr>
    </w:p>
    <w:p w14:paraId="2B350FB2" w14:textId="77777777" w:rsidR="004701DC" w:rsidRPr="000652F0" w:rsidRDefault="004701DC" w:rsidP="004701DC">
      <w:pPr>
        <w:jc w:val="both"/>
        <w:rPr>
          <w:rFonts w:ascii="Arial Narrow" w:hAnsi="Arial Narrow"/>
        </w:rPr>
      </w:pPr>
    </w:p>
    <w:p w14:paraId="2DA7F323" w14:textId="77777777" w:rsidR="004701DC" w:rsidRPr="000652F0" w:rsidRDefault="004701DC" w:rsidP="004701DC">
      <w:pPr>
        <w:jc w:val="both"/>
        <w:rPr>
          <w:rFonts w:ascii="Arial Narrow" w:hAnsi="Arial Narrow"/>
        </w:rPr>
      </w:pPr>
      <w:r w:rsidRPr="000652F0">
        <w:rPr>
          <w:rFonts w:ascii="Arial Narrow" w:hAnsi="Arial Narrow"/>
          <w:b/>
        </w:rPr>
        <w:t>Naziv in naslov:</w:t>
      </w:r>
      <w:r w:rsidRPr="000652F0">
        <w:rPr>
          <w:rFonts w:ascii="Arial Narrow" w:hAnsi="Arial Narrow"/>
        </w:rPr>
        <w:t xml:space="preserve"> ______________________________________________________________________</w:t>
      </w:r>
    </w:p>
    <w:p w14:paraId="1F274688" w14:textId="77777777" w:rsidR="004701DC" w:rsidRPr="000652F0" w:rsidRDefault="004701DC" w:rsidP="004701DC">
      <w:pPr>
        <w:rPr>
          <w:rFonts w:ascii="Arial Narrow" w:hAnsi="Arial Narrow"/>
          <w:sz w:val="18"/>
          <w:szCs w:val="18"/>
        </w:rPr>
      </w:pPr>
      <w:r w:rsidRPr="000652F0">
        <w:rPr>
          <w:rFonts w:ascii="Arial Narrow" w:hAnsi="Arial Narrow"/>
          <w:sz w:val="18"/>
          <w:szCs w:val="18"/>
        </w:rPr>
        <w:t xml:space="preserve">                                                                                      (</w:t>
      </w:r>
      <w:r w:rsidRPr="000652F0">
        <w:rPr>
          <w:rFonts w:ascii="Arial Narrow" w:eastAsia="ArialNarrow" w:hAnsi="Arial Narrow" w:cs="Arial"/>
          <w:sz w:val="18"/>
          <w:szCs w:val="18"/>
        </w:rPr>
        <w:t>predelovalec/dodelovalec/opremljevalec RV)</w:t>
      </w:r>
    </w:p>
    <w:p w14:paraId="40C98774" w14:textId="77777777" w:rsidR="004701DC" w:rsidRPr="000652F0" w:rsidRDefault="004701DC" w:rsidP="004701DC">
      <w:pPr>
        <w:ind w:right="126"/>
        <w:jc w:val="both"/>
        <w:rPr>
          <w:rFonts w:ascii="Arial Narrow" w:hAnsi="Arial Narrow"/>
        </w:rPr>
      </w:pPr>
    </w:p>
    <w:p w14:paraId="0E5E41E3" w14:textId="77777777" w:rsidR="004701DC" w:rsidRPr="000652F0" w:rsidRDefault="004701DC" w:rsidP="004701DC">
      <w:pPr>
        <w:rPr>
          <w:rFonts w:ascii="Arial Narrow" w:hAnsi="Arial Narrow" w:cs="Calibri"/>
          <w:bCs/>
          <w:iCs/>
        </w:rPr>
      </w:pPr>
      <w:r w:rsidRPr="000652F0">
        <w:rPr>
          <w:rFonts w:ascii="Arial Narrow" w:eastAsia="ArialNarrow" w:hAnsi="Arial Narrow" w:cs="Arial"/>
        </w:rPr>
        <w:t xml:space="preserve">Številka javnega naročila (JN), na katero se izjava nanaša: </w:t>
      </w:r>
      <w:r w:rsidRPr="000652F0">
        <w:rPr>
          <w:rFonts w:ascii="Arial Narrow" w:hAnsi="Arial Narrow" w:cs="Calibri"/>
          <w:b/>
          <w:bCs/>
          <w:iCs/>
        </w:rPr>
        <w:fldChar w:fldCharType="begin">
          <w:ffData>
            <w:name w:val=""/>
            <w:enabled/>
            <w:calcOnExit w:val="0"/>
            <w:textInput>
              <w:type w:val="number"/>
              <w:maxLength w:val="4"/>
            </w:textInput>
          </w:ffData>
        </w:fldChar>
      </w:r>
      <w:r w:rsidRPr="000652F0">
        <w:rPr>
          <w:rFonts w:ascii="Arial Narrow" w:hAnsi="Arial Narrow" w:cs="Calibri"/>
          <w:b/>
          <w:bCs/>
          <w:iCs/>
        </w:rPr>
        <w:instrText xml:space="preserve"> FORMTEXT </w:instrText>
      </w:r>
      <w:r w:rsidRPr="000652F0">
        <w:rPr>
          <w:rFonts w:ascii="Arial Narrow" w:hAnsi="Arial Narrow" w:cs="Calibri"/>
          <w:b/>
          <w:bCs/>
          <w:iCs/>
        </w:rPr>
      </w:r>
      <w:r w:rsidRPr="000652F0">
        <w:rPr>
          <w:rFonts w:ascii="Arial Narrow" w:hAnsi="Arial Narrow" w:cs="Calibri"/>
          <w:b/>
          <w:bCs/>
          <w:iCs/>
        </w:rPr>
        <w:fldChar w:fldCharType="separate"/>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noProof/>
        </w:rPr>
        <w:t> </w:t>
      </w:r>
      <w:r w:rsidRPr="000652F0">
        <w:rPr>
          <w:rFonts w:ascii="Arial Narrow" w:hAnsi="Arial Narrow" w:cs="Calibri"/>
          <w:b/>
          <w:bCs/>
          <w:iCs/>
        </w:rPr>
        <w:fldChar w:fldCharType="end"/>
      </w:r>
    </w:p>
    <w:p w14:paraId="511265A6" w14:textId="77777777" w:rsidR="004701DC" w:rsidRPr="000652F0" w:rsidRDefault="004701DC" w:rsidP="004701DC">
      <w:pPr>
        <w:ind w:right="126"/>
        <w:jc w:val="both"/>
        <w:rPr>
          <w:rFonts w:ascii="Arial Narrow" w:hAnsi="Arial Narr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652F0" w:rsidRPr="000652F0" w14:paraId="2A1468B7" w14:textId="77777777" w:rsidTr="00CC087F">
        <w:trPr>
          <w:trHeight w:val="353"/>
          <w:jc w:val="center"/>
        </w:trPr>
        <w:tc>
          <w:tcPr>
            <w:tcW w:w="9104" w:type="dxa"/>
            <w:tcBorders>
              <w:bottom w:val="double" w:sz="4" w:space="0" w:color="auto"/>
            </w:tcBorders>
          </w:tcPr>
          <w:p w14:paraId="49D27662" w14:textId="77777777" w:rsidR="004701DC" w:rsidRPr="000652F0" w:rsidRDefault="004701DC" w:rsidP="004701DC">
            <w:pPr>
              <w:spacing w:before="120" w:after="120"/>
              <w:jc w:val="center"/>
              <w:rPr>
                <w:rFonts w:ascii="Arial Narrow" w:hAnsi="Arial Narrow" w:cs="Arial"/>
                <w:b/>
                <w:sz w:val="32"/>
                <w:szCs w:val="32"/>
              </w:rPr>
            </w:pPr>
            <w:r w:rsidRPr="000652F0">
              <w:rPr>
                <w:rFonts w:ascii="Arial Narrow" w:hAnsi="Arial Narrow" w:cs="Arial"/>
                <w:b/>
                <w:sz w:val="32"/>
                <w:szCs w:val="32"/>
              </w:rPr>
              <w:t>I Z J A V A</w:t>
            </w:r>
          </w:p>
        </w:tc>
      </w:tr>
      <w:tr w:rsidR="000652F0" w:rsidRPr="000652F0" w14:paraId="5FD7FDF3" w14:textId="77777777" w:rsidTr="00CC087F">
        <w:trPr>
          <w:trHeight w:val="5387"/>
          <w:jc w:val="center"/>
        </w:trPr>
        <w:tc>
          <w:tcPr>
            <w:tcW w:w="9104" w:type="dxa"/>
            <w:tcBorders>
              <w:top w:val="double" w:sz="4" w:space="0" w:color="auto"/>
            </w:tcBorders>
          </w:tcPr>
          <w:p w14:paraId="6C020986" w14:textId="77777777" w:rsidR="004701DC" w:rsidRPr="000652F0" w:rsidRDefault="004701DC" w:rsidP="004701DC">
            <w:pPr>
              <w:jc w:val="both"/>
              <w:rPr>
                <w:rFonts w:ascii="Arial Narrow" w:hAnsi="Arial Narrow" w:cs="Arial"/>
                <w:sz w:val="22"/>
                <w:szCs w:val="22"/>
              </w:rPr>
            </w:pPr>
          </w:p>
          <w:p w14:paraId="253439BD" w14:textId="77777777" w:rsidR="004701DC" w:rsidRPr="000652F0" w:rsidRDefault="004701DC" w:rsidP="004701DC">
            <w:pPr>
              <w:jc w:val="both"/>
              <w:rPr>
                <w:rFonts w:ascii="Arial Narrow" w:eastAsia="ArialNarrow" w:hAnsi="Arial Narrow" w:cs="Arial"/>
                <w:sz w:val="22"/>
                <w:szCs w:val="22"/>
              </w:rPr>
            </w:pPr>
            <w:r w:rsidRPr="000652F0">
              <w:rPr>
                <w:rFonts w:ascii="Arial Narrow" w:eastAsia="ArialNarrow" w:hAnsi="Arial Narrow" w:cs="Arial"/>
                <w:b/>
                <w:sz w:val="22"/>
                <w:szCs w:val="22"/>
              </w:rPr>
              <w:t xml:space="preserve">[1] </w:t>
            </w:r>
            <w:r w:rsidRPr="000652F0">
              <w:rPr>
                <w:rFonts w:ascii="Arial Narrow" w:hAnsi="Arial Narrow" w:cs="Arial"/>
                <w:sz w:val="22"/>
                <w:szCs w:val="22"/>
              </w:rPr>
              <w:t xml:space="preserve">Zavestno, pod kazensko in materialno odgovornostjo izjavljamo, da je ponujeno oz. bo dobavljeno reševalno vozilo, </w:t>
            </w:r>
            <w:r w:rsidRPr="000652F0">
              <w:rPr>
                <w:rFonts w:ascii="Arial Narrow" w:eastAsia="ArialNarrow" w:hAnsi="Arial Narrow" w:cs="Arial"/>
                <w:sz w:val="22"/>
                <w:szCs w:val="22"/>
              </w:rPr>
              <w:t xml:space="preserve">v zahtevah, opredeljenih v STK predmetnega JN, razen v zahtevah, ki jih je naročnik posebej ali drugače opredelil, </w:t>
            </w:r>
            <w:r w:rsidRPr="000652F0">
              <w:rPr>
                <w:rFonts w:ascii="Arial Narrow" w:hAnsi="Arial Narrow" w:cs="Arial"/>
                <w:sz w:val="22"/>
                <w:szCs w:val="22"/>
              </w:rPr>
              <w:t xml:space="preserve">varnostno in tehnično izdelano in preverjeno po </w:t>
            </w:r>
            <w:r w:rsidRPr="000652F0">
              <w:rPr>
                <w:rFonts w:ascii="Arial Narrow" w:hAnsi="Arial Narrow" w:cs="Arial"/>
                <w:i/>
                <w:sz w:val="22"/>
                <w:szCs w:val="22"/>
              </w:rPr>
              <w:t>standardu EN 1789</w:t>
            </w:r>
            <w:r w:rsidRPr="000652F0">
              <w:rPr>
                <w:rFonts w:ascii="Arial Narrow" w:hAnsi="Arial Narrow" w:cs="Arial"/>
                <w:sz w:val="22"/>
                <w:szCs w:val="22"/>
              </w:rPr>
              <w:t xml:space="preserve"> ter drugimi, s strani naročnika podanimi zahtevami, sama izdelava pa je/bo skladna in najmanj enakovredna z </w:t>
            </w:r>
            <w:r w:rsidRPr="000652F0">
              <w:rPr>
                <w:rFonts w:ascii="Arial Narrow" w:eastAsia="ArialNarrow" w:hAnsi="Arial Narrow" w:cs="Arial"/>
                <w:sz w:val="22"/>
                <w:szCs w:val="22"/>
              </w:rPr>
              <w:t>vzorčnimi (testnimi) primerki, podvrženim varnostno tehničnemu preskušanju ali kontroliranju, na katere se oz. se bodo nanašala pridobljena dokazila (certifikati, poročila) o USPEŠNO opravljenem preskušanju ali kontroliranju oz. druge listine za dokazovanje USPEŠNO opravljenega preskušanja ali kontroliranja.</w:t>
            </w:r>
          </w:p>
          <w:p w14:paraId="5F97DC67" w14:textId="77777777" w:rsidR="004701DC" w:rsidRPr="000652F0" w:rsidRDefault="004701DC" w:rsidP="004701DC">
            <w:pPr>
              <w:jc w:val="both"/>
              <w:rPr>
                <w:rFonts w:ascii="Arial Narrow" w:eastAsia="ArialNarrow" w:hAnsi="Arial Narrow" w:cs="Arial"/>
                <w:sz w:val="22"/>
                <w:szCs w:val="22"/>
              </w:rPr>
            </w:pPr>
          </w:p>
          <w:p w14:paraId="5FEF45F7" w14:textId="77777777" w:rsidR="004701DC" w:rsidRPr="000652F0" w:rsidRDefault="004701DC" w:rsidP="004701DC">
            <w:pPr>
              <w:jc w:val="both"/>
              <w:rPr>
                <w:rFonts w:ascii="Arial Narrow" w:eastAsia="ArialNarrow" w:hAnsi="Arial Narrow" w:cs="Arial"/>
                <w:sz w:val="22"/>
                <w:szCs w:val="22"/>
              </w:rPr>
            </w:pPr>
            <w:r w:rsidRPr="000652F0">
              <w:rPr>
                <w:rFonts w:ascii="Arial Narrow" w:eastAsia="ArialNarrow" w:hAnsi="Arial Narrow" w:cs="Arial"/>
                <w:b/>
                <w:sz w:val="22"/>
                <w:szCs w:val="22"/>
              </w:rPr>
              <w:t xml:space="preserve">[2] </w:t>
            </w:r>
            <w:r w:rsidRPr="000652F0">
              <w:rPr>
                <w:rFonts w:ascii="Arial Narrow" w:eastAsia="ArialNarrow" w:hAnsi="Arial Narrow" w:cs="Arial"/>
                <w:sz w:val="22"/>
                <w:szCs w:val="22"/>
              </w:rPr>
              <w:t xml:space="preserve">Za z zahtevami </w:t>
            </w:r>
            <w:r w:rsidRPr="000652F0">
              <w:rPr>
                <w:rFonts w:ascii="Arial Narrow" w:hAnsi="Arial Narrow" w:cs="Arial"/>
                <w:i/>
                <w:sz w:val="22"/>
                <w:szCs w:val="22"/>
              </w:rPr>
              <w:t>standarda EN 1789</w:t>
            </w:r>
            <w:r w:rsidRPr="000652F0">
              <w:rPr>
                <w:rFonts w:ascii="Arial Narrow" w:hAnsi="Arial Narrow" w:cs="Arial"/>
                <w:sz w:val="22"/>
                <w:szCs w:val="22"/>
              </w:rPr>
              <w:t xml:space="preserve"> in s strani naročnika posebej ali drugače opredeljene zahteve, </w:t>
            </w:r>
            <w:r w:rsidRPr="000652F0">
              <w:rPr>
                <w:rFonts w:ascii="Arial Narrow" w:eastAsia="ArialNarrow" w:hAnsi="Arial Narrow" w:cs="Arial"/>
                <w:sz w:val="22"/>
                <w:szCs w:val="22"/>
              </w:rPr>
              <w:t xml:space="preserve">USPEŠNO opravljena preskušanja ali kontroliranja, imamo pridobljena oz. bomo pridobili pisna dokazila, izdana od, skladno z zahtevami naročnika akreditiranih ali pooblaščenih izdajateljev oz. izvajalcev preskušanj ali kontrol. </w:t>
            </w:r>
          </w:p>
          <w:p w14:paraId="795BF9CE" w14:textId="77777777" w:rsidR="004701DC" w:rsidRPr="000652F0" w:rsidRDefault="004701DC" w:rsidP="004701DC">
            <w:pPr>
              <w:jc w:val="both"/>
              <w:rPr>
                <w:rFonts w:ascii="Arial Narrow" w:eastAsia="ArialNarrow" w:hAnsi="Arial Narrow" w:cs="Arial"/>
                <w:sz w:val="22"/>
                <w:szCs w:val="22"/>
              </w:rPr>
            </w:pPr>
          </w:p>
          <w:p w14:paraId="588B5550" w14:textId="77777777" w:rsidR="004701DC" w:rsidRPr="000652F0" w:rsidRDefault="004701DC" w:rsidP="004701DC">
            <w:pPr>
              <w:jc w:val="both"/>
              <w:rPr>
                <w:rFonts w:ascii="Arial Narrow" w:eastAsia="ArialNarrow" w:hAnsi="Arial Narrow" w:cs="Arial"/>
                <w:sz w:val="22"/>
                <w:szCs w:val="22"/>
              </w:rPr>
            </w:pPr>
            <w:r w:rsidRPr="000652F0">
              <w:rPr>
                <w:rFonts w:ascii="Arial Narrow" w:eastAsia="ArialNarrow" w:hAnsi="Arial Narrow" w:cs="Arial"/>
                <w:b/>
                <w:sz w:val="22"/>
                <w:szCs w:val="22"/>
              </w:rPr>
              <w:t>[3]</w:t>
            </w:r>
            <w:r w:rsidRPr="000652F0">
              <w:rPr>
                <w:rFonts w:ascii="Arial Narrow" w:eastAsia="ArialNarrow" w:hAnsi="Arial Narrow" w:cs="Arial"/>
                <w:sz w:val="22"/>
                <w:szCs w:val="22"/>
              </w:rPr>
              <w:t xml:space="preserve"> Vsa dokazila so/bodo na zahtevo naročnika dostopna v pisni obliki najkasneje do dne primopredaje vozila naročniku.</w:t>
            </w:r>
          </w:p>
          <w:p w14:paraId="7454B31A" w14:textId="77777777" w:rsidR="004701DC" w:rsidRPr="000652F0" w:rsidRDefault="004701DC" w:rsidP="004701DC">
            <w:pPr>
              <w:jc w:val="both"/>
              <w:rPr>
                <w:rFonts w:ascii="Arial Narrow" w:hAnsi="Arial Narrow" w:cs="Arial"/>
                <w:sz w:val="22"/>
                <w:szCs w:val="22"/>
              </w:rPr>
            </w:pPr>
          </w:p>
          <w:p w14:paraId="7067F2DD" w14:textId="77777777" w:rsidR="004701DC" w:rsidRPr="000652F0" w:rsidRDefault="004701DC" w:rsidP="004701DC">
            <w:pPr>
              <w:jc w:val="both"/>
              <w:rPr>
                <w:rFonts w:ascii="Arial Narrow" w:hAnsi="Arial Narrow" w:cs="Arial"/>
                <w:sz w:val="22"/>
                <w:szCs w:val="22"/>
              </w:rPr>
            </w:pPr>
            <w:r w:rsidRPr="000652F0">
              <w:rPr>
                <w:rFonts w:ascii="Arial Narrow" w:eastAsia="ArialNarrow" w:hAnsi="Arial Narrow" w:cs="Arial"/>
                <w:b/>
                <w:sz w:val="22"/>
                <w:szCs w:val="22"/>
              </w:rPr>
              <w:t xml:space="preserve">[4] </w:t>
            </w:r>
            <w:r w:rsidRPr="000652F0">
              <w:rPr>
                <w:rFonts w:ascii="Arial Narrow" w:hAnsi="Arial Narrow" w:cs="Arial"/>
                <w:sz w:val="22"/>
                <w:szCs w:val="22"/>
              </w:rPr>
              <w:t>Ponujeno/dobavljeno reševalno vozilo v celoti zadošča v R. Sloveniji veljavnim predpisom za uporabo v cestnem prometu in za namen reševalnega vozila tipa B.</w:t>
            </w:r>
          </w:p>
          <w:p w14:paraId="5EDD0364" w14:textId="77777777" w:rsidR="004701DC" w:rsidRPr="000652F0" w:rsidRDefault="004701DC" w:rsidP="004701DC">
            <w:pPr>
              <w:jc w:val="both"/>
              <w:rPr>
                <w:rFonts w:ascii="Arial Narrow" w:hAnsi="Arial Narrow" w:cs="Arial"/>
                <w:sz w:val="22"/>
                <w:szCs w:val="22"/>
              </w:rPr>
            </w:pPr>
          </w:p>
        </w:tc>
      </w:tr>
      <w:tr w:rsidR="004701DC" w:rsidRPr="000652F0" w14:paraId="00F9854F" w14:textId="77777777" w:rsidTr="00CC087F">
        <w:trPr>
          <w:jc w:val="center"/>
        </w:trPr>
        <w:tc>
          <w:tcPr>
            <w:tcW w:w="9104" w:type="dxa"/>
          </w:tcPr>
          <w:p w14:paraId="7C363F52" w14:textId="77777777" w:rsidR="004701DC" w:rsidRPr="000652F0" w:rsidRDefault="004701DC" w:rsidP="004701DC">
            <w:pPr>
              <w:pBdr>
                <w:top w:val="single" w:sz="4" w:space="1" w:color="auto"/>
              </w:pBdr>
              <w:jc w:val="both"/>
              <w:rPr>
                <w:rFonts w:ascii="Arial Narrow" w:eastAsia="ArialNarrow" w:hAnsi="Arial Narrow" w:cs="Arial"/>
                <w:sz w:val="22"/>
                <w:szCs w:val="22"/>
              </w:rPr>
            </w:pPr>
          </w:p>
          <w:p w14:paraId="48282A25" w14:textId="77777777" w:rsidR="004701DC" w:rsidRPr="000652F0" w:rsidRDefault="004701DC" w:rsidP="003772E6">
            <w:pPr>
              <w:numPr>
                <w:ilvl w:val="0"/>
                <w:numId w:val="42"/>
              </w:numPr>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Predelovalec/opremljevalec reševalnega vozila: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r w:rsidRPr="000652F0">
              <w:rPr>
                <w:rFonts w:ascii="Arial Narrow" w:eastAsia="Calibri" w:hAnsi="Arial Narrow" w:cs="Calibri"/>
                <w:bCs/>
                <w:iCs/>
                <w:sz w:val="22"/>
                <w:szCs w:val="22"/>
                <w:lang w:eastAsia="en-US"/>
              </w:rPr>
              <w:t>.</w:t>
            </w:r>
          </w:p>
          <w:p w14:paraId="47E5A2EF" w14:textId="77777777" w:rsidR="004701DC" w:rsidRPr="000652F0" w:rsidRDefault="004701DC" w:rsidP="004701DC">
            <w:pPr>
              <w:jc w:val="both"/>
              <w:rPr>
                <w:rFonts w:ascii="Arial Narrow" w:eastAsia="Calibri" w:hAnsi="Arial Narrow" w:cs="Arial"/>
                <w:sz w:val="22"/>
                <w:szCs w:val="22"/>
                <w:lang w:eastAsia="en-US"/>
              </w:rPr>
            </w:pPr>
          </w:p>
          <w:p w14:paraId="4FA88E54" w14:textId="77777777" w:rsidR="004701DC" w:rsidRPr="000652F0" w:rsidRDefault="004701DC" w:rsidP="003772E6">
            <w:pPr>
              <w:numPr>
                <w:ilvl w:val="0"/>
                <w:numId w:val="42"/>
              </w:numPr>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Komercialno ime/oznaka reševalnega vozila (predelave/dodelave):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r w:rsidRPr="000652F0">
              <w:rPr>
                <w:rFonts w:ascii="Arial Narrow" w:eastAsia="Calibri" w:hAnsi="Arial Narrow" w:cs="Calibri"/>
                <w:bCs/>
                <w:iCs/>
                <w:sz w:val="22"/>
                <w:szCs w:val="22"/>
                <w:lang w:eastAsia="en-US"/>
              </w:rPr>
              <w:t>.</w:t>
            </w:r>
          </w:p>
          <w:p w14:paraId="10690EC0" w14:textId="77777777" w:rsidR="004701DC" w:rsidRPr="000652F0" w:rsidRDefault="004701DC" w:rsidP="004701DC">
            <w:pPr>
              <w:jc w:val="both"/>
              <w:rPr>
                <w:rFonts w:ascii="Arial Narrow" w:eastAsia="Calibri" w:hAnsi="Arial Narrow" w:cs="Arial"/>
                <w:sz w:val="22"/>
                <w:szCs w:val="22"/>
                <w:lang w:eastAsia="en-US"/>
              </w:rPr>
            </w:pPr>
          </w:p>
          <w:p w14:paraId="2967943F" w14:textId="77777777" w:rsidR="004701DC" w:rsidRPr="000652F0" w:rsidRDefault="004701DC" w:rsidP="003772E6">
            <w:pPr>
              <w:numPr>
                <w:ilvl w:val="0"/>
                <w:numId w:val="42"/>
              </w:numPr>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Število, naročnikom že predanih primerljivih reševalnih vozil:</w:t>
            </w:r>
            <w:r w:rsidRPr="000652F0">
              <w:rPr>
                <w:rFonts w:ascii="Arial Narrow" w:eastAsia="Calibri" w:hAnsi="Arial Narrow" w:cs="Calibri"/>
                <w:bCs/>
                <w:iCs/>
                <w:sz w:val="22"/>
                <w:szCs w:val="22"/>
                <w:lang w:eastAsia="en-US"/>
              </w:rPr>
              <w:t xml:space="preserve">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r w:rsidRPr="000652F0">
              <w:rPr>
                <w:rFonts w:ascii="Arial Narrow" w:eastAsia="Calibri" w:hAnsi="Arial Narrow" w:cs="Calibri"/>
                <w:bCs/>
                <w:iCs/>
                <w:sz w:val="22"/>
                <w:szCs w:val="22"/>
                <w:lang w:eastAsia="en-US"/>
              </w:rPr>
              <w:t>.</w:t>
            </w:r>
          </w:p>
          <w:p w14:paraId="05AF0D15" w14:textId="77777777" w:rsidR="004701DC" w:rsidRPr="000652F0" w:rsidRDefault="004701DC" w:rsidP="004701DC">
            <w:pPr>
              <w:jc w:val="both"/>
              <w:rPr>
                <w:rFonts w:ascii="Arial Narrow" w:eastAsia="Calibri" w:hAnsi="Arial Narrow" w:cs="Arial"/>
                <w:sz w:val="22"/>
                <w:szCs w:val="22"/>
                <w:lang w:eastAsia="en-US"/>
              </w:rPr>
            </w:pPr>
          </w:p>
          <w:p w14:paraId="27958A17" w14:textId="77777777" w:rsidR="004701DC" w:rsidRPr="000652F0" w:rsidRDefault="004701DC" w:rsidP="003772E6">
            <w:pPr>
              <w:numPr>
                <w:ilvl w:val="0"/>
                <w:numId w:val="42"/>
              </w:numPr>
              <w:spacing w:line="360" w:lineRule="auto"/>
              <w:ind w:left="714" w:hanging="357"/>
              <w:jc w:val="both"/>
              <w:rPr>
                <w:rFonts w:ascii="Arial Narrow" w:eastAsia="Calibri" w:hAnsi="Arial Narrow" w:cs="Arial"/>
                <w:sz w:val="22"/>
                <w:szCs w:val="22"/>
                <w:lang w:eastAsia="en-US"/>
              </w:rPr>
            </w:pPr>
            <w:r w:rsidRPr="000652F0">
              <w:rPr>
                <w:rFonts w:ascii="Arial Narrow" w:eastAsia="ArialNarrow" w:hAnsi="Arial Narrow" w:cs="Arial"/>
                <w:sz w:val="22"/>
                <w:szCs w:val="22"/>
                <w:lang w:eastAsia="en-US"/>
              </w:rPr>
              <w:t xml:space="preserve">Podrobni podatki o uspešno opravljenem preskušanju z zahtevami iz tč. 4.5.9 in 5.4 </w:t>
            </w:r>
            <w:r w:rsidRPr="000652F0">
              <w:rPr>
                <w:rFonts w:ascii="Arial Narrow" w:eastAsia="ArialNarrow" w:hAnsi="Arial Narrow" w:cs="Arial"/>
                <w:i/>
                <w:sz w:val="22"/>
                <w:szCs w:val="22"/>
                <w:lang w:eastAsia="en-US"/>
              </w:rPr>
              <w:t xml:space="preserve">standarda EN 1789 </w:t>
            </w:r>
            <w:r w:rsidRPr="000652F0">
              <w:rPr>
                <w:rFonts w:ascii="Arial Narrow" w:eastAsia="ArialNarrow" w:hAnsi="Arial Narrow" w:cs="Arial"/>
                <w:sz w:val="22"/>
                <w:szCs w:val="22"/>
                <w:lang w:eastAsia="en-US"/>
              </w:rPr>
              <w:t>se nahajajo v poročilu o preskušanju* št.</w:t>
            </w:r>
            <w:r w:rsidRPr="000652F0">
              <w:rPr>
                <w:rFonts w:ascii="Arial Narrow" w:eastAsia="Calibri" w:hAnsi="Arial Narrow" w:cs="Calibri"/>
                <w:b/>
                <w:bCs/>
                <w:iCs/>
                <w:sz w:val="22"/>
                <w:szCs w:val="22"/>
                <w:lang w:eastAsia="en-US"/>
              </w:rPr>
              <w:t xml:space="preserve">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r w:rsidRPr="000652F0">
              <w:rPr>
                <w:rFonts w:ascii="Arial Narrow" w:eastAsia="Calibri" w:hAnsi="Arial Narrow" w:cs="Calibri"/>
                <w:bCs/>
                <w:iCs/>
                <w:sz w:val="22"/>
                <w:szCs w:val="22"/>
                <w:lang w:eastAsia="en-US"/>
              </w:rPr>
              <w:t xml:space="preserve">, izdanem s strani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r w:rsidRPr="000652F0">
              <w:rPr>
                <w:rFonts w:ascii="Arial Narrow" w:eastAsia="Calibri" w:hAnsi="Arial Narrow" w:cs="Calibri"/>
                <w:bCs/>
                <w:iCs/>
                <w:sz w:val="22"/>
                <w:szCs w:val="22"/>
                <w:lang w:eastAsia="en-US"/>
              </w:rPr>
              <w:t xml:space="preserve">, dne </w:t>
            </w:r>
            <w:r w:rsidRPr="000652F0">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0652F0">
              <w:rPr>
                <w:rFonts w:ascii="Arial Narrow" w:eastAsia="Calibri" w:hAnsi="Arial Narrow" w:cs="Calibri"/>
                <w:b/>
                <w:bCs/>
                <w:iCs/>
                <w:sz w:val="22"/>
                <w:szCs w:val="22"/>
                <w:lang w:eastAsia="en-US"/>
              </w:rPr>
              <w:instrText xml:space="preserve"> FORMTEXT </w:instrText>
            </w:r>
            <w:r w:rsidRPr="000652F0">
              <w:rPr>
                <w:rFonts w:ascii="Arial Narrow" w:eastAsia="Calibri" w:hAnsi="Arial Narrow" w:cs="Calibri"/>
                <w:b/>
                <w:bCs/>
                <w:iCs/>
                <w:sz w:val="22"/>
                <w:szCs w:val="22"/>
                <w:lang w:eastAsia="en-US"/>
              </w:rPr>
            </w:r>
            <w:r w:rsidRPr="000652F0">
              <w:rPr>
                <w:rFonts w:ascii="Arial Narrow" w:eastAsia="Calibri" w:hAnsi="Arial Narrow" w:cs="Calibri"/>
                <w:b/>
                <w:bCs/>
                <w:iCs/>
                <w:sz w:val="22"/>
                <w:szCs w:val="22"/>
                <w:lang w:eastAsia="en-US"/>
              </w:rPr>
              <w:fldChar w:fldCharType="separate"/>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noProof/>
                <w:sz w:val="22"/>
                <w:szCs w:val="22"/>
                <w:lang w:eastAsia="en-US"/>
              </w:rPr>
              <w:t> </w:t>
            </w:r>
            <w:r w:rsidRPr="000652F0">
              <w:rPr>
                <w:rFonts w:ascii="Arial Narrow" w:eastAsia="Calibri" w:hAnsi="Arial Narrow" w:cs="Calibri"/>
                <w:b/>
                <w:bCs/>
                <w:iCs/>
                <w:sz w:val="22"/>
                <w:szCs w:val="22"/>
                <w:lang w:eastAsia="en-US"/>
              </w:rPr>
              <w:fldChar w:fldCharType="end"/>
            </w:r>
            <w:r w:rsidRPr="000652F0">
              <w:rPr>
                <w:rFonts w:ascii="Arial Narrow" w:eastAsia="Calibri" w:hAnsi="Arial Narrow" w:cs="Calibri"/>
                <w:bCs/>
                <w:iCs/>
                <w:sz w:val="22"/>
                <w:szCs w:val="22"/>
                <w:lang w:eastAsia="en-US"/>
              </w:rPr>
              <w:t>.</w:t>
            </w:r>
          </w:p>
          <w:p w14:paraId="2EDF5552" w14:textId="77777777" w:rsidR="004701DC" w:rsidRPr="000652F0" w:rsidRDefault="004701DC" w:rsidP="004701DC">
            <w:pPr>
              <w:jc w:val="both"/>
              <w:rPr>
                <w:rFonts w:ascii="Arial Narrow" w:eastAsia="Calibri" w:hAnsi="Arial Narrow" w:cs="Arial"/>
                <w:sz w:val="22"/>
                <w:szCs w:val="22"/>
              </w:rPr>
            </w:pPr>
          </w:p>
          <w:p w14:paraId="48D8F0C6" w14:textId="77777777" w:rsidR="004701DC" w:rsidRPr="000652F0" w:rsidRDefault="004701DC" w:rsidP="004701DC">
            <w:pPr>
              <w:jc w:val="both"/>
              <w:rPr>
                <w:rFonts w:ascii="Arial Narrow" w:eastAsia="Calibri" w:hAnsi="Arial Narrow" w:cs="Arial"/>
                <w:sz w:val="22"/>
                <w:szCs w:val="22"/>
              </w:rPr>
            </w:pPr>
          </w:p>
          <w:p w14:paraId="4599A86E" w14:textId="77777777" w:rsidR="004701DC" w:rsidRPr="000652F0" w:rsidRDefault="004701DC" w:rsidP="004701DC">
            <w:pPr>
              <w:jc w:val="both"/>
              <w:rPr>
                <w:rFonts w:ascii="Arial Narrow" w:eastAsia="Calibri" w:hAnsi="Arial Narrow" w:cs="Arial"/>
                <w:sz w:val="22"/>
                <w:szCs w:val="22"/>
              </w:rPr>
            </w:pPr>
          </w:p>
          <w:p w14:paraId="32DF6F42" w14:textId="77777777" w:rsidR="004701DC" w:rsidRPr="000652F0" w:rsidRDefault="004701DC" w:rsidP="004701DC">
            <w:pPr>
              <w:jc w:val="both"/>
              <w:rPr>
                <w:rFonts w:ascii="Arial Narrow" w:eastAsia="Calibri" w:hAnsi="Arial Narrow" w:cs="Arial"/>
                <w:sz w:val="22"/>
                <w:szCs w:val="22"/>
              </w:rPr>
            </w:pPr>
          </w:p>
          <w:p w14:paraId="40BC1503" w14:textId="77777777" w:rsidR="004701DC" w:rsidRPr="000652F0" w:rsidRDefault="004701DC" w:rsidP="004701DC">
            <w:pPr>
              <w:jc w:val="both"/>
              <w:rPr>
                <w:rFonts w:ascii="Arial Narrow" w:eastAsia="Calibri" w:hAnsi="Arial Narrow" w:cs="Arial"/>
                <w:sz w:val="22"/>
                <w:szCs w:val="22"/>
              </w:rPr>
            </w:pPr>
            <w:r w:rsidRPr="000652F0">
              <w:rPr>
                <w:rFonts w:ascii="Arial Narrow" w:eastAsia="Calibri" w:hAnsi="Arial Narrow" w:cs="Arial"/>
                <w:sz w:val="22"/>
                <w:szCs w:val="22"/>
              </w:rPr>
              <w:t>Izdano v:</w:t>
            </w:r>
            <w:r w:rsidRPr="000652F0">
              <w:rPr>
                <w:rFonts w:ascii="Arial Narrow" w:hAnsi="Arial Narrow" w:cs="Calibri"/>
                <w:bCs/>
                <w:iCs/>
                <w:sz w:val="22"/>
                <w:szCs w:val="22"/>
              </w:rPr>
              <w:t xml:space="preserve"> </w:t>
            </w:r>
            <w:r w:rsidRPr="000652F0">
              <w:rPr>
                <w:rFonts w:ascii="Arial Narrow" w:hAnsi="Arial Narrow" w:cs="Calibri"/>
                <w:b/>
                <w:bCs/>
                <w:iCs/>
                <w:sz w:val="22"/>
                <w:szCs w:val="22"/>
              </w:rPr>
              <w:t>____________________</w:t>
            </w:r>
            <w:r w:rsidRPr="000652F0">
              <w:rPr>
                <w:rFonts w:ascii="Arial Narrow" w:hAnsi="Arial Narrow" w:cs="Arial"/>
                <w:sz w:val="22"/>
                <w:szCs w:val="22"/>
              </w:rPr>
              <w:t>, dne _______________</w:t>
            </w:r>
          </w:p>
          <w:p w14:paraId="0A7EEC5C" w14:textId="77777777" w:rsidR="004701DC" w:rsidRPr="000652F0" w:rsidRDefault="004701DC" w:rsidP="004701DC">
            <w:pPr>
              <w:jc w:val="both"/>
              <w:rPr>
                <w:rFonts w:ascii="Arial Narrow" w:eastAsia="Calibri" w:hAnsi="Arial Narrow" w:cs="Arial"/>
                <w:sz w:val="22"/>
                <w:szCs w:val="22"/>
              </w:rPr>
            </w:pPr>
          </w:p>
          <w:p w14:paraId="423E37D9" w14:textId="77777777" w:rsidR="004701DC" w:rsidRPr="000652F0" w:rsidRDefault="004701DC" w:rsidP="004701DC">
            <w:pPr>
              <w:jc w:val="both"/>
              <w:rPr>
                <w:rFonts w:ascii="Arial Narrow" w:eastAsia="Calibri" w:hAnsi="Arial Narrow" w:cs="Arial"/>
                <w:sz w:val="20"/>
                <w:szCs w:val="20"/>
              </w:rPr>
            </w:pPr>
            <w:r w:rsidRPr="000652F0">
              <w:rPr>
                <w:rFonts w:ascii="Arial Narrow" w:eastAsia="Calibri" w:hAnsi="Arial Narrow" w:cs="Arial"/>
                <w:sz w:val="20"/>
                <w:szCs w:val="20"/>
              </w:rPr>
              <w:t xml:space="preserve">                                                                                                                                                    žig in podpis</w:t>
            </w:r>
          </w:p>
          <w:p w14:paraId="67F16309" w14:textId="77777777" w:rsidR="004701DC" w:rsidRPr="000652F0" w:rsidRDefault="004701DC" w:rsidP="004701DC">
            <w:pPr>
              <w:jc w:val="both"/>
              <w:rPr>
                <w:rFonts w:ascii="Arial Narrow" w:eastAsia="Calibri" w:hAnsi="Arial Narrow" w:cs="Arial"/>
                <w:sz w:val="20"/>
                <w:szCs w:val="20"/>
              </w:rPr>
            </w:pPr>
            <w:r w:rsidRPr="000652F0">
              <w:rPr>
                <w:rFonts w:ascii="Arial Narrow" w:eastAsia="Calibri" w:hAnsi="Arial Narrow" w:cs="Arial"/>
                <w:sz w:val="20"/>
                <w:szCs w:val="20"/>
              </w:rPr>
              <w:t xml:space="preserve">                                                                                                                                    pooblaščene osebe predelovalca /</w:t>
            </w:r>
          </w:p>
          <w:p w14:paraId="32713CFE" w14:textId="77777777" w:rsidR="004701DC" w:rsidRPr="000652F0" w:rsidRDefault="004701DC" w:rsidP="004701DC">
            <w:pPr>
              <w:jc w:val="both"/>
              <w:rPr>
                <w:rFonts w:ascii="Arial Narrow" w:eastAsia="Calibri" w:hAnsi="Arial Narrow" w:cs="Arial"/>
                <w:sz w:val="20"/>
                <w:szCs w:val="20"/>
              </w:rPr>
            </w:pPr>
            <w:r w:rsidRPr="000652F0">
              <w:rPr>
                <w:rFonts w:ascii="Arial Narrow" w:hAnsi="Arial Narrow" w:cs="Arial"/>
                <w:b/>
                <w:sz w:val="20"/>
                <w:szCs w:val="20"/>
              </w:rPr>
              <w:t>*</w:t>
            </w:r>
            <w:r w:rsidRPr="000652F0">
              <w:rPr>
                <w:rFonts w:ascii="Arial Narrow" w:hAnsi="Arial Narrow" w:cs="Arial"/>
                <w:sz w:val="20"/>
                <w:szCs w:val="20"/>
              </w:rPr>
              <w:t xml:space="preserve"> potrebno podati osnovno (vodilno) poročilo o preskušanju                                        </w:t>
            </w:r>
            <w:r w:rsidRPr="000652F0">
              <w:rPr>
                <w:rFonts w:ascii="Arial Narrow" w:eastAsia="Calibri" w:hAnsi="Arial Narrow" w:cs="Arial"/>
                <w:sz w:val="20"/>
                <w:szCs w:val="20"/>
              </w:rPr>
              <w:t>dodelovalca / opremljevalca RV</w:t>
            </w:r>
          </w:p>
          <w:p w14:paraId="3D3DA541" w14:textId="77777777" w:rsidR="004701DC" w:rsidRPr="000652F0" w:rsidRDefault="004701DC" w:rsidP="004701DC">
            <w:pPr>
              <w:jc w:val="both"/>
              <w:rPr>
                <w:rFonts w:ascii="Arial Narrow" w:eastAsia="Calibri" w:hAnsi="Arial Narrow" w:cs="Arial"/>
                <w:sz w:val="22"/>
                <w:szCs w:val="22"/>
              </w:rPr>
            </w:pPr>
          </w:p>
        </w:tc>
      </w:tr>
    </w:tbl>
    <w:p w14:paraId="7F7BE13E" w14:textId="77777777" w:rsidR="004701DC" w:rsidRPr="000652F0" w:rsidRDefault="004701DC" w:rsidP="004701DC"/>
    <w:p w14:paraId="4E7CF48B" w14:textId="77777777" w:rsidR="003D12CA" w:rsidRPr="000652F0" w:rsidRDefault="003D12CA" w:rsidP="003B742D"/>
    <w:p w14:paraId="109101A0" w14:textId="77777777" w:rsidR="007F49CB" w:rsidRDefault="007F49CB" w:rsidP="003B742D">
      <w:pPr>
        <w:sectPr w:rsidR="007F49CB" w:rsidSect="004701DC">
          <w:pgSz w:w="11906" w:h="16838" w:code="9"/>
          <w:pgMar w:top="1418" w:right="1134" w:bottom="1134" w:left="1418" w:header="851" w:footer="454" w:gutter="0"/>
          <w:cols w:space="708"/>
          <w:titlePg/>
          <w:docGrid w:linePitch="360"/>
        </w:sect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270DC" w:rsidRPr="004528A7" w14:paraId="23AF387F" w14:textId="77777777" w:rsidTr="00266EDA">
        <w:trPr>
          <w:trHeight w:hRule="exact" w:val="510"/>
        </w:trPr>
        <w:tc>
          <w:tcPr>
            <w:tcW w:w="9356" w:type="dxa"/>
          </w:tcPr>
          <w:p w14:paraId="762BE190" w14:textId="77777777" w:rsidR="001270DC" w:rsidRPr="004528A7" w:rsidRDefault="001270DC" w:rsidP="001270DC">
            <w:pPr>
              <w:jc w:val="both"/>
              <w:rPr>
                <w:rFonts w:ascii="Arial Narrow" w:hAnsi="Arial Narrow"/>
                <w:b/>
                <w:sz w:val="22"/>
                <w:szCs w:val="22"/>
              </w:rPr>
            </w:pPr>
            <w:r w:rsidRPr="004528A7">
              <w:rPr>
                <w:rFonts w:ascii="Arial Narrow" w:hAnsi="Arial Narrow"/>
                <w:b/>
                <w:sz w:val="22"/>
                <w:szCs w:val="22"/>
              </w:rPr>
              <w:lastRenderedPageBreak/>
              <w:t xml:space="preserve">PRILOGA 7 K OBRAZCU 1                                           IZJAVA GARANCIJA, VZDRŽEVANJE, SERVISIRANJE </w:t>
            </w:r>
          </w:p>
          <w:p w14:paraId="0C794741" w14:textId="77777777" w:rsidR="001270DC" w:rsidRPr="004528A7" w:rsidRDefault="001270DC" w:rsidP="001270DC">
            <w:pPr>
              <w:jc w:val="both"/>
              <w:rPr>
                <w:rFonts w:ascii="Arial Narrow" w:hAnsi="Arial Narrow"/>
                <w:b/>
                <w:sz w:val="22"/>
                <w:szCs w:val="22"/>
              </w:rPr>
            </w:pPr>
            <w:r w:rsidRPr="004528A7">
              <w:rPr>
                <w:rFonts w:ascii="Arial Narrow" w:hAnsi="Arial Narrow"/>
                <w:b/>
                <w:sz w:val="22"/>
                <w:szCs w:val="22"/>
              </w:rPr>
              <w:t xml:space="preserve">                                                                                        in POPRAVILA  OPREME ZA TRANSPORT PACIENTOV</w:t>
            </w:r>
          </w:p>
        </w:tc>
      </w:tr>
    </w:tbl>
    <w:p w14:paraId="1417163D" w14:textId="77777777" w:rsidR="001270DC" w:rsidRPr="004528A7" w:rsidRDefault="001270DC" w:rsidP="001270DC">
      <w:pPr>
        <w:jc w:val="both"/>
        <w:rPr>
          <w:rFonts w:ascii="Arial Narrow" w:hAnsi="Arial Narrow"/>
        </w:rPr>
      </w:pPr>
    </w:p>
    <w:p w14:paraId="54BCDB2E" w14:textId="77777777" w:rsidR="001270DC" w:rsidRPr="004528A7" w:rsidRDefault="001270DC" w:rsidP="001270DC">
      <w:pPr>
        <w:jc w:val="both"/>
        <w:rPr>
          <w:rFonts w:ascii="Arial Narrow" w:hAnsi="Arial Narrow"/>
        </w:rPr>
      </w:pPr>
    </w:p>
    <w:p w14:paraId="6C315650" w14:textId="77777777" w:rsidR="001270DC" w:rsidRPr="004528A7" w:rsidRDefault="001270DC" w:rsidP="001270DC">
      <w:pPr>
        <w:jc w:val="both"/>
        <w:rPr>
          <w:rFonts w:ascii="Arial Narrow" w:hAnsi="Arial Narrow"/>
        </w:rPr>
      </w:pPr>
      <w:r w:rsidRPr="004528A7">
        <w:rPr>
          <w:rFonts w:ascii="Arial Narrow" w:hAnsi="Arial Narrow"/>
          <w:b/>
        </w:rPr>
        <w:t>Naziv in naslov: _______________________________________________________________________</w:t>
      </w:r>
    </w:p>
    <w:p w14:paraId="3BC93CC4" w14:textId="77777777" w:rsidR="001270DC" w:rsidRPr="004528A7" w:rsidRDefault="001270DC" w:rsidP="001270DC">
      <w:pPr>
        <w:rPr>
          <w:rFonts w:ascii="Arial Narrow" w:hAnsi="Arial Narrow"/>
          <w:sz w:val="18"/>
          <w:szCs w:val="18"/>
        </w:rPr>
      </w:pPr>
      <w:r w:rsidRPr="004528A7">
        <w:rPr>
          <w:rFonts w:ascii="Arial Narrow" w:hAnsi="Arial Narrow"/>
          <w:sz w:val="18"/>
          <w:szCs w:val="18"/>
        </w:rPr>
        <w:t xml:space="preserve">                                                                                                                 (ponudnik)</w:t>
      </w:r>
    </w:p>
    <w:p w14:paraId="322CEEDD" w14:textId="77777777" w:rsidR="001270DC" w:rsidRPr="004528A7" w:rsidRDefault="001270DC" w:rsidP="001270DC">
      <w:pPr>
        <w:rPr>
          <w:rFonts w:ascii="Arial Narrow" w:eastAsia="ArialNarrow" w:hAnsi="Arial Narrow" w:cs="Arial"/>
        </w:rPr>
      </w:pPr>
    </w:p>
    <w:p w14:paraId="00D46EF4" w14:textId="77777777" w:rsidR="001270DC" w:rsidRPr="004528A7" w:rsidRDefault="001270DC" w:rsidP="001270DC">
      <w:pPr>
        <w:rPr>
          <w:rFonts w:ascii="Arial Narrow" w:hAnsi="Arial Narrow" w:cs="Calibri"/>
          <w:bCs/>
          <w:iCs/>
        </w:rPr>
      </w:pPr>
      <w:r w:rsidRPr="004528A7">
        <w:rPr>
          <w:rFonts w:ascii="Arial Narrow" w:eastAsia="ArialNarrow" w:hAnsi="Arial Narrow" w:cs="Arial"/>
        </w:rPr>
        <w:t xml:space="preserve">Številka javnega naročila (JN), na katero se izjava nanaša: </w:t>
      </w:r>
      <w:r w:rsidRPr="004528A7">
        <w:rPr>
          <w:rFonts w:ascii="Arial Narrow" w:hAnsi="Arial Narrow" w:cs="Calibri"/>
          <w:b/>
          <w:bCs/>
          <w:iCs/>
        </w:rPr>
        <w:fldChar w:fldCharType="begin">
          <w:ffData>
            <w:name w:val=""/>
            <w:enabled/>
            <w:calcOnExit w:val="0"/>
            <w:textInput>
              <w:type w:val="number"/>
              <w:maxLength w:val="4"/>
            </w:textInput>
          </w:ffData>
        </w:fldChar>
      </w:r>
      <w:r w:rsidRPr="004528A7">
        <w:rPr>
          <w:rFonts w:ascii="Arial Narrow" w:hAnsi="Arial Narrow" w:cs="Calibri"/>
          <w:b/>
          <w:bCs/>
          <w:iCs/>
        </w:rPr>
        <w:instrText xml:space="preserve"> FORMTEXT </w:instrText>
      </w:r>
      <w:r w:rsidRPr="004528A7">
        <w:rPr>
          <w:rFonts w:ascii="Arial Narrow" w:hAnsi="Arial Narrow" w:cs="Calibri"/>
          <w:b/>
          <w:bCs/>
          <w:iCs/>
        </w:rPr>
      </w:r>
      <w:r w:rsidRPr="004528A7">
        <w:rPr>
          <w:rFonts w:ascii="Arial Narrow" w:hAnsi="Arial Narrow" w:cs="Calibri"/>
          <w:b/>
          <w:bCs/>
          <w:iCs/>
        </w:rPr>
        <w:fldChar w:fldCharType="separate"/>
      </w:r>
      <w:r w:rsidRPr="004528A7">
        <w:rPr>
          <w:rFonts w:ascii="Arial Narrow" w:hAnsi="Arial Narrow" w:cs="Calibri"/>
          <w:b/>
          <w:bCs/>
          <w:iCs/>
          <w:noProof/>
        </w:rPr>
        <w:t> </w:t>
      </w:r>
      <w:r w:rsidRPr="004528A7">
        <w:rPr>
          <w:rFonts w:ascii="Arial Narrow" w:hAnsi="Arial Narrow" w:cs="Calibri"/>
          <w:b/>
          <w:bCs/>
          <w:iCs/>
          <w:noProof/>
        </w:rPr>
        <w:t> </w:t>
      </w:r>
      <w:r w:rsidRPr="004528A7">
        <w:rPr>
          <w:rFonts w:ascii="Arial Narrow" w:hAnsi="Arial Narrow" w:cs="Calibri"/>
          <w:b/>
          <w:bCs/>
          <w:iCs/>
          <w:noProof/>
        </w:rPr>
        <w:t> </w:t>
      </w:r>
      <w:r w:rsidRPr="004528A7">
        <w:rPr>
          <w:rFonts w:ascii="Arial Narrow" w:hAnsi="Arial Narrow" w:cs="Calibri"/>
          <w:b/>
          <w:bCs/>
          <w:iCs/>
          <w:noProof/>
        </w:rPr>
        <w:t> </w:t>
      </w:r>
      <w:r w:rsidRPr="004528A7">
        <w:rPr>
          <w:rFonts w:ascii="Arial Narrow" w:hAnsi="Arial Narrow" w:cs="Calibri"/>
          <w:b/>
          <w:bCs/>
          <w:iCs/>
        </w:rPr>
        <w:fldChar w:fldCharType="end"/>
      </w:r>
    </w:p>
    <w:p w14:paraId="70B131DF" w14:textId="77777777" w:rsidR="001270DC" w:rsidRPr="004528A7" w:rsidRDefault="001270DC" w:rsidP="001270DC">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1270DC" w:rsidRPr="004528A7" w14:paraId="3903DFFF" w14:textId="77777777" w:rsidTr="00266EDA">
        <w:tc>
          <w:tcPr>
            <w:tcW w:w="9356" w:type="dxa"/>
            <w:tcBorders>
              <w:top w:val="single" w:sz="4" w:space="0" w:color="auto"/>
              <w:left w:val="single" w:sz="4" w:space="0" w:color="auto"/>
              <w:bottom w:val="single" w:sz="4" w:space="0" w:color="auto"/>
              <w:right w:val="single" w:sz="4" w:space="0" w:color="auto"/>
            </w:tcBorders>
          </w:tcPr>
          <w:p w14:paraId="58D330CC" w14:textId="77777777" w:rsidR="001270DC" w:rsidRPr="004528A7" w:rsidRDefault="001270DC" w:rsidP="001270DC">
            <w:pPr>
              <w:spacing w:before="120" w:after="120"/>
              <w:jc w:val="center"/>
              <w:rPr>
                <w:rFonts w:ascii="Arial Narrow" w:hAnsi="Arial Narrow"/>
                <w:bCs/>
              </w:rPr>
            </w:pPr>
            <w:r w:rsidRPr="004528A7">
              <w:rPr>
                <w:rFonts w:ascii="Arial Narrow" w:hAnsi="Arial Narrow" w:cs="Arial"/>
                <w:b/>
                <w:sz w:val="32"/>
                <w:szCs w:val="32"/>
              </w:rPr>
              <w:t>I Z J A V L J A M O</w:t>
            </w:r>
          </w:p>
        </w:tc>
      </w:tr>
      <w:tr w:rsidR="001270DC" w:rsidRPr="004528A7" w14:paraId="5FC71302" w14:textId="77777777" w:rsidTr="00266EDA">
        <w:tc>
          <w:tcPr>
            <w:tcW w:w="9356" w:type="dxa"/>
            <w:tcBorders>
              <w:top w:val="single" w:sz="4" w:space="0" w:color="auto"/>
              <w:left w:val="single" w:sz="4" w:space="0" w:color="auto"/>
              <w:bottom w:val="single" w:sz="4" w:space="0" w:color="auto"/>
              <w:right w:val="single" w:sz="4" w:space="0" w:color="auto"/>
            </w:tcBorders>
          </w:tcPr>
          <w:p w14:paraId="64B503F7" w14:textId="77777777" w:rsidR="001270DC" w:rsidRPr="004528A7" w:rsidRDefault="001270DC" w:rsidP="001270DC">
            <w:pPr>
              <w:jc w:val="both"/>
              <w:rPr>
                <w:rFonts w:ascii="Arial Narrow" w:hAnsi="Arial Narrow"/>
                <w:bCs/>
              </w:rPr>
            </w:pPr>
            <w:r w:rsidRPr="004528A7">
              <w:rPr>
                <w:rFonts w:ascii="Arial Narrow" w:hAnsi="Arial Narrow" w:cs="ArialNarrow,Bold"/>
                <w:b/>
                <w:bCs/>
                <w:sz w:val="22"/>
                <w:szCs w:val="22"/>
              </w:rPr>
              <w:t>[1]</w:t>
            </w:r>
            <w:r w:rsidRPr="004528A7">
              <w:rPr>
                <w:rFonts w:ascii="Arial Narrow" w:hAnsi="Arial Narrow" w:cs="ArialNarrow,Bold"/>
                <w:bCs/>
                <w:sz w:val="22"/>
                <w:szCs w:val="22"/>
              </w:rPr>
              <w:t xml:space="preserve"> D</w:t>
            </w:r>
            <w:r w:rsidRPr="004528A7">
              <w:rPr>
                <w:rFonts w:ascii="Arial Narrow" w:hAnsi="Arial Narrow"/>
                <w:sz w:val="22"/>
                <w:szCs w:val="22"/>
              </w:rPr>
              <w:t>a bo, po predmetnem JN dobavljena oprema za transport pacientov (v nadaljevanju OTP) nova in nerabljena; oprema predstavlja najnovejši model oz. izvedbo, ki vključuje zadnje spremembe in izboljšave v konstrukciji in materialih.</w:t>
            </w:r>
          </w:p>
          <w:p w14:paraId="0F65FBC4" w14:textId="77777777" w:rsidR="001270DC" w:rsidRPr="004528A7" w:rsidRDefault="001270DC" w:rsidP="001270DC">
            <w:pPr>
              <w:tabs>
                <w:tab w:val="left" w:pos="0"/>
              </w:tabs>
              <w:spacing w:before="120"/>
              <w:jc w:val="both"/>
              <w:rPr>
                <w:rFonts w:ascii="Arial Narrow" w:hAnsi="Arial Narrow" w:cs="Arial"/>
                <w:sz w:val="22"/>
                <w:szCs w:val="22"/>
              </w:rPr>
            </w:pPr>
            <w:r w:rsidRPr="004528A7">
              <w:rPr>
                <w:rFonts w:ascii="Arial Narrow" w:hAnsi="Arial Narrow" w:cs="ArialNarrow,Bold"/>
                <w:bCs/>
                <w:sz w:val="22"/>
                <w:szCs w:val="22"/>
              </w:rPr>
              <w:t xml:space="preserve">[1a] </w:t>
            </w:r>
            <w:r w:rsidRPr="004528A7">
              <w:rPr>
                <w:rFonts w:ascii="Arial Narrow" w:hAnsi="Arial Narrow" w:cs="Arial"/>
                <w:sz w:val="22"/>
                <w:szCs w:val="22"/>
              </w:rPr>
              <w:t>Zagotavljamo tudi, da oprema nima napak ali pomanjkljivosti, ki bi izhajale iz konstrukcije, uporabljenih materialov ali iz kakršnekoli napake ali opustitve na strani ponudnika/dobavitelja; garantiramo, da oprema nima stvarnih napak.</w:t>
            </w:r>
          </w:p>
          <w:p w14:paraId="56784A4B" w14:textId="77777777" w:rsidR="001270DC" w:rsidRPr="004528A7" w:rsidRDefault="001270DC" w:rsidP="001270DC">
            <w:pPr>
              <w:autoSpaceDE w:val="0"/>
              <w:autoSpaceDN w:val="0"/>
              <w:adjustRightInd w:val="0"/>
              <w:jc w:val="both"/>
              <w:rPr>
                <w:rFonts w:ascii="Arial Narrow" w:hAnsi="Arial Narrow" w:cs="ArialNarrow,Bold"/>
                <w:b/>
                <w:bCs/>
                <w:sz w:val="22"/>
                <w:szCs w:val="22"/>
              </w:rPr>
            </w:pPr>
          </w:p>
        </w:tc>
      </w:tr>
      <w:tr w:rsidR="001270DC" w:rsidRPr="004528A7" w14:paraId="52ED8E0A" w14:textId="77777777" w:rsidTr="00266EDA">
        <w:tc>
          <w:tcPr>
            <w:tcW w:w="9356" w:type="dxa"/>
            <w:tcBorders>
              <w:top w:val="single" w:sz="4" w:space="0" w:color="auto"/>
              <w:left w:val="single" w:sz="4" w:space="0" w:color="auto"/>
              <w:bottom w:val="single" w:sz="4" w:space="0" w:color="auto"/>
              <w:right w:val="single" w:sz="4" w:space="0" w:color="auto"/>
            </w:tcBorders>
          </w:tcPr>
          <w:p w14:paraId="733125EA" w14:textId="77777777" w:rsidR="001270DC" w:rsidRPr="004528A7" w:rsidRDefault="001270DC" w:rsidP="001270DC">
            <w:pPr>
              <w:autoSpaceDE w:val="0"/>
              <w:autoSpaceDN w:val="0"/>
              <w:adjustRightInd w:val="0"/>
              <w:jc w:val="both"/>
              <w:rPr>
                <w:rFonts w:ascii="Arial Narrow" w:eastAsia="ArialNarrow" w:hAnsi="Arial Narrow" w:cs="ArialNarrow"/>
                <w:sz w:val="22"/>
                <w:szCs w:val="22"/>
              </w:rPr>
            </w:pPr>
            <w:r w:rsidRPr="004528A7">
              <w:rPr>
                <w:rFonts w:ascii="Arial Narrow" w:hAnsi="Arial Narrow" w:cs="ArialNarrow,Bold"/>
                <w:b/>
                <w:bCs/>
                <w:sz w:val="22"/>
                <w:szCs w:val="22"/>
              </w:rPr>
              <w:t>[2]</w:t>
            </w:r>
            <w:r w:rsidRPr="004528A7">
              <w:rPr>
                <w:rFonts w:ascii="Arial Narrow" w:hAnsi="Arial Narrow" w:cs="ArialNarrow,Bold"/>
                <w:bCs/>
                <w:sz w:val="22"/>
                <w:szCs w:val="22"/>
              </w:rPr>
              <w:t xml:space="preserve"> D</w:t>
            </w:r>
            <w:r w:rsidRPr="004528A7">
              <w:rPr>
                <w:rFonts w:ascii="Arial Narrow" w:hAnsi="Arial Narrow" w:cs="Arial"/>
                <w:sz w:val="22"/>
                <w:szCs w:val="22"/>
              </w:rPr>
              <w:t xml:space="preserve">a je garancijski rok, za v vozilo trdno vgrajeno napravo za sprejem mobilnega transportnega sistema (v nadaljevanju MTS) – bolniška nosila s podvozjem in napravo za fiksacijo MTS – bolniška nosila s podvozjem z napravo za sprejem MTS – bolniška nosila s podvozjem, najmanj </w:t>
            </w:r>
            <w:r w:rsidRPr="004528A7">
              <w:rPr>
                <w:rFonts w:ascii="Arial Narrow" w:hAnsi="Arial Narrow" w:cs="Arial"/>
                <w:b/>
                <w:sz w:val="22"/>
                <w:szCs w:val="22"/>
              </w:rPr>
              <w:t>48 mesecev</w:t>
            </w:r>
            <w:r w:rsidRPr="004528A7">
              <w:rPr>
                <w:rFonts w:ascii="Arial Narrow" w:hAnsi="Arial Narrow" w:cs="Arial"/>
                <w:sz w:val="22"/>
                <w:szCs w:val="22"/>
              </w:rPr>
              <w:t xml:space="preserve">, za MTS pa najmanj </w:t>
            </w:r>
            <w:r w:rsidRPr="004528A7">
              <w:rPr>
                <w:rFonts w:ascii="Arial Narrow" w:hAnsi="Arial Narrow" w:cs="Arial"/>
                <w:b/>
                <w:sz w:val="22"/>
                <w:szCs w:val="22"/>
              </w:rPr>
              <w:t>24 mesecev</w:t>
            </w:r>
            <w:r w:rsidRPr="004528A7">
              <w:rPr>
                <w:rFonts w:ascii="Arial Narrow" w:hAnsi="Arial Narrow" w:cs="Arial"/>
                <w:sz w:val="22"/>
                <w:szCs w:val="22"/>
              </w:rPr>
              <w:t xml:space="preserve"> – garancijski rok v nobenem primeru ne sme biti krajši od, s strani proizvajalca opreme podanega garancijskega roka. </w:t>
            </w:r>
          </w:p>
          <w:p w14:paraId="3F887B51" w14:textId="77777777" w:rsidR="001270DC" w:rsidRPr="004528A7" w:rsidRDefault="001270DC" w:rsidP="001270DC">
            <w:pPr>
              <w:spacing w:before="120"/>
              <w:jc w:val="both"/>
              <w:rPr>
                <w:rFonts w:ascii="Arial Narrow" w:hAnsi="Arial Narrow" w:cs="Arial"/>
                <w:sz w:val="22"/>
                <w:szCs w:val="22"/>
              </w:rPr>
            </w:pPr>
            <w:r w:rsidRPr="004528A7">
              <w:rPr>
                <w:rFonts w:ascii="Arial Narrow" w:hAnsi="Arial Narrow" w:cs="ArialNarrow,Bold"/>
                <w:bCs/>
                <w:sz w:val="22"/>
                <w:szCs w:val="22"/>
              </w:rPr>
              <w:t xml:space="preserve">[2a] </w:t>
            </w:r>
            <w:r w:rsidRPr="004528A7">
              <w:rPr>
                <w:rFonts w:ascii="Arial Narrow" w:hAnsi="Arial Narrow" w:cs="Arial"/>
                <w:sz w:val="22"/>
                <w:szCs w:val="22"/>
              </w:rPr>
              <w:t xml:space="preserve">Garancijski rok začne teči z dnem prevzema opreme – podpisa primopredajnega zapisnika. </w:t>
            </w:r>
          </w:p>
          <w:p w14:paraId="71EFAF42" w14:textId="77777777" w:rsidR="001270DC" w:rsidRPr="004528A7" w:rsidRDefault="001270DC" w:rsidP="001270DC">
            <w:pPr>
              <w:autoSpaceDE w:val="0"/>
              <w:autoSpaceDN w:val="0"/>
              <w:adjustRightInd w:val="0"/>
              <w:spacing w:before="120"/>
              <w:jc w:val="both"/>
              <w:rPr>
                <w:rFonts w:ascii="Arial Narrow" w:hAnsi="Arial Narrow"/>
                <w:sz w:val="22"/>
                <w:szCs w:val="22"/>
              </w:rPr>
            </w:pPr>
            <w:r w:rsidRPr="004528A7">
              <w:rPr>
                <w:rFonts w:ascii="Arial Narrow" w:eastAsia="ArialNarrow" w:hAnsi="Arial Narrow" w:cs="ArialNarrow"/>
                <w:sz w:val="22"/>
                <w:szCs w:val="22"/>
              </w:rPr>
              <w:t xml:space="preserve">[2b] </w:t>
            </w:r>
            <w:r w:rsidRPr="004528A7">
              <w:rPr>
                <w:rFonts w:ascii="Arial Narrow" w:hAnsi="Arial Narrow" w:cs="Arial"/>
                <w:sz w:val="22"/>
                <w:szCs w:val="22"/>
              </w:rPr>
              <w:t>Garancijska upravičenja naročnik uveljavlja pri ponudniku/dobavitelju; garancijska upravičenja za MTS, naročnik uveljavlja pri ponudniku/dobavitelju in/ali neposredno na pooblaščenem servisu.</w:t>
            </w:r>
          </w:p>
          <w:p w14:paraId="13237934" w14:textId="77777777" w:rsidR="001270DC" w:rsidRPr="004528A7" w:rsidRDefault="001270DC" w:rsidP="001270DC">
            <w:pPr>
              <w:autoSpaceDE w:val="0"/>
              <w:autoSpaceDN w:val="0"/>
              <w:adjustRightInd w:val="0"/>
              <w:jc w:val="both"/>
              <w:rPr>
                <w:rFonts w:ascii="Arial Narrow" w:hAnsi="Arial Narrow"/>
                <w:sz w:val="22"/>
                <w:szCs w:val="22"/>
              </w:rPr>
            </w:pPr>
          </w:p>
        </w:tc>
      </w:tr>
      <w:tr w:rsidR="001270DC" w:rsidRPr="004528A7" w14:paraId="337B24BA" w14:textId="77777777" w:rsidTr="00266EDA">
        <w:tc>
          <w:tcPr>
            <w:tcW w:w="9356" w:type="dxa"/>
            <w:tcBorders>
              <w:top w:val="single" w:sz="4" w:space="0" w:color="auto"/>
              <w:left w:val="single" w:sz="4" w:space="0" w:color="auto"/>
              <w:bottom w:val="single" w:sz="4" w:space="0" w:color="auto"/>
              <w:right w:val="single" w:sz="4" w:space="0" w:color="auto"/>
            </w:tcBorders>
          </w:tcPr>
          <w:p w14:paraId="7E6F00C7" w14:textId="77777777" w:rsidR="001270DC" w:rsidRPr="004528A7" w:rsidRDefault="001270DC" w:rsidP="001270DC">
            <w:pPr>
              <w:autoSpaceDE w:val="0"/>
              <w:autoSpaceDN w:val="0"/>
              <w:adjustRightInd w:val="0"/>
              <w:jc w:val="both"/>
              <w:rPr>
                <w:rFonts w:ascii="Arial Narrow" w:eastAsia="ArialNarrow" w:hAnsi="Arial Narrow" w:cs="ArialNarrow"/>
                <w:sz w:val="22"/>
                <w:szCs w:val="22"/>
              </w:rPr>
            </w:pPr>
            <w:r w:rsidRPr="004528A7">
              <w:rPr>
                <w:rFonts w:ascii="Arial Narrow" w:eastAsia="ArialNarrow" w:hAnsi="Arial Narrow" w:cs="ArialNarrow"/>
                <w:b/>
                <w:sz w:val="22"/>
                <w:szCs w:val="22"/>
              </w:rPr>
              <w:t>[3]</w:t>
            </w:r>
            <w:r w:rsidRPr="004528A7">
              <w:rPr>
                <w:rFonts w:ascii="Arial Narrow" w:eastAsia="ArialNarrow" w:hAnsi="Arial Narrow" w:cs="ArialNarrow"/>
                <w:sz w:val="22"/>
                <w:szCs w:val="22"/>
              </w:rPr>
              <w:t xml:space="preserve"> Da v trajanju garancijske dobe, poleg brezplačne odprave napak iz naslova garancijskih upravičenj, zagotavljamo tudi brezplačno preventivno in korektivno vzdrževanje OTP iz STK, tč.:</w:t>
            </w:r>
          </w:p>
          <w:p w14:paraId="037DC8C2" w14:textId="21826505" w:rsidR="001270DC" w:rsidRPr="004528A7" w:rsidRDefault="001270DC" w:rsidP="003772E6">
            <w:pPr>
              <w:numPr>
                <w:ilvl w:val="0"/>
                <w:numId w:val="48"/>
              </w:numPr>
              <w:autoSpaceDE w:val="0"/>
              <w:autoSpaceDN w:val="0"/>
              <w:adjustRightInd w:val="0"/>
              <w:spacing w:before="120"/>
              <w:contextualSpacing/>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3.63  </w:t>
            </w:r>
            <w:r w:rsidR="004D7F65" w:rsidRPr="004528A7">
              <w:rPr>
                <w:rFonts w:ascii="Arial Narrow" w:eastAsia="ArialNarrow" w:hAnsi="Arial Narrow" w:cs="ArialNarrow"/>
                <w:sz w:val="22"/>
                <w:szCs w:val="22"/>
              </w:rPr>
              <w:t xml:space="preserve">Atestirana </w:t>
            </w:r>
            <w:r w:rsidRPr="004528A7">
              <w:rPr>
                <w:rFonts w:ascii="Arial Narrow" w:eastAsia="ArialNarrow" w:hAnsi="Arial Narrow" w:cs="ArialNarrow"/>
                <w:sz w:val="22"/>
                <w:szCs w:val="22"/>
              </w:rPr>
              <w:t xml:space="preserve">naprava za sprejem MTS – bolniška nosila s podvozjem </w:t>
            </w:r>
          </w:p>
          <w:p w14:paraId="0B8B74B3" w14:textId="77777777" w:rsidR="001270DC" w:rsidRPr="004528A7" w:rsidRDefault="001270DC" w:rsidP="001270DC">
            <w:pPr>
              <w:tabs>
                <w:tab w:val="left" w:pos="900"/>
                <w:tab w:val="left" w:pos="950"/>
                <w:tab w:val="center" w:pos="4212"/>
                <w:tab w:val="center" w:pos="4570"/>
              </w:tabs>
              <w:autoSpaceDE w:val="0"/>
              <w:autoSpaceDN w:val="0"/>
              <w:adjustRightInd w:val="0"/>
              <w:jc w:val="center"/>
              <w:rPr>
                <w:rFonts w:ascii="Arial Narrow" w:hAnsi="Arial Narrow" w:cs="Calibri"/>
                <w:bCs/>
                <w:iCs/>
                <w:sz w:val="22"/>
                <w:szCs w:val="22"/>
              </w:rPr>
            </w:pPr>
            <w:r w:rsidRPr="004528A7">
              <w:rPr>
                <w:rFonts w:ascii="Arial Narrow" w:eastAsia="ArialNarrow" w:hAnsi="Arial Narrow" w:cs="ArialNarrow"/>
                <w:i/>
                <w:sz w:val="22"/>
                <w:szCs w:val="22"/>
              </w:rPr>
              <w:t xml:space="preserve">(s strani proizvajalca/ponudnika podan daljši garancijski rok znaša </w:t>
            </w:r>
            <w:r w:rsidRPr="004528A7">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4528A7">
              <w:rPr>
                <w:rFonts w:ascii="Arial Narrow" w:hAnsi="Arial Narrow" w:cs="Calibri"/>
                <w:b/>
                <w:bCs/>
                <w:i/>
                <w:iCs/>
                <w:sz w:val="22"/>
                <w:szCs w:val="22"/>
              </w:rPr>
              <w:instrText xml:space="preserve"> FORMTEXT </w:instrText>
            </w:r>
            <w:r w:rsidRPr="004528A7">
              <w:rPr>
                <w:rFonts w:ascii="Arial Narrow" w:hAnsi="Arial Narrow" w:cs="Calibri"/>
                <w:b/>
                <w:bCs/>
                <w:i/>
                <w:iCs/>
                <w:sz w:val="22"/>
                <w:szCs w:val="22"/>
              </w:rPr>
            </w:r>
            <w:r w:rsidRPr="004528A7">
              <w:rPr>
                <w:rFonts w:ascii="Arial Narrow" w:hAnsi="Arial Narrow" w:cs="Calibri"/>
                <w:b/>
                <w:bCs/>
                <w:i/>
                <w:iCs/>
                <w:sz w:val="22"/>
                <w:szCs w:val="22"/>
              </w:rPr>
              <w:fldChar w:fldCharType="separate"/>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sz w:val="22"/>
                <w:szCs w:val="22"/>
              </w:rPr>
              <w:fldChar w:fldCharType="end"/>
            </w:r>
            <w:r w:rsidRPr="004528A7">
              <w:rPr>
                <w:rFonts w:ascii="Arial Narrow" w:hAnsi="Arial Narrow" w:cs="Calibri"/>
                <w:b/>
                <w:bCs/>
                <w:i/>
                <w:iCs/>
                <w:sz w:val="22"/>
                <w:szCs w:val="22"/>
              </w:rPr>
              <w:t xml:space="preserve"> mesecev)</w:t>
            </w:r>
            <w:r w:rsidRPr="004528A7">
              <w:rPr>
                <w:rFonts w:ascii="Arial Narrow" w:hAnsi="Arial Narrow" w:cs="Calibri"/>
                <w:bCs/>
                <w:iCs/>
                <w:sz w:val="22"/>
                <w:szCs w:val="22"/>
              </w:rPr>
              <w:t>,</w:t>
            </w:r>
          </w:p>
          <w:p w14:paraId="0008AFAD" w14:textId="77777777" w:rsidR="001270DC" w:rsidRPr="004528A7" w:rsidRDefault="001270DC" w:rsidP="003772E6">
            <w:pPr>
              <w:numPr>
                <w:ilvl w:val="0"/>
                <w:numId w:val="48"/>
              </w:numPr>
              <w:autoSpaceDE w:val="0"/>
              <w:autoSpaceDN w:val="0"/>
              <w:adjustRightInd w:val="0"/>
              <w:spacing w:before="120"/>
              <w:contextualSpacing/>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w:t>
            </w:r>
          </w:p>
          <w:p w14:paraId="68483F9C" w14:textId="77777777" w:rsidR="001270DC" w:rsidRPr="004528A7" w:rsidRDefault="001270DC" w:rsidP="001270DC">
            <w:pPr>
              <w:autoSpaceDE w:val="0"/>
              <w:autoSpaceDN w:val="0"/>
              <w:adjustRightInd w:val="0"/>
              <w:spacing w:before="120"/>
              <w:ind w:left="1191"/>
              <w:contextualSpacing/>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podvozjem z napravo za sprejem MTS – bolniška nosila s podvozjem </w:t>
            </w:r>
          </w:p>
          <w:p w14:paraId="36BD339E" w14:textId="77777777" w:rsidR="001270DC" w:rsidRPr="004528A7" w:rsidRDefault="001270DC" w:rsidP="001270DC">
            <w:pPr>
              <w:tabs>
                <w:tab w:val="left" w:pos="950"/>
                <w:tab w:val="center" w:pos="4212"/>
              </w:tabs>
              <w:autoSpaceDE w:val="0"/>
              <w:autoSpaceDN w:val="0"/>
              <w:adjustRightInd w:val="0"/>
              <w:jc w:val="center"/>
              <w:rPr>
                <w:rFonts w:ascii="Arial Narrow" w:hAnsi="Arial Narrow" w:cs="Calibri"/>
                <w:bCs/>
                <w:iCs/>
                <w:sz w:val="22"/>
                <w:szCs w:val="22"/>
              </w:rPr>
            </w:pPr>
            <w:r w:rsidRPr="004528A7">
              <w:rPr>
                <w:rFonts w:ascii="Arial Narrow" w:eastAsia="ArialNarrow" w:hAnsi="Arial Narrow" w:cs="ArialNarrow"/>
                <w:i/>
                <w:sz w:val="22"/>
                <w:szCs w:val="22"/>
              </w:rPr>
              <w:t xml:space="preserve">(s strani proizvajalca/ponudnika podan daljši garancijski rok znaša </w:t>
            </w:r>
            <w:r w:rsidRPr="004528A7">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4528A7">
              <w:rPr>
                <w:rFonts w:ascii="Arial Narrow" w:hAnsi="Arial Narrow" w:cs="Calibri"/>
                <w:b/>
                <w:bCs/>
                <w:i/>
                <w:iCs/>
                <w:sz w:val="22"/>
                <w:szCs w:val="22"/>
              </w:rPr>
              <w:instrText xml:space="preserve"> FORMTEXT </w:instrText>
            </w:r>
            <w:r w:rsidRPr="004528A7">
              <w:rPr>
                <w:rFonts w:ascii="Arial Narrow" w:hAnsi="Arial Narrow" w:cs="Calibri"/>
                <w:b/>
                <w:bCs/>
                <w:i/>
                <w:iCs/>
                <w:sz w:val="22"/>
                <w:szCs w:val="22"/>
              </w:rPr>
            </w:r>
            <w:r w:rsidRPr="004528A7">
              <w:rPr>
                <w:rFonts w:ascii="Arial Narrow" w:hAnsi="Arial Narrow" w:cs="Calibri"/>
                <w:b/>
                <w:bCs/>
                <w:i/>
                <w:iCs/>
                <w:sz w:val="22"/>
                <w:szCs w:val="22"/>
              </w:rPr>
              <w:fldChar w:fldCharType="separate"/>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sz w:val="22"/>
                <w:szCs w:val="22"/>
              </w:rPr>
              <w:fldChar w:fldCharType="end"/>
            </w:r>
            <w:r w:rsidRPr="004528A7">
              <w:rPr>
                <w:rFonts w:ascii="Arial Narrow" w:hAnsi="Arial Narrow" w:cs="Calibri"/>
                <w:b/>
                <w:bCs/>
                <w:i/>
                <w:iCs/>
                <w:sz w:val="22"/>
                <w:szCs w:val="22"/>
              </w:rPr>
              <w:t xml:space="preserve"> mesecev)</w:t>
            </w:r>
            <w:r w:rsidRPr="004528A7">
              <w:rPr>
                <w:rFonts w:ascii="Arial Narrow" w:hAnsi="Arial Narrow" w:cs="Calibri"/>
                <w:bCs/>
                <w:iCs/>
                <w:sz w:val="22"/>
                <w:szCs w:val="22"/>
              </w:rPr>
              <w:t>,</w:t>
            </w:r>
          </w:p>
          <w:p w14:paraId="137203C0" w14:textId="77777777" w:rsidR="001270DC" w:rsidRPr="004528A7" w:rsidRDefault="001270DC" w:rsidP="003772E6">
            <w:pPr>
              <w:numPr>
                <w:ilvl w:val="0"/>
                <w:numId w:val="48"/>
              </w:numPr>
              <w:autoSpaceDE w:val="0"/>
              <w:autoSpaceDN w:val="0"/>
              <w:adjustRightInd w:val="0"/>
              <w:spacing w:before="120"/>
              <w:contextualSpacing/>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14:paraId="18069DF1" w14:textId="77777777" w:rsidR="001270DC" w:rsidRPr="004528A7" w:rsidRDefault="001270DC" w:rsidP="001270DC">
            <w:pPr>
              <w:tabs>
                <w:tab w:val="left" w:pos="950"/>
                <w:tab w:val="center" w:pos="4212"/>
              </w:tabs>
              <w:autoSpaceDE w:val="0"/>
              <w:autoSpaceDN w:val="0"/>
              <w:adjustRightInd w:val="0"/>
              <w:jc w:val="center"/>
              <w:rPr>
                <w:rFonts w:ascii="Arial Narrow" w:hAnsi="Arial Narrow" w:cs="Calibri"/>
                <w:bCs/>
                <w:iCs/>
                <w:sz w:val="22"/>
                <w:szCs w:val="22"/>
              </w:rPr>
            </w:pPr>
            <w:r w:rsidRPr="004528A7">
              <w:rPr>
                <w:rFonts w:ascii="Arial Narrow" w:eastAsia="ArialNarrow" w:hAnsi="Arial Narrow" w:cs="ArialNarrow"/>
                <w:i/>
                <w:sz w:val="22"/>
                <w:szCs w:val="22"/>
              </w:rPr>
              <w:t xml:space="preserve">(s strani proizvajalca/ponudnika podan daljši garancijski rok znaša </w:t>
            </w:r>
            <w:r w:rsidRPr="004528A7">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4528A7">
              <w:rPr>
                <w:rFonts w:ascii="Arial Narrow" w:hAnsi="Arial Narrow" w:cs="Calibri"/>
                <w:b/>
                <w:bCs/>
                <w:i/>
                <w:iCs/>
                <w:sz w:val="22"/>
                <w:szCs w:val="22"/>
              </w:rPr>
              <w:instrText xml:space="preserve"> FORMTEXT </w:instrText>
            </w:r>
            <w:r w:rsidRPr="004528A7">
              <w:rPr>
                <w:rFonts w:ascii="Arial Narrow" w:hAnsi="Arial Narrow" w:cs="Calibri"/>
                <w:b/>
                <w:bCs/>
                <w:i/>
                <w:iCs/>
                <w:sz w:val="22"/>
                <w:szCs w:val="22"/>
              </w:rPr>
            </w:r>
            <w:r w:rsidRPr="004528A7">
              <w:rPr>
                <w:rFonts w:ascii="Arial Narrow" w:hAnsi="Arial Narrow" w:cs="Calibri"/>
                <w:b/>
                <w:bCs/>
                <w:i/>
                <w:iCs/>
                <w:sz w:val="22"/>
                <w:szCs w:val="22"/>
              </w:rPr>
              <w:fldChar w:fldCharType="separate"/>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sz w:val="22"/>
                <w:szCs w:val="22"/>
              </w:rPr>
              <w:fldChar w:fldCharType="end"/>
            </w:r>
            <w:r w:rsidRPr="004528A7">
              <w:rPr>
                <w:rFonts w:ascii="Arial Narrow" w:hAnsi="Arial Narrow" w:cs="Calibri"/>
                <w:b/>
                <w:bCs/>
                <w:i/>
                <w:iCs/>
                <w:sz w:val="22"/>
                <w:szCs w:val="22"/>
              </w:rPr>
              <w:t xml:space="preserve"> mesecev)</w:t>
            </w:r>
            <w:r w:rsidRPr="004528A7">
              <w:rPr>
                <w:rFonts w:ascii="Arial Narrow" w:hAnsi="Arial Narrow" w:cs="Calibri"/>
                <w:bCs/>
                <w:iCs/>
                <w:sz w:val="22"/>
                <w:szCs w:val="22"/>
              </w:rPr>
              <w:t>,</w:t>
            </w:r>
          </w:p>
          <w:p w14:paraId="50E5DB13" w14:textId="77777777" w:rsidR="001270DC" w:rsidRPr="004528A7" w:rsidRDefault="001270DC" w:rsidP="003772E6">
            <w:pPr>
              <w:numPr>
                <w:ilvl w:val="0"/>
                <w:numId w:val="48"/>
              </w:numPr>
              <w:autoSpaceDE w:val="0"/>
              <w:autoSpaceDN w:val="0"/>
              <w:adjustRightInd w:val="0"/>
              <w:spacing w:before="120"/>
              <w:contextualSpacing/>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14:paraId="1D124E68" w14:textId="77777777" w:rsidR="001270DC" w:rsidRPr="004528A7" w:rsidRDefault="001270DC" w:rsidP="001270DC">
            <w:pPr>
              <w:tabs>
                <w:tab w:val="left" w:pos="950"/>
                <w:tab w:val="center" w:pos="4212"/>
              </w:tabs>
              <w:autoSpaceDE w:val="0"/>
              <w:autoSpaceDN w:val="0"/>
              <w:adjustRightInd w:val="0"/>
              <w:jc w:val="center"/>
              <w:rPr>
                <w:rFonts w:ascii="Arial Narrow" w:hAnsi="Arial Narrow" w:cs="Calibri"/>
                <w:bCs/>
                <w:iCs/>
                <w:sz w:val="22"/>
                <w:szCs w:val="22"/>
              </w:rPr>
            </w:pPr>
            <w:r w:rsidRPr="004528A7">
              <w:rPr>
                <w:rFonts w:ascii="Arial Narrow" w:eastAsia="ArialNarrow" w:hAnsi="Arial Narrow" w:cs="ArialNarrow"/>
                <w:i/>
                <w:sz w:val="22"/>
                <w:szCs w:val="22"/>
              </w:rPr>
              <w:t xml:space="preserve">(s strani proizvajalca/ponudnika podan daljši garancijski rok znaša </w:t>
            </w:r>
            <w:r w:rsidRPr="004528A7">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4528A7">
              <w:rPr>
                <w:rFonts w:ascii="Arial Narrow" w:hAnsi="Arial Narrow" w:cs="Calibri"/>
                <w:b/>
                <w:bCs/>
                <w:i/>
                <w:iCs/>
                <w:sz w:val="22"/>
                <w:szCs w:val="22"/>
              </w:rPr>
              <w:instrText xml:space="preserve"> FORMTEXT </w:instrText>
            </w:r>
            <w:r w:rsidRPr="004528A7">
              <w:rPr>
                <w:rFonts w:ascii="Arial Narrow" w:hAnsi="Arial Narrow" w:cs="Calibri"/>
                <w:b/>
                <w:bCs/>
                <w:i/>
                <w:iCs/>
                <w:sz w:val="22"/>
                <w:szCs w:val="22"/>
              </w:rPr>
            </w:r>
            <w:r w:rsidRPr="004528A7">
              <w:rPr>
                <w:rFonts w:ascii="Arial Narrow" w:hAnsi="Arial Narrow" w:cs="Calibri"/>
                <w:b/>
                <w:bCs/>
                <w:i/>
                <w:iCs/>
                <w:sz w:val="22"/>
                <w:szCs w:val="22"/>
              </w:rPr>
              <w:fldChar w:fldCharType="separate"/>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sz w:val="22"/>
                <w:szCs w:val="22"/>
              </w:rPr>
              <w:fldChar w:fldCharType="end"/>
            </w:r>
            <w:r w:rsidRPr="004528A7">
              <w:rPr>
                <w:rFonts w:ascii="Arial Narrow" w:hAnsi="Arial Narrow" w:cs="Calibri"/>
                <w:b/>
                <w:bCs/>
                <w:i/>
                <w:iCs/>
                <w:sz w:val="22"/>
                <w:szCs w:val="22"/>
              </w:rPr>
              <w:t xml:space="preserve"> mesecev)</w:t>
            </w:r>
            <w:r w:rsidRPr="004528A7">
              <w:rPr>
                <w:rFonts w:ascii="Arial Narrow" w:hAnsi="Arial Narrow" w:cs="Calibri"/>
                <w:bCs/>
                <w:iCs/>
                <w:sz w:val="22"/>
                <w:szCs w:val="22"/>
              </w:rPr>
              <w:t>.</w:t>
            </w:r>
          </w:p>
          <w:p w14:paraId="6256B1D6" w14:textId="77777777" w:rsidR="001270DC" w:rsidRPr="004528A7" w:rsidRDefault="001270DC" w:rsidP="003772E6">
            <w:pPr>
              <w:numPr>
                <w:ilvl w:val="0"/>
                <w:numId w:val="48"/>
              </w:numPr>
              <w:autoSpaceDE w:val="0"/>
              <w:autoSpaceDN w:val="0"/>
              <w:adjustRightInd w:val="0"/>
              <w:spacing w:before="120"/>
              <w:contextualSpacing/>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w:t>
            </w:r>
          </w:p>
          <w:p w14:paraId="32F15894" w14:textId="77777777" w:rsidR="001270DC" w:rsidRPr="004528A7" w:rsidRDefault="001270DC" w:rsidP="001270DC">
            <w:pPr>
              <w:tabs>
                <w:tab w:val="left" w:pos="950"/>
                <w:tab w:val="center" w:pos="4212"/>
              </w:tabs>
              <w:autoSpaceDE w:val="0"/>
              <w:autoSpaceDN w:val="0"/>
              <w:adjustRightInd w:val="0"/>
              <w:jc w:val="center"/>
              <w:rPr>
                <w:rFonts w:ascii="Arial Narrow" w:hAnsi="Arial Narrow" w:cs="Calibri"/>
                <w:bCs/>
                <w:iCs/>
                <w:sz w:val="22"/>
                <w:szCs w:val="22"/>
              </w:rPr>
            </w:pPr>
            <w:r w:rsidRPr="004528A7">
              <w:rPr>
                <w:rFonts w:ascii="Arial Narrow" w:eastAsia="ArialNarrow" w:hAnsi="Arial Narrow" w:cs="ArialNarrow"/>
                <w:i/>
                <w:sz w:val="22"/>
                <w:szCs w:val="22"/>
              </w:rPr>
              <w:t xml:space="preserve">(s strani proizvajalca/ponudnika podan daljši garancijski rok znaša </w:t>
            </w:r>
            <w:r w:rsidRPr="004528A7">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4528A7">
              <w:rPr>
                <w:rFonts w:ascii="Arial Narrow" w:hAnsi="Arial Narrow" w:cs="Calibri"/>
                <w:b/>
                <w:bCs/>
                <w:i/>
                <w:iCs/>
                <w:sz w:val="22"/>
                <w:szCs w:val="22"/>
              </w:rPr>
              <w:instrText xml:space="preserve"> FORMTEXT </w:instrText>
            </w:r>
            <w:r w:rsidRPr="004528A7">
              <w:rPr>
                <w:rFonts w:ascii="Arial Narrow" w:hAnsi="Arial Narrow" w:cs="Calibri"/>
                <w:b/>
                <w:bCs/>
                <w:i/>
                <w:iCs/>
                <w:sz w:val="22"/>
                <w:szCs w:val="22"/>
              </w:rPr>
            </w:r>
            <w:r w:rsidRPr="004528A7">
              <w:rPr>
                <w:rFonts w:ascii="Arial Narrow" w:hAnsi="Arial Narrow" w:cs="Calibri"/>
                <w:b/>
                <w:bCs/>
                <w:i/>
                <w:iCs/>
                <w:sz w:val="22"/>
                <w:szCs w:val="22"/>
              </w:rPr>
              <w:fldChar w:fldCharType="separate"/>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sz w:val="22"/>
                <w:szCs w:val="22"/>
              </w:rPr>
              <w:fldChar w:fldCharType="end"/>
            </w:r>
            <w:r w:rsidRPr="004528A7">
              <w:rPr>
                <w:rFonts w:ascii="Arial Narrow" w:hAnsi="Arial Narrow" w:cs="Calibri"/>
                <w:b/>
                <w:bCs/>
                <w:i/>
                <w:iCs/>
                <w:sz w:val="22"/>
                <w:szCs w:val="22"/>
              </w:rPr>
              <w:t xml:space="preserve"> mesecev)</w:t>
            </w:r>
            <w:r w:rsidRPr="004528A7">
              <w:rPr>
                <w:rFonts w:ascii="Arial Narrow" w:hAnsi="Arial Narrow" w:cs="Calibri"/>
                <w:bCs/>
                <w:iCs/>
                <w:sz w:val="22"/>
                <w:szCs w:val="22"/>
              </w:rPr>
              <w:t>.</w:t>
            </w:r>
          </w:p>
          <w:p w14:paraId="6FDFE693" w14:textId="77777777" w:rsidR="001270DC" w:rsidRPr="004528A7" w:rsidRDefault="001270DC" w:rsidP="001270DC">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[3a] Preventivno vzdrževanje pomeni zagotavljanje izvajanja rednega vzdrževanja, število rednih vzdrževalnih servisov po navodilih proizvajalca (najmanj 1x letno) vključno z vsemi rezervnimi deli in potrošnim materialom, stroški dela in potnimi stroški; npr.: kontrolo stanja OTP in njene funkcionalnosti, odkrivanje napak in odprava le teh, preverjanje in </w:t>
            </w:r>
            <w:proofErr w:type="spellStart"/>
            <w:r w:rsidRPr="004528A7">
              <w:rPr>
                <w:rFonts w:ascii="Arial Narrow" w:eastAsia="ArialNarrow" w:hAnsi="Arial Narrow" w:cs="ArialNarrow"/>
                <w:sz w:val="22"/>
                <w:szCs w:val="22"/>
              </w:rPr>
              <w:t>optimiranje</w:t>
            </w:r>
            <w:proofErr w:type="spellEnd"/>
            <w:r w:rsidRPr="004528A7">
              <w:rPr>
                <w:rFonts w:ascii="Arial Narrow" w:eastAsia="ArialNarrow" w:hAnsi="Arial Narrow" w:cs="ArialNarrow"/>
                <w:sz w:val="22"/>
                <w:szCs w:val="22"/>
              </w:rPr>
              <w:t xml:space="preserve"> funkcijskih parametrov delovanja, umerjanje in izvedba potrebnih meritev, čiščenje in kontrola OTP, izdaja servisnega poročila in nalepka na OTP z datumom in podpisom izvedbe pregleda.</w:t>
            </w:r>
          </w:p>
          <w:p w14:paraId="7B9D9A2C" w14:textId="77777777" w:rsidR="001270DC" w:rsidRPr="004528A7" w:rsidRDefault="001270DC" w:rsidP="001270DC">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t>[3b] Korektivno vzdrževanje pomeni servisna popravila/odpravo napak na OTP z zamenjavo iztrošenih, okvarjenih delov in potrošnega materiala za predmetno OTP ter vzpostavitev OTP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68308517" w14:textId="77777777" w:rsidR="001270DC" w:rsidRPr="004528A7" w:rsidRDefault="001270DC" w:rsidP="001270DC">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[3c] Popravila, potrebna zaradi </w:t>
            </w:r>
            <w:proofErr w:type="spellStart"/>
            <w:r w:rsidRPr="004528A7">
              <w:rPr>
                <w:rFonts w:ascii="Arial Narrow" w:eastAsia="ArialNarrow" w:hAnsi="Arial Narrow" w:cs="ArialNarrow"/>
                <w:sz w:val="22"/>
                <w:szCs w:val="22"/>
              </w:rPr>
              <w:t>strojelomov</w:t>
            </w:r>
            <w:proofErr w:type="spellEnd"/>
            <w:r w:rsidRPr="004528A7">
              <w:rPr>
                <w:rFonts w:ascii="Arial Narrow" w:eastAsia="ArialNarrow" w:hAnsi="Arial Narrow" w:cs="ArialNarrow"/>
                <w:sz w:val="22"/>
                <w:szCs w:val="22"/>
              </w:rPr>
              <w:t xml:space="preserve"> ali napačnega ravnanja uporabnika z OTP, ne pomenijo vzdrževalnih del in jih je izvajalec upravičen zaračunati po veljavnem ceniku rezervnih delov in servisne ure.</w:t>
            </w:r>
          </w:p>
          <w:p w14:paraId="286EADFB" w14:textId="77777777" w:rsidR="001270DC" w:rsidRPr="004528A7" w:rsidRDefault="001270DC" w:rsidP="001270DC">
            <w:pPr>
              <w:spacing w:before="120"/>
              <w:jc w:val="both"/>
              <w:rPr>
                <w:rFonts w:ascii="Arial Narrow" w:eastAsia="ArialNarrow" w:hAnsi="Arial Narrow" w:cs="ArialNarrow"/>
                <w:sz w:val="22"/>
                <w:szCs w:val="22"/>
              </w:rPr>
            </w:pPr>
            <w:r w:rsidRPr="004528A7">
              <w:rPr>
                <w:rFonts w:ascii="Arial Narrow" w:hAnsi="Arial Narrow" w:cs="ArialNarrow,Bold"/>
                <w:bCs/>
                <w:sz w:val="22"/>
                <w:szCs w:val="22"/>
              </w:rPr>
              <w:lastRenderedPageBreak/>
              <w:t xml:space="preserve">[3d] </w:t>
            </w:r>
            <w:r w:rsidRPr="004528A7">
              <w:rPr>
                <w:rFonts w:ascii="Arial Narrow" w:hAnsi="Arial Narrow" w:cs="Arial"/>
                <w:sz w:val="22"/>
                <w:szCs w:val="22"/>
              </w:rPr>
              <w:t>Če je oprema (del, sklop ali v celoti) zamenjana ali bistveno popravljena, začne teči garancijski rok znova. Garancijska rok za zamenjano opremo začne teči z dnem zapisniškega vračila OTP uporabniku; uporabnik pridobi nov garancijski list.</w:t>
            </w:r>
          </w:p>
          <w:p w14:paraId="39153BDE" w14:textId="77777777" w:rsidR="001270DC" w:rsidRPr="004528A7" w:rsidRDefault="001270DC" w:rsidP="001270DC">
            <w:pPr>
              <w:widowControl w:val="0"/>
              <w:tabs>
                <w:tab w:val="left" w:pos="397"/>
              </w:tabs>
              <w:autoSpaceDE w:val="0"/>
              <w:autoSpaceDN w:val="0"/>
              <w:spacing w:before="120"/>
              <w:ind w:right="113"/>
              <w:jc w:val="both"/>
              <w:rPr>
                <w:rFonts w:ascii="Arial Narrow" w:hAnsi="Arial Narrow" w:cs="Arial"/>
                <w:sz w:val="22"/>
                <w:szCs w:val="22"/>
              </w:rPr>
            </w:pPr>
            <w:r w:rsidRPr="004528A7">
              <w:rPr>
                <w:rFonts w:ascii="Arial Narrow" w:eastAsia="ArialNarrow" w:hAnsi="Arial Narrow" w:cs="ArialNarrow"/>
                <w:sz w:val="22"/>
                <w:szCs w:val="22"/>
              </w:rPr>
              <w:t xml:space="preserve">[3e] </w:t>
            </w:r>
            <w:r w:rsidRPr="004528A7">
              <w:rPr>
                <w:rFonts w:ascii="Arial Narrow" w:hAnsi="Arial Narrow"/>
                <w:sz w:val="22"/>
                <w:szCs w:val="22"/>
              </w:rPr>
              <w:t xml:space="preserve">Vsa dela, povezana z garancijskimi upravičenji, vzdrževanjem, servisiranjem in popravilom OTP opravi </w:t>
            </w:r>
            <w:r w:rsidRPr="004528A7">
              <w:rPr>
                <w:rFonts w:ascii="Arial Narrow" w:hAnsi="Arial Narrow" w:cs="Arial"/>
                <w:sz w:val="22"/>
                <w:szCs w:val="22"/>
              </w:rPr>
              <w:t xml:space="preserve">pooblaščen servis/serviser iz R. Slovenije ali EU, ki ima certifikat za vzdrževanje in servisiranje OTP, pridobljen od proizvajalca OTP. Za vsa, v garancijskem roku opravljena dela </w:t>
            </w:r>
            <w:r w:rsidRPr="004528A7">
              <w:rPr>
                <w:rFonts w:ascii="Arial Narrow" w:hAnsi="Arial Narrow"/>
                <w:sz w:val="22"/>
                <w:szCs w:val="22"/>
              </w:rPr>
              <w:t xml:space="preserve">se uporabniku izroči, s strani servisa/serviserja podpisano in overjeno poročilo o opravljenih delih </w:t>
            </w:r>
            <w:r w:rsidRPr="004528A7">
              <w:rPr>
                <w:rFonts w:ascii="Arial Narrow" w:hAnsi="Arial Narrow" w:cs="Arial"/>
                <w:sz w:val="22"/>
                <w:szCs w:val="22"/>
              </w:rPr>
              <w:t xml:space="preserve">in izdano potrdilo o tehnični brezhibnosti OTP, oboje </w:t>
            </w:r>
            <w:r w:rsidRPr="004528A7">
              <w:rPr>
                <w:rFonts w:ascii="Arial Narrow" w:hAnsi="Arial Narrow"/>
                <w:sz w:val="22"/>
                <w:szCs w:val="22"/>
              </w:rPr>
              <w:t>napisano v slovenskem jeziku.</w:t>
            </w:r>
            <w:r w:rsidRPr="004528A7">
              <w:rPr>
                <w:rFonts w:ascii="Arial Narrow" w:hAnsi="Arial Narrow" w:cs="Arial"/>
                <w:sz w:val="22"/>
                <w:szCs w:val="22"/>
              </w:rPr>
              <w:t xml:space="preserve"> V kolikor bomo zagotavljali servis/serviserja iz tujine in bo pri izvajanju servisne dejavnosti potrebna komunikacija v tujem jeziku, bomo to na svoje stroške zagotovili sami.</w:t>
            </w:r>
          </w:p>
          <w:p w14:paraId="7EA68AA3" w14:textId="77777777" w:rsidR="001270DC" w:rsidRPr="004528A7" w:rsidRDefault="001270DC" w:rsidP="001270DC">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[3f] </w:t>
            </w:r>
            <w:r w:rsidRPr="004528A7">
              <w:rPr>
                <w:rFonts w:ascii="Arial Narrow" w:hAnsi="Arial Narrow"/>
                <w:sz w:val="22"/>
                <w:szCs w:val="22"/>
              </w:rPr>
              <w:t>V primeru, da se v garancijski dobi, enaka napaka na OTP ponovi najmanj trikrat (3) ali v primeru, da popravilo OTP ni možno v roku 45 koledarskih dni od dne, ko naročnik poda zahtevo za odpravo napake, bomo tako OTP na lastne stroške, v roku 90 koledarskih dni od dne, ko je naročnik podal zahtevo za odpravo napake, zamenjali za novo, še nerabljeno, brezhibno delujočo OTP enakih ali boljših karakteristik.</w:t>
            </w:r>
          </w:p>
          <w:p w14:paraId="56218AFF" w14:textId="77777777" w:rsidR="001270DC" w:rsidRPr="004528A7" w:rsidRDefault="001270DC" w:rsidP="001270DC">
            <w:pPr>
              <w:autoSpaceDE w:val="0"/>
              <w:autoSpaceDN w:val="0"/>
              <w:adjustRightInd w:val="0"/>
              <w:spacing w:before="120"/>
              <w:jc w:val="both"/>
              <w:rPr>
                <w:rFonts w:ascii="Arial Narrow" w:eastAsia="Arial Unicode MS" w:hAnsi="Arial Narrow" w:cs="Arial"/>
                <w:kern w:val="1"/>
                <w:sz w:val="22"/>
              </w:rPr>
            </w:pPr>
            <w:r w:rsidRPr="004528A7">
              <w:rPr>
                <w:rFonts w:ascii="Arial Narrow" w:eastAsia="ArialNarrow" w:hAnsi="Arial Narrow" w:cs="ArialNarrow"/>
                <w:sz w:val="22"/>
                <w:szCs w:val="22"/>
              </w:rPr>
              <w:t xml:space="preserve">[3g] </w:t>
            </w:r>
            <w:r w:rsidRPr="004528A7">
              <w:rPr>
                <w:rFonts w:ascii="Arial Narrow" w:hAnsi="Arial Narrow" w:cs="Arial"/>
                <w:sz w:val="22"/>
              </w:rPr>
              <w:t xml:space="preserve">Če ponudnik/dobavitelj, potem ko je prejel obvestilo o napaki, v dogovorjenem roku ne odpravi napake in pomanjkljivosti na OTP oz. ne nadomestil OTP ali zamenja OTP,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w:t>
            </w:r>
            <w:r w:rsidRPr="004528A7">
              <w:rPr>
                <w:rFonts w:ascii="Arial Narrow" w:eastAsia="Arial Unicode MS" w:hAnsi="Arial Narrow" w:cs="Arial"/>
                <w:kern w:val="1"/>
                <w:sz w:val="22"/>
              </w:rPr>
              <w:t>za odpravo napak v garancijski dobi.</w:t>
            </w:r>
          </w:p>
          <w:p w14:paraId="5FDE352C" w14:textId="77777777" w:rsidR="001270DC" w:rsidRPr="004528A7" w:rsidRDefault="001270DC" w:rsidP="001270DC">
            <w:pPr>
              <w:autoSpaceDE w:val="0"/>
              <w:autoSpaceDN w:val="0"/>
              <w:adjustRightInd w:val="0"/>
              <w:spacing w:before="120"/>
              <w:jc w:val="both"/>
              <w:rPr>
                <w:rFonts w:ascii="Arial Narrow" w:hAnsi="Arial Narrow"/>
                <w:sz w:val="22"/>
                <w:szCs w:val="22"/>
              </w:rPr>
            </w:pPr>
            <w:r w:rsidRPr="004528A7">
              <w:rPr>
                <w:rFonts w:ascii="Arial Narrow" w:eastAsia="ArialNarrow" w:hAnsi="Arial Narrow" w:cs="ArialNarrow"/>
                <w:sz w:val="22"/>
                <w:szCs w:val="22"/>
              </w:rPr>
              <w:t>[3h]</w:t>
            </w:r>
            <w:r w:rsidRPr="004528A7">
              <w:rPr>
                <w:rFonts w:ascii="Arial Narrow" w:hAnsi="Arial Narrow"/>
                <w:sz w:val="22"/>
                <w:szCs w:val="22"/>
              </w:rPr>
              <w:t xml:space="preserve"> </w:t>
            </w:r>
            <w:r w:rsidRPr="004528A7">
              <w:rPr>
                <w:rFonts w:ascii="Arial Narrow" w:eastAsia="ArialNarrow" w:hAnsi="Arial Narrow" w:cs="ArialNarrow"/>
                <w:sz w:val="22"/>
                <w:szCs w:val="22"/>
              </w:rPr>
              <w:t xml:space="preserve">Za garancijsko in </w:t>
            </w:r>
            <w:proofErr w:type="spellStart"/>
            <w:r w:rsidRPr="004528A7">
              <w:rPr>
                <w:rFonts w:ascii="Arial Narrow" w:eastAsia="ArialNarrow" w:hAnsi="Arial Narrow" w:cs="ArialNarrow"/>
                <w:sz w:val="22"/>
                <w:szCs w:val="22"/>
              </w:rPr>
              <w:t>pogarancijsko</w:t>
            </w:r>
            <w:proofErr w:type="spellEnd"/>
            <w:r w:rsidRPr="004528A7">
              <w:rPr>
                <w:rFonts w:ascii="Arial Narrow" w:eastAsia="ArialNarrow" w:hAnsi="Arial Narrow" w:cs="ArialNarrow"/>
                <w:sz w:val="22"/>
                <w:szCs w:val="22"/>
              </w:rPr>
              <w:t xml:space="preserve"> obdobje je naročniku dostopen </w:t>
            </w:r>
            <w:r w:rsidRPr="004528A7">
              <w:rPr>
                <w:rFonts w:ascii="Arial Narrow" w:hAnsi="Arial Narrow"/>
                <w:sz w:val="22"/>
                <w:szCs w:val="22"/>
              </w:rPr>
              <w:t xml:space="preserve">tudi usposobljen servis/serviser, </w:t>
            </w:r>
            <w:r w:rsidRPr="004528A7">
              <w:rPr>
                <w:rFonts w:ascii="Arial Narrow" w:hAnsi="Arial Narrow" w:cs="Arial"/>
                <w:bCs/>
                <w:sz w:val="22"/>
                <w:szCs w:val="22"/>
              </w:rPr>
              <w:t xml:space="preserve">ki izpolnjuje s strani naročnika podane zahteve za servis, ima </w:t>
            </w:r>
            <w:r w:rsidRPr="004528A7">
              <w:rPr>
                <w:rFonts w:ascii="Arial Narrow" w:hAnsi="Arial Narrow"/>
                <w:sz w:val="22"/>
                <w:szCs w:val="22"/>
              </w:rPr>
              <w:t>s strani proizvajalca blaga pridobljeno pooblastilo – certifikat za vzdrževanje, servisiranje in popravilo ponujene OTP ter zagotavlja oskrbo z originalnimi rezervnimi deli.</w:t>
            </w:r>
          </w:p>
          <w:p w14:paraId="6AAABF56" w14:textId="77777777" w:rsidR="001270DC" w:rsidRPr="004528A7" w:rsidRDefault="001270DC" w:rsidP="001270DC">
            <w:pPr>
              <w:autoSpaceDE w:val="0"/>
              <w:autoSpaceDN w:val="0"/>
              <w:adjustRightInd w:val="0"/>
              <w:jc w:val="both"/>
              <w:rPr>
                <w:rFonts w:ascii="Arial Narrow" w:hAnsi="Arial Narrow" w:cs="Arial"/>
                <w:sz w:val="22"/>
                <w:szCs w:val="22"/>
              </w:rPr>
            </w:pPr>
          </w:p>
        </w:tc>
      </w:tr>
      <w:tr w:rsidR="001270DC" w:rsidRPr="004528A7" w14:paraId="12828777" w14:textId="77777777" w:rsidTr="00266EDA">
        <w:tc>
          <w:tcPr>
            <w:tcW w:w="9356" w:type="dxa"/>
            <w:tcBorders>
              <w:top w:val="single" w:sz="4" w:space="0" w:color="auto"/>
              <w:left w:val="single" w:sz="4" w:space="0" w:color="auto"/>
              <w:bottom w:val="single" w:sz="4" w:space="0" w:color="auto"/>
              <w:right w:val="single" w:sz="4" w:space="0" w:color="auto"/>
            </w:tcBorders>
          </w:tcPr>
          <w:p w14:paraId="163CCF49" w14:textId="77777777" w:rsidR="001270DC" w:rsidRPr="004528A7" w:rsidRDefault="001270DC" w:rsidP="001270DC">
            <w:pPr>
              <w:jc w:val="both"/>
              <w:rPr>
                <w:rFonts w:ascii="Arial Narrow" w:hAnsi="Arial Narrow" w:cs="ArialNarrow,Bold"/>
                <w:bCs/>
                <w:sz w:val="22"/>
                <w:szCs w:val="22"/>
              </w:rPr>
            </w:pPr>
            <w:r w:rsidRPr="004528A7">
              <w:rPr>
                <w:rFonts w:ascii="Arial Narrow" w:hAnsi="Arial Narrow" w:cs="ArialNarrow,Bold"/>
                <w:b/>
                <w:bCs/>
                <w:sz w:val="22"/>
                <w:szCs w:val="22"/>
              </w:rPr>
              <w:lastRenderedPageBreak/>
              <w:t>[4]</w:t>
            </w:r>
            <w:r w:rsidRPr="004528A7">
              <w:rPr>
                <w:rFonts w:ascii="Arial Narrow" w:hAnsi="Arial Narrow" w:cs="ArialNarrow,Bold"/>
                <w:bCs/>
                <w:sz w:val="22"/>
                <w:szCs w:val="22"/>
              </w:rPr>
              <w:t xml:space="preserve"> Da sprejemamo vse, spodaj navedene zahteve za </w:t>
            </w:r>
            <w:r w:rsidRPr="004528A7">
              <w:rPr>
                <w:rFonts w:ascii="Arial Narrow" w:hAnsi="Arial Narrow" w:cs="Arial"/>
                <w:sz w:val="22"/>
                <w:szCs w:val="22"/>
              </w:rPr>
              <w:t xml:space="preserve">obravnavo uporabnika pri izvajanju storitev, vezanih na garancijska upravičenja, </w:t>
            </w:r>
            <w:r w:rsidRPr="004528A7">
              <w:rPr>
                <w:rFonts w:ascii="Arial Narrow" w:eastAsia="ArialNarrow" w:hAnsi="Arial Narrow" w:cs="ArialNarrow"/>
                <w:sz w:val="22"/>
                <w:szCs w:val="22"/>
              </w:rPr>
              <w:t>vzdrževanje, servisiranje in popravilo</w:t>
            </w:r>
            <w:r w:rsidRPr="004528A7">
              <w:rPr>
                <w:rFonts w:ascii="Arial Narrow" w:hAnsi="Arial Narrow" w:cs="ArialNarrow,Bold"/>
                <w:bCs/>
                <w:sz w:val="22"/>
                <w:szCs w:val="22"/>
              </w:rPr>
              <w:t xml:space="preserve"> OTP</w:t>
            </w:r>
            <w:r w:rsidRPr="004528A7">
              <w:rPr>
                <w:rFonts w:ascii="Arial Narrow" w:hAnsi="Arial Narrow" w:cs="Arial"/>
                <w:sz w:val="22"/>
                <w:szCs w:val="22"/>
              </w:rPr>
              <w:t xml:space="preserve">, v </w:t>
            </w:r>
            <w:r w:rsidRPr="004528A7">
              <w:rPr>
                <w:rFonts w:ascii="Arial Narrow" w:hAnsi="Arial Narrow" w:cs="ArialNarrow,Bold"/>
                <w:bCs/>
                <w:sz w:val="22"/>
                <w:szCs w:val="22"/>
              </w:rPr>
              <w:t xml:space="preserve">garancijskem in </w:t>
            </w:r>
            <w:proofErr w:type="spellStart"/>
            <w:r w:rsidRPr="004528A7">
              <w:rPr>
                <w:rFonts w:ascii="Arial Narrow" w:hAnsi="Arial Narrow" w:cs="ArialNarrow,Bold"/>
                <w:bCs/>
                <w:sz w:val="22"/>
                <w:szCs w:val="22"/>
              </w:rPr>
              <w:t>pogarancijskem</w:t>
            </w:r>
            <w:proofErr w:type="spellEnd"/>
            <w:r w:rsidRPr="004528A7">
              <w:rPr>
                <w:rFonts w:ascii="Arial Narrow" w:hAnsi="Arial Narrow" w:cs="ArialNarrow,Bold"/>
                <w:bCs/>
                <w:sz w:val="22"/>
                <w:szCs w:val="22"/>
              </w:rPr>
              <w:t xml:space="preserve"> obdobju:</w:t>
            </w:r>
          </w:p>
          <w:p w14:paraId="35E8E396" w14:textId="77777777" w:rsidR="001270DC" w:rsidRPr="004528A7" w:rsidRDefault="001270DC" w:rsidP="001270DC">
            <w:pPr>
              <w:spacing w:before="120"/>
              <w:jc w:val="both"/>
              <w:rPr>
                <w:rFonts w:ascii="Arial Narrow" w:hAnsi="Arial Narrow" w:cs="Arial"/>
                <w:sz w:val="22"/>
                <w:szCs w:val="22"/>
              </w:rPr>
            </w:pPr>
            <w:r w:rsidRPr="004528A7">
              <w:rPr>
                <w:rFonts w:ascii="Arial Narrow" w:hAnsi="Arial Narrow" w:cs="ArialNarrow,Bold"/>
                <w:bCs/>
                <w:sz w:val="22"/>
                <w:szCs w:val="22"/>
              </w:rPr>
              <w:t>[4a]</w:t>
            </w:r>
            <w:r w:rsidRPr="004528A7">
              <w:rPr>
                <w:rFonts w:ascii="Arial Narrow" w:hAnsi="Arial Narrow" w:cs="ArialNarrow,Bold"/>
                <w:b/>
                <w:bCs/>
                <w:sz w:val="22"/>
                <w:szCs w:val="22"/>
              </w:rPr>
              <w:t xml:space="preserve"> </w:t>
            </w:r>
            <w:r w:rsidRPr="004528A7">
              <w:rPr>
                <w:rFonts w:ascii="Arial Narrow" w:hAnsi="Arial Narrow" w:cs="Arial"/>
                <w:sz w:val="22"/>
                <w:szCs w:val="22"/>
              </w:rPr>
              <w:t xml:space="preserve">Odzivni čas </w:t>
            </w:r>
            <w:r w:rsidRPr="004528A7">
              <w:rPr>
                <w:rFonts w:ascii="Arial Narrow" w:hAnsi="Arial Narrow"/>
                <w:sz w:val="22"/>
                <w:szCs w:val="22"/>
              </w:rPr>
              <w:t>servisa/serviserja znaša največ 24 ur od oddaje obvestila o napaki (pomanjkljivosti).</w:t>
            </w:r>
          </w:p>
          <w:p w14:paraId="426FB095" w14:textId="77777777" w:rsidR="001270DC" w:rsidRPr="004528A7" w:rsidRDefault="001270DC" w:rsidP="001270DC">
            <w:pPr>
              <w:spacing w:before="120"/>
              <w:jc w:val="both"/>
              <w:rPr>
                <w:rFonts w:ascii="Arial Narrow" w:hAnsi="Arial Narrow"/>
                <w:sz w:val="22"/>
                <w:szCs w:val="22"/>
              </w:rPr>
            </w:pPr>
            <w:r w:rsidRPr="004528A7">
              <w:rPr>
                <w:rFonts w:ascii="Arial Narrow" w:hAnsi="Arial Narrow" w:cs="ArialNarrow,Bold"/>
                <w:bCs/>
                <w:sz w:val="22"/>
                <w:szCs w:val="22"/>
              </w:rPr>
              <w:t xml:space="preserve">[4b] </w:t>
            </w:r>
            <w:r w:rsidRPr="004528A7">
              <w:rPr>
                <w:rFonts w:ascii="Arial Narrow" w:hAnsi="Arial Narrow"/>
                <w:sz w:val="22"/>
                <w:szCs w:val="22"/>
              </w:rPr>
              <w:t xml:space="preserve">Pristop k odpravi napake najkasneje prvi delovni dan po izteku odzivnega časa (za delovni dan se ne šteje nedelj in praznikov). </w:t>
            </w:r>
          </w:p>
          <w:p w14:paraId="51D61BB8" w14:textId="77777777" w:rsidR="001270DC" w:rsidRPr="004528A7" w:rsidRDefault="001270DC" w:rsidP="001270DC">
            <w:pPr>
              <w:spacing w:before="120"/>
              <w:jc w:val="both"/>
              <w:rPr>
                <w:rFonts w:ascii="Arial Narrow" w:hAnsi="Arial Narrow"/>
                <w:sz w:val="22"/>
                <w:szCs w:val="22"/>
              </w:rPr>
            </w:pPr>
            <w:r w:rsidRPr="004528A7">
              <w:rPr>
                <w:rFonts w:ascii="Arial Narrow" w:hAnsi="Arial Narrow" w:cs="ArialNarrow,Bold"/>
                <w:bCs/>
                <w:sz w:val="22"/>
                <w:szCs w:val="22"/>
              </w:rPr>
              <w:t xml:space="preserve">[4c] Odprava napak v roku največ treh (3) dni od </w:t>
            </w:r>
            <w:r w:rsidRPr="004528A7">
              <w:rPr>
                <w:rFonts w:ascii="Arial Narrow" w:hAnsi="Arial Narrow"/>
                <w:sz w:val="22"/>
                <w:szCs w:val="22"/>
              </w:rPr>
              <w:t xml:space="preserve">oddaje obvestila o napaki. </w:t>
            </w:r>
          </w:p>
          <w:p w14:paraId="1DF248A6" w14:textId="77777777" w:rsidR="001270DC" w:rsidRPr="004528A7" w:rsidRDefault="001270DC" w:rsidP="001270DC">
            <w:pPr>
              <w:spacing w:before="120"/>
              <w:jc w:val="both"/>
              <w:rPr>
                <w:rFonts w:ascii="Arial Narrow" w:hAnsi="Arial Narrow"/>
                <w:sz w:val="22"/>
                <w:szCs w:val="22"/>
              </w:rPr>
            </w:pPr>
            <w:r w:rsidRPr="004528A7">
              <w:rPr>
                <w:rFonts w:ascii="Arial Narrow" w:hAnsi="Arial Narrow" w:cs="ArialNarrow,Bold"/>
                <w:bCs/>
                <w:sz w:val="22"/>
                <w:szCs w:val="22"/>
              </w:rPr>
              <w:t xml:space="preserve">[4d] Rok za odpravo velikih napak </w:t>
            </w:r>
            <w:r w:rsidRPr="004528A7">
              <w:rPr>
                <w:rFonts w:ascii="Arial Narrow" w:hAnsi="Arial Narrow"/>
                <w:sz w:val="22"/>
                <w:szCs w:val="22"/>
              </w:rPr>
              <w:t>se opredeli v dogovoru med uporabnikom in serviserjem.</w:t>
            </w:r>
          </w:p>
          <w:p w14:paraId="72D9C3DF" w14:textId="77777777" w:rsidR="001270DC" w:rsidRPr="004528A7" w:rsidRDefault="001270DC" w:rsidP="001270DC">
            <w:pPr>
              <w:tabs>
                <w:tab w:val="left" w:pos="8103"/>
              </w:tabs>
              <w:spacing w:before="120"/>
              <w:jc w:val="both"/>
              <w:rPr>
                <w:rFonts w:ascii="Arial Narrow" w:hAnsi="Arial Narrow"/>
                <w:sz w:val="22"/>
                <w:szCs w:val="22"/>
              </w:rPr>
            </w:pPr>
            <w:r w:rsidRPr="004528A7">
              <w:rPr>
                <w:rFonts w:ascii="Arial Narrow" w:hAnsi="Arial Narrow" w:cs="ArialNarrow,Bold"/>
                <w:bCs/>
                <w:sz w:val="22"/>
                <w:szCs w:val="22"/>
              </w:rPr>
              <w:t xml:space="preserve">[4e] </w:t>
            </w:r>
            <w:r w:rsidRPr="004528A7">
              <w:rPr>
                <w:rFonts w:ascii="Arial Narrow" w:hAnsi="Arial Narrow"/>
                <w:sz w:val="22"/>
                <w:szCs w:val="22"/>
              </w:rPr>
              <w:t xml:space="preserve">Redne servise uporabnik in serviser načrtujeta v naprej. </w:t>
            </w:r>
          </w:p>
          <w:p w14:paraId="273C2B5D" w14:textId="77777777" w:rsidR="001270DC" w:rsidRPr="004528A7" w:rsidRDefault="001270DC" w:rsidP="001270DC">
            <w:pPr>
              <w:spacing w:before="120"/>
              <w:jc w:val="both"/>
              <w:rPr>
                <w:rFonts w:ascii="Arial Narrow" w:hAnsi="Arial Narrow"/>
                <w:sz w:val="22"/>
                <w:szCs w:val="22"/>
              </w:rPr>
            </w:pPr>
            <w:r w:rsidRPr="004528A7">
              <w:rPr>
                <w:rFonts w:ascii="Arial Narrow" w:hAnsi="Arial Narrow" w:cs="ArialNarrow,Bold"/>
                <w:bCs/>
                <w:sz w:val="22"/>
                <w:szCs w:val="22"/>
              </w:rPr>
              <w:t xml:space="preserve">[4f] </w:t>
            </w:r>
            <w:r w:rsidRPr="004528A7">
              <w:rPr>
                <w:rFonts w:ascii="Arial Narrow" w:hAnsi="Arial Narrow"/>
                <w:sz w:val="22"/>
                <w:szCs w:val="22"/>
              </w:rPr>
              <w:t>Popravila ki jih uporabnik opredeli kot nujna se obravnava prednostno!</w:t>
            </w:r>
          </w:p>
          <w:p w14:paraId="4A58513F" w14:textId="77777777" w:rsidR="001270DC" w:rsidRPr="004528A7" w:rsidRDefault="001270DC" w:rsidP="001270DC">
            <w:pPr>
              <w:spacing w:before="120"/>
              <w:jc w:val="both"/>
              <w:rPr>
                <w:rFonts w:ascii="Arial Narrow" w:hAnsi="Arial Narrow" w:cs="ArialNarrow,Bold"/>
                <w:bCs/>
                <w:sz w:val="22"/>
                <w:szCs w:val="22"/>
              </w:rPr>
            </w:pPr>
            <w:r w:rsidRPr="004528A7">
              <w:rPr>
                <w:rFonts w:ascii="Arial Narrow" w:hAnsi="Arial Narrow" w:cs="ArialNarrow,Bold"/>
                <w:bCs/>
                <w:sz w:val="22"/>
                <w:szCs w:val="22"/>
              </w:rPr>
              <w:t xml:space="preserve">[4g] Vsa dela, povezana z </w:t>
            </w:r>
            <w:r w:rsidRPr="004528A7">
              <w:rPr>
                <w:rFonts w:ascii="Arial Narrow" w:hAnsi="Arial Narrow" w:cs="Arial"/>
                <w:sz w:val="22"/>
                <w:szCs w:val="22"/>
              </w:rPr>
              <w:t xml:space="preserve">garancijskimi upravičenji, </w:t>
            </w:r>
            <w:r w:rsidRPr="004528A7">
              <w:rPr>
                <w:rFonts w:ascii="Arial Narrow" w:eastAsia="ArialNarrow" w:hAnsi="Arial Narrow" w:cs="ArialNarrow"/>
                <w:sz w:val="22"/>
                <w:szCs w:val="22"/>
              </w:rPr>
              <w:t>vzdrževanjem, servisiranjem in popravilom</w:t>
            </w:r>
            <w:r w:rsidRPr="004528A7">
              <w:rPr>
                <w:rFonts w:ascii="Arial Narrow" w:hAnsi="Arial Narrow" w:cs="ArialNarrow,Bold"/>
                <w:bCs/>
                <w:sz w:val="22"/>
                <w:szCs w:val="22"/>
              </w:rPr>
              <w:t xml:space="preserve"> OTP </w:t>
            </w:r>
            <w:r w:rsidRPr="004528A7">
              <w:rPr>
                <w:rFonts w:ascii="Arial Narrow" w:eastAsia="ArialNarrow" w:hAnsi="Arial Narrow" w:cs="ArialNarrow"/>
                <w:sz w:val="22"/>
                <w:szCs w:val="22"/>
              </w:rPr>
              <w:t xml:space="preserve">iz predhodne tč. 3, </w:t>
            </w:r>
            <w:r w:rsidRPr="004528A7">
              <w:rPr>
                <w:rFonts w:ascii="Arial Narrow" w:hAnsi="Arial Narrow" w:cs="ArialNarrow,Bold"/>
                <w:bCs/>
                <w:sz w:val="22"/>
                <w:szCs w:val="22"/>
              </w:rPr>
              <w:t>se v garancijski dobi</w:t>
            </w:r>
            <w:r w:rsidRPr="004528A7">
              <w:rPr>
                <w:rFonts w:ascii="Arial Narrow" w:hAnsi="Arial Narrow" w:cs="Arial"/>
                <w:sz w:val="22"/>
                <w:szCs w:val="22"/>
              </w:rPr>
              <w:t xml:space="preserve"> </w:t>
            </w:r>
            <w:r w:rsidRPr="004528A7">
              <w:rPr>
                <w:rFonts w:ascii="Arial Narrow" w:hAnsi="Arial Narrow"/>
                <w:sz w:val="22"/>
                <w:szCs w:val="22"/>
              </w:rPr>
              <w:t>opravi pri uporabniku; v primeru, ko del ni mogoče opraviti pri uporabniku, ponudnik/dobavitelj prevzema vse stroške, povezane z organizacijo, zavarovanjem in prevozom/pošiljanjem opreme na popravilo in nazaj k uporabniku.</w:t>
            </w:r>
          </w:p>
          <w:p w14:paraId="3931BC26" w14:textId="77777777" w:rsidR="001270DC" w:rsidRPr="004528A7" w:rsidRDefault="001270DC" w:rsidP="001270DC">
            <w:pPr>
              <w:autoSpaceDE w:val="0"/>
              <w:autoSpaceDN w:val="0"/>
              <w:adjustRightInd w:val="0"/>
              <w:spacing w:before="120"/>
              <w:jc w:val="both"/>
              <w:rPr>
                <w:rFonts w:ascii="Arial Narrow" w:hAnsi="Arial Narrow"/>
                <w:sz w:val="22"/>
                <w:szCs w:val="22"/>
              </w:rPr>
            </w:pPr>
            <w:r w:rsidRPr="004528A7">
              <w:rPr>
                <w:rFonts w:ascii="Arial Narrow" w:hAnsi="Arial Narrow" w:cs="ArialNarrow,Bold"/>
                <w:bCs/>
                <w:sz w:val="22"/>
                <w:szCs w:val="22"/>
              </w:rPr>
              <w:t>[4h]</w:t>
            </w:r>
            <w:r w:rsidRPr="004528A7">
              <w:rPr>
                <w:rFonts w:ascii="Arial Narrow" w:hAnsi="Arial Narrow"/>
                <w:sz w:val="22"/>
                <w:szCs w:val="22"/>
              </w:rPr>
              <w:t xml:space="preserve"> Prijavo napake ponudniku/dobavitelju/serviserju sporoči kontaktna oseba uporabnika oz. z njegove strani pooblaščena oseba po elektronski pošti in telefonsko na kontakt, naveden v tabeli »Kontaktni podatki«.</w:t>
            </w:r>
          </w:p>
          <w:p w14:paraId="440BC49D" w14:textId="77777777" w:rsidR="001270DC" w:rsidRPr="004528A7" w:rsidRDefault="001270DC" w:rsidP="001270DC">
            <w:pPr>
              <w:autoSpaceDE w:val="0"/>
              <w:autoSpaceDN w:val="0"/>
              <w:adjustRightInd w:val="0"/>
              <w:jc w:val="both"/>
              <w:rPr>
                <w:rFonts w:ascii="Arial Narrow" w:hAnsi="Arial Narrow"/>
                <w:sz w:val="22"/>
                <w:szCs w:val="22"/>
              </w:rPr>
            </w:pPr>
          </w:p>
        </w:tc>
      </w:tr>
      <w:tr w:rsidR="001270DC" w:rsidRPr="004528A7" w14:paraId="1D4D0FAF" w14:textId="77777777" w:rsidTr="00266EDA">
        <w:tc>
          <w:tcPr>
            <w:tcW w:w="9356" w:type="dxa"/>
            <w:tcBorders>
              <w:top w:val="single" w:sz="4" w:space="0" w:color="auto"/>
              <w:left w:val="single" w:sz="4" w:space="0" w:color="auto"/>
              <w:bottom w:val="single" w:sz="4" w:space="0" w:color="auto"/>
              <w:right w:val="single" w:sz="4" w:space="0" w:color="auto"/>
            </w:tcBorders>
          </w:tcPr>
          <w:p w14:paraId="34939E32" w14:textId="77777777" w:rsidR="001270DC" w:rsidRPr="004528A7" w:rsidRDefault="001270DC" w:rsidP="001270DC">
            <w:pPr>
              <w:autoSpaceDE w:val="0"/>
              <w:autoSpaceDN w:val="0"/>
              <w:adjustRightInd w:val="0"/>
              <w:jc w:val="both"/>
              <w:rPr>
                <w:rFonts w:ascii="Arial Narrow" w:eastAsia="ArialNarrow" w:hAnsi="Arial Narrow" w:cs="ArialNarrow"/>
                <w:sz w:val="22"/>
                <w:szCs w:val="22"/>
              </w:rPr>
            </w:pPr>
            <w:r w:rsidRPr="004528A7">
              <w:rPr>
                <w:rFonts w:ascii="Arial Narrow" w:eastAsia="ArialNarrow" w:hAnsi="Arial Narrow" w:cs="ArialNarrow"/>
                <w:b/>
                <w:sz w:val="22"/>
                <w:szCs w:val="22"/>
              </w:rPr>
              <w:t>[5]</w:t>
            </w:r>
            <w:r w:rsidRPr="004528A7">
              <w:rPr>
                <w:rFonts w:ascii="Arial Narrow" w:eastAsia="ArialNarrow" w:hAnsi="Arial Narrow" w:cs="ArialNarrow"/>
                <w:sz w:val="22"/>
                <w:szCs w:val="22"/>
              </w:rPr>
              <w:t xml:space="preserve"> V primeru, da v garancijski dobi, del, povezanih z garancijskimi upravičenji, vzdrževanjem, servisiranjem in popravilom OTP iz tč. 3, ni mogoče opraviti </w:t>
            </w:r>
            <w:r w:rsidRPr="004528A7">
              <w:rPr>
                <w:rFonts w:ascii="Arial Narrow" w:hAnsi="Arial Narrow" w:cs="Arial"/>
                <w:sz w:val="22"/>
                <w:szCs w:val="22"/>
              </w:rPr>
              <w:t xml:space="preserve">v podanem roku za odpravo napak, ponudnik/dobavitelj za čas popravila, </w:t>
            </w:r>
            <w:r w:rsidRPr="004528A7">
              <w:rPr>
                <w:rFonts w:ascii="Arial Narrow" w:eastAsia="ArialNarrow" w:hAnsi="Arial Narrow" w:cs="ArialNarrow"/>
                <w:sz w:val="22"/>
                <w:szCs w:val="22"/>
              </w:rPr>
              <w:t xml:space="preserve">brezplačno zagotoviti uporabo enakovredne </w:t>
            </w:r>
            <w:r w:rsidRPr="004528A7">
              <w:rPr>
                <w:rFonts w:ascii="Arial Narrow" w:hAnsi="Arial Narrow"/>
                <w:sz w:val="22"/>
                <w:szCs w:val="22"/>
              </w:rPr>
              <w:t>nadomestne opreme (vključno z dostavo in montažo).</w:t>
            </w:r>
          </w:p>
          <w:p w14:paraId="1E28C653" w14:textId="77777777" w:rsidR="001270DC" w:rsidRPr="004528A7" w:rsidRDefault="001270DC" w:rsidP="001270DC">
            <w:pPr>
              <w:autoSpaceDE w:val="0"/>
              <w:autoSpaceDN w:val="0"/>
              <w:adjustRightInd w:val="0"/>
              <w:jc w:val="both"/>
              <w:rPr>
                <w:rFonts w:ascii="Arial Narrow" w:eastAsia="ArialNarrow" w:hAnsi="Arial Narrow" w:cs="ArialNarrow"/>
                <w:sz w:val="22"/>
                <w:szCs w:val="22"/>
              </w:rPr>
            </w:pPr>
          </w:p>
        </w:tc>
      </w:tr>
      <w:tr w:rsidR="001270DC" w:rsidRPr="004528A7" w14:paraId="5C673679" w14:textId="77777777" w:rsidTr="00266EDA">
        <w:tc>
          <w:tcPr>
            <w:tcW w:w="9356" w:type="dxa"/>
            <w:tcBorders>
              <w:top w:val="single" w:sz="4" w:space="0" w:color="auto"/>
              <w:left w:val="single" w:sz="4" w:space="0" w:color="auto"/>
              <w:bottom w:val="single" w:sz="4" w:space="0" w:color="auto"/>
              <w:right w:val="single" w:sz="4" w:space="0" w:color="auto"/>
            </w:tcBorders>
          </w:tcPr>
          <w:p w14:paraId="305F6286" w14:textId="77777777" w:rsidR="001270DC" w:rsidRPr="004528A7" w:rsidRDefault="001270DC" w:rsidP="001270DC">
            <w:pPr>
              <w:jc w:val="both"/>
              <w:rPr>
                <w:rFonts w:ascii="Arial Narrow" w:hAnsi="Arial Narrow" w:cs="Arial"/>
                <w:sz w:val="22"/>
                <w:szCs w:val="22"/>
              </w:rPr>
            </w:pPr>
            <w:r w:rsidRPr="004528A7">
              <w:rPr>
                <w:rFonts w:ascii="Arial Narrow" w:hAnsi="Arial Narrow" w:cs="ArialNarrow,Bold"/>
                <w:b/>
                <w:bCs/>
                <w:sz w:val="22"/>
                <w:szCs w:val="22"/>
              </w:rPr>
              <w:t>[6]</w:t>
            </w:r>
            <w:r w:rsidRPr="004528A7">
              <w:rPr>
                <w:rFonts w:ascii="Arial Narrow" w:hAnsi="Arial Narrow" w:cs="ArialNarrow,Bold"/>
                <w:bCs/>
                <w:sz w:val="22"/>
                <w:szCs w:val="22"/>
              </w:rPr>
              <w:t xml:space="preserve"> </w:t>
            </w:r>
            <w:r w:rsidRPr="004528A7">
              <w:rPr>
                <w:rFonts w:ascii="Arial Narrow" w:hAnsi="Arial Narrow" w:cs="Arial"/>
                <w:sz w:val="22"/>
                <w:szCs w:val="22"/>
              </w:rPr>
              <w:t>Da se poleg, v garancijski dobi zahtevanega vzdrževanja OTP ter oskrbe z originalnimi rezervnimi deli, zavezujemo zagotavljati tudi vzdrževanje, servis in popravilo ter oskrbo z rezervnimi deli za vso ponujeno OTP, še najmanj v času življenjske dobe opreme – predvidena življenjska doba opreme znaša najmanj sedem (7) let.</w:t>
            </w:r>
          </w:p>
          <w:p w14:paraId="56538020" w14:textId="77777777" w:rsidR="001270DC" w:rsidRPr="004528A7" w:rsidRDefault="001270DC" w:rsidP="001270DC">
            <w:pPr>
              <w:jc w:val="both"/>
              <w:rPr>
                <w:rFonts w:ascii="Arial Narrow" w:hAnsi="Arial Narrow" w:cs="Arial"/>
                <w:bCs/>
                <w:sz w:val="22"/>
                <w:szCs w:val="22"/>
              </w:rPr>
            </w:pPr>
          </w:p>
        </w:tc>
      </w:tr>
      <w:tr w:rsidR="001270DC" w:rsidRPr="004528A7" w14:paraId="1B360CF4" w14:textId="77777777" w:rsidTr="00266EDA">
        <w:tc>
          <w:tcPr>
            <w:tcW w:w="9356" w:type="dxa"/>
            <w:tcBorders>
              <w:top w:val="single" w:sz="4" w:space="0" w:color="auto"/>
              <w:left w:val="single" w:sz="4" w:space="0" w:color="auto"/>
              <w:bottom w:val="single" w:sz="4" w:space="0" w:color="auto"/>
              <w:right w:val="single" w:sz="4" w:space="0" w:color="auto"/>
            </w:tcBorders>
          </w:tcPr>
          <w:p w14:paraId="7EA19A8B" w14:textId="77777777" w:rsidR="001270DC" w:rsidRPr="004528A7" w:rsidRDefault="001270DC" w:rsidP="001270DC">
            <w:pPr>
              <w:jc w:val="both"/>
              <w:rPr>
                <w:rFonts w:ascii="Arial Narrow" w:hAnsi="Arial Narrow" w:cs="Arial"/>
                <w:sz w:val="22"/>
                <w:szCs w:val="22"/>
              </w:rPr>
            </w:pPr>
            <w:r w:rsidRPr="004528A7">
              <w:rPr>
                <w:rFonts w:ascii="Arial Narrow" w:hAnsi="Arial Narrow" w:cs="ArialNarrow,Bold"/>
                <w:b/>
                <w:bCs/>
                <w:sz w:val="22"/>
                <w:szCs w:val="22"/>
              </w:rPr>
              <w:t>[7]</w:t>
            </w:r>
            <w:r w:rsidRPr="004528A7">
              <w:rPr>
                <w:rFonts w:ascii="Arial Narrow" w:hAnsi="Arial Narrow" w:cs="ArialNarrow,Bold"/>
                <w:bCs/>
                <w:sz w:val="22"/>
                <w:szCs w:val="22"/>
              </w:rPr>
              <w:t xml:space="preserve"> </w:t>
            </w:r>
            <w:r w:rsidRPr="004528A7">
              <w:rPr>
                <w:rFonts w:ascii="Arial Narrow" w:hAnsi="Arial Narrow" w:cs="Arial"/>
                <w:sz w:val="22"/>
                <w:szCs w:val="22"/>
              </w:rPr>
              <w:t>Da bomo za učinkovito in varno uporabo ter delovanje OTP (posebej tiste, s katero uporabnik še ne razpolaga) zagotovili: usposabljanje (šolanje) v prostorih naročnika za 2 delavca naročnika, ki jih bo določil uporabnik.</w:t>
            </w:r>
          </w:p>
          <w:p w14:paraId="18B2B77E" w14:textId="77777777" w:rsidR="001270DC" w:rsidRPr="004528A7" w:rsidRDefault="001270DC" w:rsidP="001270DC">
            <w:pPr>
              <w:jc w:val="both"/>
              <w:rPr>
                <w:rFonts w:ascii="Arial Narrow" w:hAnsi="Arial Narrow" w:cs="Arial"/>
                <w:sz w:val="22"/>
                <w:szCs w:val="22"/>
              </w:rPr>
            </w:pPr>
          </w:p>
        </w:tc>
      </w:tr>
    </w:tbl>
    <w:p w14:paraId="08EC5BF0" w14:textId="77777777" w:rsidR="001270DC" w:rsidRPr="004528A7" w:rsidRDefault="001270DC" w:rsidP="001270DC">
      <w:pPr>
        <w:rPr>
          <w:rFonts w:ascii="Arial Narrow" w:hAnsi="Arial Narrow"/>
          <w:sz w:val="23"/>
          <w:szCs w:val="23"/>
        </w:rPr>
        <w:sectPr w:rsidR="001270DC" w:rsidRPr="004528A7" w:rsidSect="00266EDA">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3827"/>
        <w:gridCol w:w="709"/>
        <w:gridCol w:w="3260"/>
        <w:gridCol w:w="4252"/>
        <w:gridCol w:w="1888"/>
        <w:gridCol w:w="1089"/>
      </w:tblGrid>
      <w:tr w:rsidR="001270DC" w:rsidRPr="004528A7" w14:paraId="1C5C4EB7" w14:textId="77777777" w:rsidTr="00266EDA">
        <w:trPr>
          <w:trHeight w:hRule="exact" w:val="450"/>
          <w:jc w:val="center"/>
        </w:trPr>
        <w:tc>
          <w:tcPr>
            <w:tcW w:w="15445" w:type="dxa"/>
            <w:gridSpan w:val="7"/>
            <w:tcBorders>
              <w:top w:val="single" w:sz="5" w:space="0" w:color="000000"/>
              <w:left w:val="single" w:sz="5" w:space="0" w:color="000000"/>
              <w:bottom w:val="nil"/>
              <w:right w:val="single" w:sz="5" w:space="0" w:color="000000"/>
            </w:tcBorders>
            <w:vAlign w:val="center"/>
          </w:tcPr>
          <w:p w14:paraId="6E8FC3ED" w14:textId="77777777" w:rsidR="001270DC" w:rsidRPr="004528A7" w:rsidRDefault="001270DC" w:rsidP="001270DC">
            <w:pPr>
              <w:jc w:val="center"/>
              <w:rPr>
                <w:rFonts w:ascii="Arial Narrow" w:hAnsi="Arial Narrow"/>
                <w:b/>
                <w:sz w:val="28"/>
                <w:szCs w:val="28"/>
              </w:rPr>
            </w:pPr>
            <w:r w:rsidRPr="004528A7">
              <w:rPr>
                <w:rFonts w:ascii="Arial Narrow" w:hAnsi="Arial Narrow"/>
                <w:b/>
                <w:sz w:val="28"/>
                <w:szCs w:val="28"/>
              </w:rPr>
              <w:lastRenderedPageBreak/>
              <w:t>K O N T A K T N I   P O D A T K I</w:t>
            </w:r>
          </w:p>
        </w:tc>
      </w:tr>
      <w:tr w:rsidR="001270DC" w:rsidRPr="004528A7" w14:paraId="48CFABB9" w14:textId="77777777" w:rsidTr="00266EDA">
        <w:trPr>
          <w:trHeight w:val="505"/>
          <w:jc w:val="center"/>
        </w:trPr>
        <w:tc>
          <w:tcPr>
            <w:tcW w:w="420" w:type="dxa"/>
            <w:vMerge w:val="restart"/>
            <w:tcBorders>
              <w:top w:val="single" w:sz="6" w:space="0" w:color="000000"/>
              <w:left w:val="single" w:sz="6" w:space="0" w:color="000000"/>
              <w:right w:val="single" w:sz="6" w:space="0" w:color="000000"/>
            </w:tcBorders>
            <w:vAlign w:val="center"/>
          </w:tcPr>
          <w:p w14:paraId="1C448073" w14:textId="77777777" w:rsidR="001270DC" w:rsidRPr="004528A7" w:rsidRDefault="001270DC" w:rsidP="001270DC">
            <w:pPr>
              <w:jc w:val="center"/>
              <w:rPr>
                <w:rFonts w:ascii="Arial Narrow" w:hAnsi="Arial Narrow" w:cs="Arial"/>
                <w:bCs/>
                <w:sz w:val="22"/>
                <w:szCs w:val="22"/>
              </w:rPr>
            </w:pPr>
            <w:proofErr w:type="spellStart"/>
            <w:r w:rsidRPr="004528A7">
              <w:rPr>
                <w:rFonts w:ascii="Arial Narrow" w:hAnsi="Arial Narrow" w:cs="Arial"/>
                <w:bCs/>
                <w:sz w:val="22"/>
                <w:szCs w:val="22"/>
              </w:rPr>
              <w:t>zap.št</w:t>
            </w:r>
            <w:proofErr w:type="spellEnd"/>
            <w:r w:rsidRPr="004528A7">
              <w:rPr>
                <w:rFonts w:ascii="Arial Narrow" w:hAnsi="Arial Narrow" w:cs="Arial"/>
                <w:bCs/>
                <w:sz w:val="22"/>
                <w:szCs w:val="22"/>
              </w:rPr>
              <w:t>.</w:t>
            </w:r>
          </w:p>
        </w:tc>
        <w:tc>
          <w:tcPr>
            <w:tcW w:w="3827" w:type="dxa"/>
            <w:vMerge w:val="restart"/>
            <w:tcBorders>
              <w:top w:val="single" w:sz="6" w:space="0" w:color="000000"/>
              <w:left w:val="single" w:sz="6" w:space="0" w:color="000000"/>
              <w:right w:val="single" w:sz="6" w:space="0" w:color="000000"/>
            </w:tcBorders>
            <w:vAlign w:val="center"/>
          </w:tcPr>
          <w:p w14:paraId="0B007793" w14:textId="77777777" w:rsidR="001270DC" w:rsidRPr="004528A7" w:rsidRDefault="001270DC" w:rsidP="001270DC">
            <w:pPr>
              <w:jc w:val="center"/>
              <w:rPr>
                <w:rFonts w:ascii="Arial Narrow" w:hAnsi="Arial Narrow" w:cs="Arial"/>
                <w:b/>
                <w:bCs/>
                <w:sz w:val="22"/>
                <w:szCs w:val="22"/>
              </w:rPr>
            </w:pPr>
            <w:r w:rsidRPr="004528A7">
              <w:rPr>
                <w:rFonts w:ascii="Arial Narrow" w:hAnsi="Arial Narrow" w:cs="Arial"/>
                <w:b/>
                <w:bCs/>
                <w:sz w:val="22"/>
                <w:szCs w:val="22"/>
              </w:rPr>
              <w:t>OPREMA</w:t>
            </w:r>
          </w:p>
        </w:tc>
        <w:tc>
          <w:tcPr>
            <w:tcW w:w="709" w:type="dxa"/>
            <w:vMerge w:val="restart"/>
            <w:tcBorders>
              <w:top w:val="single" w:sz="5" w:space="0" w:color="000000"/>
              <w:left w:val="single" w:sz="5" w:space="0" w:color="000000"/>
              <w:right w:val="single" w:sz="5" w:space="0" w:color="000000"/>
            </w:tcBorders>
            <w:vAlign w:val="center"/>
          </w:tcPr>
          <w:p w14:paraId="2BF7F3EE"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gar. doba</w:t>
            </w:r>
          </w:p>
          <w:p w14:paraId="6255CDC5"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(mes.)</w:t>
            </w:r>
          </w:p>
        </w:tc>
        <w:tc>
          <w:tcPr>
            <w:tcW w:w="10489" w:type="dxa"/>
            <w:gridSpan w:val="4"/>
            <w:tcBorders>
              <w:top w:val="single" w:sz="5" w:space="0" w:color="000000"/>
              <w:left w:val="single" w:sz="5" w:space="0" w:color="000000"/>
              <w:bottom w:val="dashed" w:sz="4" w:space="0" w:color="auto"/>
              <w:right w:val="single" w:sz="5" w:space="0" w:color="000000"/>
            </w:tcBorders>
            <w:vAlign w:val="center"/>
          </w:tcPr>
          <w:p w14:paraId="10C3F661" w14:textId="77777777" w:rsidR="001270DC" w:rsidRPr="004528A7" w:rsidRDefault="001270DC" w:rsidP="001270DC">
            <w:pPr>
              <w:jc w:val="center"/>
              <w:rPr>
                <w:rFonts w:ascii="Arial Narrow" w:hAnsi="Arial Narrow" w:cs="Arial"/>
                <w:b/>
                <w:bCs/>
                <w:sz w:val="22"/>
                <w:szCs w:val="22"/>
              </w:rPr>
            </w:pPr>
            <w:r w:rsidRPr="004528A7">
              <w:rPr>
                <w:rFonts w:ascii="Arial Narrow" w:hAnsi="Arial Narrow" w:cs="Arial"/>
                <w:bCs/>
                <w:sz w:val="22"/>
                <w:szCs w:val="22"/>
              </w:rPr>
              <w:t>naziv in naslov servisa/serviserja</w:t>
            </w:r>
          </w:p>
        </w:tc>
      </w:tr>
      <w:tr w:rsidR="001270DC" w:rsidRPr="004528A7" w14:paraId="555723FE" w14:textId="77777777" w:rsidTr="00266EDA">
        <w:trPr>
          <w:trHeight w:val="505"/>
          <w:jc w:val="center"/>
        </w:trPr>
        <w:tc>
          <w:tcPr>
            <w:tcW w:w="420" w:type="dxa"/>
            <w:vMerge/>
            <w:tcBorders>
              <w:left w:val="single" w:sz="6" w:space="0" w:color="000000"/>
              <w:bottom w:val="single" w:sz="6" w:space="0" w:color="000000"/>
              <w:right w:val="single" w:sz="6" w:space="0" w:color="000000"/>
            </w:tcBorders>
          </w:tcPr>
          <w:p w14:paraId="61FBB2CB" w14:textId="77777777" w:rsidR="001270DC" w:rsidRPr="004528A7" w:rsidRDefault="001270DC" w:rsidP="001270DC">
            <w:pPr>
              <w:jc w:val="center"/>
              <w:rPr>
                <w:rFonts w:ascii="Arial Narrow" w:hAnsi="Arial Narrow" w:cs="Arial"/>
                <w:bCs/>
                <w:sz w:val="22"/>
                <w:szCs w:val="22"/>
              </w:rPr>
            </w:pPr>
          </w:p>
        </w:tc>
        <w:tc>
          <w:tcPr>
            <w:tcW w:w="3827" w:type="dxa"/>
            <w:vMerge/>
            <w:tcBorders>
              <w:left w:val="single" w:sz="6" w:space="0" w:color="000000"/>
              <w:bottom w:val="single" w:sz="6" w:space="0" w:color="000000"/>
              <w:right w:val="single" w:sz="6" w:space="0" w:color="000000"/>
            </w:tcBorders>
            <w:vAlign w:val="center"/>
          </w:tcPr>
          <w:p w14:paraId="100706BE" w14:textId="77777777" w:rsidR="001270DC" w:rsidRPr="004528A7" w:rsidRDefault="001270DC" w:rsidP="001270DC">
            <w:pPr>
              <w:jc w:val="center"/>
              <w:rPr>
                <w:rFonts w:ascii="Arial Narrow" w:hAnsi="Arial Narrow" w:cs="Arial"/>
                <w:b/>
                <w:bCs/>
                <w:sz w:val="22"/>
                <w:szCs w:val="22"/>
              </w:rPr>
            </w:pPr>
          </w:p>
        </w:tc>
        <w:tc>
          <w:tcPr>
            <w:tcW w:w="709" w:type="dxa"/>
            <w:vMerge/>
            <w:tcBorders>
              <w:left w:val="single" w:sz="5" w:space="0" w:color="000000"/>
              <w:bottom w:val="single" w:sz="5" w:space="0" w:color="000000"/>
              <w:right w:val="single" w:sz="5" w:space="0" w:color="000000"/>
            </w:tcBorders>
            <w:vAlign w:val="center"/>
          </w:tcPr>
          <w:p w14:paraId="789A5733" w14:textId="77777777" w:rsidR="001270DC" w:rsidRPr="004528A7" w:rsidRDefault="001270DC" w:rsidP="001270DC">
            <w:pPr>
              <w:jc w:val="center"/>
              <w:rPr>
                <w:rFonts w:ascii="Arial Narrow" w:hAnsi="Arial Narrow" w:cs="Arial"/>
                <w:bCs/>
                <w:sz w:val="22"/>
                <w:szCs w:val="22"/>
              </w:rPr>
            </w:pPr>
          </w:p>
        </w:tc>
        <w:tc>
          <w:tcPr>
            <w:tcW w:w="3260" w:type="dxa"/>
            <w:tcBorders>
              <w:top w:val="dashed" w:sz="4" w:space="0" w:color="auto"/>
              <w:left w:val="single" w:sz="5" w:space="0" w:color="000000"/>
              <w:bottom w:val="single" w:sz="5" w:space="0" w:color="000000"/>
              <w:right w:val="single" w:sz="5" w:space="0" w:color="000000"/>
            </w:tcBorders>
            <w:vAlign w:val="center"/>
          </w:tcPr>
          <w:p w14:paraId="541037DC"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kontaktna</w:t>
            </w:r>
          </w:p>
          <w:p w14:paraId="0D3BE857"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oseba</w:t>
            </w:r>
          </w:p>
        </w:tc>
        <w:tc>
          <w:tcPr>
            <w:tcW w:w="4252" w:type="dxa"/>
            <w:tcBorders>
              <w:top w:val="dashed" w:sz="4" w:space="0" w:color="auto"/>
              <w:left w:val="single" w:sz="5" w:space="0" w:color="000000"/>
              <w:bottom w:val="single" w:sz="5" w:space="0" w:color="000000"/>
              <w:right w:val="single" w:sz="5" w:space="0" w:color="000000"/>
            </w:tcBorders>
            <w:vAlign w:val="center"/>
          </w:tcPr>
          <w:p w14:paraId="4E4CF6EB"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e-poštni</w:t>
            </w:r>
          </w:p>
          <w:p w14:paraId="79A980BD"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naslov</w:t>
            </w:r>
          </w:p>
        </w:tc>
        <w:tc>
          <w:tcPr>
            <w:tcW w:w="1888" w:type="dxa"/>
            <w:tcBorders>
              <w:top w:val="dashed" w:sz="4" w:space="0" w:color="auto"/>
              <w:left w:val="single" w:sz="5" w:space="0" w:color="000000"/>
              <w:bottom w:val="single" w:sz="5" w:space="0" w:color="000000"/>
              <w:right w:val="single" w:sz="5" w:space="0" w:color="000000"/>
            </w:tcBorders>
            <w:vAlign w:val="center"/>
          </w:tcPr>
          <w:p w14:paraId="76BCDE06"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telefonska</w:t>
            </w:r>
          </w:p>
          <w:p w14:paraId="469E86B0"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številka</w:t>
            </w:r>
          </w:p>
        </w:tc>
        <w:tc>
          <w:tcPr>
            <w:tcW w:w="1089" w:type="dxa"/>
            <w:tcBorders>
              <w:top w:val="dashed" w:sz="4" w:space="0" w:color="auto"/>
              <w:left w:val="single" w:sz="5" w:space="0" w:color="000000"/>
              <w:bottom w:val="single" w:sz="5" w:space="0" w:color="000000"/>
              <w:right w:val="single" w:sz="5" w:space="0" w:color="000000"/>
            </w:tcBorders>
            <w:vAlign w:val="center"/>
          </w:tcPr>
          <w:p w14:paraId="4AA1E72D"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dosegljivost</w:t>
            </w:r>
          </w:p>
          <w:p w14:paraId="402E9000"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(čas)</w:t>
            </w:r>
          </w:p>
        </w:tc>
      </w:tr>
      <w:tr w:rsidR="001270DC" w:rsidRPr="004528A7" w14:paraId="421EA6A8" w14:textId="77777777" w:rsidTr="00266EDA">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14:paraId="0B0CB8DE" w14:textId="77777777" w:rsidR="001270DC" w:rsidRPr="004528A7" w:rsidRDefault="001270DC" w:rsidP="001270DC">
            <w:pPr>
              <w:rPr>
                <w:rFonts w:ascii="Arial Narrow" w:hAnsi="Arial Narrow" w:cs="Arial"/>
                <w:bCs/>
                <w:sz w:val="22"/>
                <w:szCs w:val="22"/>
              </w:rPr>
            </w:pPr>
          </w:p>
        </w:tc>
        <w:tc>
          <w:tcPr>
            <w:tcW w:w="3827" w:type="dxa"/>
            <w:tcBorders>
              <w:top w:val="single" w:sz="6" w:space="0" w:color="000000"/>
              <w:left w:val="single" w:sz="5" w:space="0" w:color="000000"/>
              <w:bottom w:val="single" w:sz="5" w:space="0" w:color="000000"/>
              <w:right w:val="single" w:sz="5" w:space="0" w:color="000000"/>
            </w:tcBorders>
            <w:vAlign w:val="center"/>
          </w:tcPr>
          <w:p w14:paraId="021CDE37" w14:textId="77777777" w:rsidR="001270DC" w:rsidRPr="004528A7" w:rsidRDefault="001270DC" w:rsidP="001270DC">
            <w:pPr>
              <w:rPr>
                <w:rFonts w:ascii="Arial Narrow" w:hAnsi="Arial Narrow" w:cs="Arial"/>
                <w:bCs/>
                <w:sz w:val="22"/>
                <w:szCs w:val="22"/>
              </w:rPr>
            </w:pPr>
          </w:p>
        </w:tc>
        <w:tc>
          <w:tcPr>
            <w:tcW w:w="709" w:type="dxa"/>
            <w:tcBorders>
              <w:top w:val="single" w:sz="5" w:space="0" w:color="000000"/>
              <w:left w:val="single" w:sz="5" w:space="0" w:color="000000"/>
              <w:bottom w:val="single" w:sz="5" w:space="0" w:color="000000"/>
              <w:right w:val="single" w:sz="5" w:space="0" w:color="000000"/>
            </w:tcBorders>
            <w:vAlign w:val="center"/>
          </w:tcPr>
          <w:p w14:paraId="288594FC" w14:textId="77777777" w:rsidR="001270DC" w:rsidRPr="004528A7" w:rsidRDefault="001270DC" w:rsidP="001270DC">
            <w:pPr>
              <w:jc w:val="center"/>
              <w:rPr>
                <w:rFonts w:ascii="Arial Narrow" w:hAnsi="Arial Narrow" w:cs="Arial"/>
                <w:bCs/>
                <w:sz w:val="22"/>
                <w:szCs w:val="22"/>
              </w:rPr>
            </w:pPr>
          </w:p>
        </w:tc>
        <w:tc>
          <w:tcPr>
            <w:tcW w:w="3260" w:type="dxa"/>
            <w:tcBorders>
              <w:top w:val="single" w:sz="5" w:space="0" w:color="000000"/>
              <w:left w:val="single" w:sz="5" w:space="0" w:color="000000"/>
              <w:bottom w:val="single" w:sz="5" w:space="0" w:color="000000"/>
              <w:right w:val="single" w:sz="5" w:space="0" w:color="000000"/>
            </w:tcBorders>
          </w:tcPr>
          <w:p w14:paraId="27B15973" w14:textId="77777777" w:rsidR="001270DC" w:rsidRPr="004528A7" w:rsidRDefault="001270DC" w:rsidP="001270DC">
            <w:pPr>
              <w:jc w:val="right"/>
              <w:rPr>
                <w:rFonts w:ascii="Arial Narrow" w:hAnsi="Arial Narrow" w:cs="Arial"/>
                <w:bCs/>
                <w:sz w:val="22"/>
                <w:szCs w:val="22"/>
              </w:rPr>
            </w:pPr>
          </w:p>
        </w:tc>
        <w:tc>
          <w:tcPr>
            <w:tcW w:w="4252" w:type="dxa"/>
            <w:tcBorders>
              <w:top w:val="single" w:sz="5" w:space="0" w:color="000000"/>
              <w:left w:val="single" w:sz="5" w:space="0" w:color="000000"/>
              <w:bottom w:val="single" w:sz="5" w:space="0" w:color="000000"/>
              <w:right w:val="single" w:sz="5" w:space="0" w:color="000000"/>
            </w:tcBorders>
            <w:vAlign w:val="center"/>
          </w:tcPr>
          <w:p w14:paraId="59C14959" w14:textId="77777777" w:rsidR="001270DC" w:rsidRPr="004528A7" w:rsidRDefault="001270DC" w:rsidP="001270DC">
            <w:pPr>
              <w:jc w:val="right"/>
              <w:rPr>
                <w:rFonts w:ascii="Arial Narrow" w:hAnsi="Arial Narrow" w:cs="Arial"/>
                <w:bCs/>
                <w:sz w:val="22"/>
                <w:szCs w:val="22"/>
              </w:rPr>
            </w:pPr>
          </w:p>
        </w:tc>
        <w:tc>
          <w:tcPr>
            <w:tcW w:w="1888" w:type="dxa"/>
            <w:tcBorders>
              <w:top w:val="single" w:sz="5" w:space="0" w:color="000000"/>
              <w:left w:val="single" w:sz="5" w:space="0" w:color="000000"/>
              <w:bottom w:val="single" w:sz="5" w:space="0" w:color="000000"/>
              <w:right w:val="single" w:sz="5" w:space="0" w:color="000000"/>
            </w:tcBorders>
            <w:vAlign w:val="center"/>
          </w:tcPr>
          <w:p w14:paraId="6727BA7D" w14:textId="77777777" w:rsidR="001270DC" w:rsidRPr="004528A7" w:rsidRDefault="001270DC" w:rsidP="001270DC">
            <w:pPr>
              <w:jc w:val="right"/>
              <w:rPr>
                <w:rFonts w:ascii="Arial Narrow" w:hAnsi="Arial Narrow" w:cs="Arial"/>
                <w:bCs/>
                <w:sz w:val="22"/>
                <w:szCs w:val="22"/>
              </w:rPr>
            </w:pPr>
          </w:p>
        </w:tc>
        <w:tc>
          <w:tcPr>
            <w:tcW w:w="1089" w:type="dxa"/>
            <w:tcBorders>
              <w:top w:val="single" w:sz="5" w:space="0" w:color="000000"/>
              <w:left w:val="single" w:sz="5" w:space="0" w:color="000000"/>
              <w:bottom w:val="single" w:sz="5" w:space="0" w:color="000000"/>
              <w:right w:val="single" w:sz="5" w:space="0" w:color="000000"/>
            </w:tcBorders>
            <w:vAlign w:val="center"/>
          </w:tcPr>
          <w:p w14:paraId="7A2A4179" w14:textId="77777777" w:rsidR="001270DC" w:rsidRPr="004528A7" w:rsidRDefault="001270DC" w:rsidP="001270DC">
            <w:pPr>
              <w:jc w:val="center"/>
              <w:rPr>
                <w:rFonts w:ascii="Arial Narrow" w:hAnsi="Arial Narrow" w:cs="Arial"/>
                <w:bCs/>
                <w:sz w:val="22"/>
                <w:szCs w:val="22"/>
              </w:rPr>
            </w:pPr>
          </w:p>
        </w:tc>
      </w:tr>
      <w:tr w:rsidR="001270DC" w:rsidRPr="004528A7" w14:paraId="0473938F" w14:textId="77777777" w:rsidTr="00266E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2CEC63DB"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1</w:t>
            </w:r>
          </w:p>
        </w:tc>
        <w:tc>
          <w:tcPr>
            <w:tcW w:w="3827" w:type="dxa"/>
            <w:vMerge w:val="restart"/>
            <w:tcBorders>
              <w:top w:val="single" w:sz="12" w:space="0" w:color="auto"/>
              <w:left w:val="single" w:sz="6" w:space="0" w:color="000000"/>
              <w:right w:val="single" w:sz="6" w:space="0" w:color="000000"/>
            </w:tcBorders>
            <w:vAlign w:val="center"/>
          </w:tcPr>
          <w:p w14:paraId="03BFA6D3" w14:textId="3A760EC2" w:rsidR="001270DC" w:rsidRPr="004528A7" w:rsidRDefault="004D7F65" w:rsidP="001270DC">
            <w:pPr>
              <w:autoSpaceDE w:val="0"/>
              <w:autoSpaceDN w:val="0"/>
              <w:adjustRightInd w:val="0"/>
              <w:ind w:left="113"/>
              <w:rPr>
                <w:rFonts w:ascii="Arial Narrow" w:eastAsia="ArialNarrow" w:hAnsi="Arial Narrow" w:cs="ArialNarrow"/>
                <w:sz w:val="22"/>
                <w:szCs w:val="22"/>
              </w:rPr>
            </w:pPr>
            <w:r w:rsidRPr="004528A7">
              <w:rPr>
                <w:rFonts w:ascii="Arial Narrow" w:eastAsia="ArialNarrow" w:hAnsi="Arial Narrow" w:cs="ArialNarrow"/>
                <w:sz w:val="22"/>
                <w:szCs w:val="22"/>
              </w:rPr>
              <w:t xml:space="preserve">Atestirana </w:t>
            </w:r>
            <w:r w:rsidR="001270DC" w:rsidRPr="004528A7">
              <w:rPr>
                <w:rFonts w:ascii="Arial Narrow" w:eastAsia="ArialNarrow" w:hAnsi="Arial Narrow" w:cs="ArialNarrow"/>
                <w:sz w:val="22"/>
                <w:szCs w:val="22"/>
              </w:rPr>
              <w:t>naprava za sprejem MTS – bolniška nosila s podvozjem  (tč. 3.63)</w:t>
            </w:r>
          </w:p>
        </w:tc>
        <w:tc>
          <w:tcPr>
            <w:tcW w:w="709" w:type="dxa"/>
            <w:vMerge w:val="restart"/>
            <w:tcBorders>
              <w:top w:val="single" w:sz="12" w:space="0" w:color="auto"/>
              <w:left w:val="single" w:sz="5" w:space="0" w:color="000000"/>
              <w:right w:val="single" w:sz="5" w:space="0" w:color="000000"/>
            </w:tcBorders>
            <w:vAlign w:val="center"/>
          </w:tcPr>
          <w:p w14:paraId="6A6F8D18" w14:textId="77777777" w:rsidR="001270DC" w:rsidRPr="004528A7" w:rsidRDefault="001270DC" w:rsidP="001270DC">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5484C482" w14:textId="77777777" w:rsidR="001270DC" w:rsidRPr="004528A7" w:rsidRDefault="001270DC" w:rsidP="001270DC">
            <w:pPr>
              <w:rPr>
                <w:rFonts w:ascii="Arial Narrow" w:hAnsi="Arial Narrow" w:cs="Arial"/>
                <w:bCs/>
                <w:sz w:val="22"/>
                <w:szCs w:val="22"/>
              </w:rPr>
            </w:pPr>
          </w:p>
        </w:tc>
      </w:tr>
      <w:tr w:rsidR="001270DC" w:rsidRPr="004528A7" w14:paraId="3F10FBD0" w14:textId="77777777" w:rsidTr="00266EDA">
        <w:trPr>
          <w:trHeight w:val="505"/>
          <w:jc w:val="center"/>
        </w:trPr>
        <w:tc>
          <w:tcPr>
            <w:tcW w:w="420" w:type="dxa"/>
            <w:vMerge/>
            <w:tcBorders>
              <w:left w:val="single" w:sz="6" w:space="0" w:color="000000"/>
              <w:bottom w:val="single" w:sz="12" w:space="0" w:color="auto"/>
              <w:right w:val="single" w:sz="6" w:space="0" w:color="000000"/>
            </w:tcBorders>
            <w:vAlign w:val="center"/>
          </w:tcPr>
          <w:p w14:paraId="60F090BE" w14:textId="77777777" w:rsidR="001270DC" w:rsidRPr="004528A7" w:rsidRDefault="001270DC" w:rsidP="001270DC">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14:paraId="07EDA0EB" w14:textId="77777777" w:rsidR="001270DC" w:rsidRPr="004528A7" w:rsidRDefault="001270DC" w:rsidP="001270DC">
            <w:pP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42430D52" w14:textId="77777777" w:rsidR="001270DC" w:rsidRPr="004528A7" w:rsidRDefault="001270DC" w:rsidP="001270DC">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2162D43D" w14:textId="77777777" w:rsidR="001270DC" w:rsidRPr="004528A7" w:rsidRDefault="001270DC"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6774ECA4" w14:textId="77777777" w:rsidR="001270DC" w:rsidRPr="004528A7" w:rsidRDefault="001270DC"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BA75089" w14:textId="77777777" w:rsidR="001270DC" w:rsidRPr="004528A7" w:rsidRDefault="001270DC"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2CC93C09" w14:textId="77777777" w:rsidR="001270DC" w:rsidRPr="004528A7" w:rsidRDefault="001270DC" w:rsidP="001270DC">
            <w:pPr>
              <w:jc w:val="center"/>
              <w:rPr>
                <w:rFonts w:ascii="Arial Narrow" w:hAnsi="Arial Narrow" w:cs="Arial"/>
                <w:bCs/>
                <w:sz w:val="22"/>
                <w:szCs w:val="22"/>
              </w:rPr>
            </w:pPr>
          </w:p>
        </w:tc>
      </w:tr>
      <w:tr w:rsidR="001270DC" w:rsidRPr="004528A7" w14:paraId="4AE5320B" w14:textId="77777777" w:rsidTr="00266E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9992C8A"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2</w:t>
            </w:r>
          </w:p>
        </w:tc>
        <w:tc>
          <w:tcPr>
            <w:tcW w:w="3827" w:type="dxa"/>
            <w:vMerge w:val="restart"/>
            <w:tcBorders>
              <w:top w:val="single" w:sz="12" w:space="0" w:color="auto"/>
              <w:left w:val="single" w:sz="6" w:space="0" w:color="000000"/>
              <w:right w:val="single" w:sz="6" w:space="0" w:color="000000"/>
            </w:tcBorders>
            <w:vAlign w:val="center"/>
          </w:tcPr>
          <w:p w14:paraId="544E52AB" w14:textId="2A7F06C2" w:rsidR="001270DC" w:rsidRPr="004528A7" w:rsidRDefault="001270DC" w:rsidP="001270DC">
            <w:pPr>
              <w:autoSpaceDE w:val="0"/>
              <w:autoSpaceDN w:val="0"/>
              <w:adjustRightInd w:val="0"/>
              <w:ind w:left="113"/>
              <w:rPr>
                <w:rFonts w:ascii="Arial Narrow" w:eastAsia="ArialNarrow" w:hAnsi="Arial Narrow" w:cs="ArialNarrow"/>
                <w:sz w:val="22"/>
                <w:szCs w:val="22"/>
              </w:rPr>
            </w:pPr>
            <w:r w:rsidRPr="004528A7">
              <w:rPr>
                <w:rFonts w:ascii="Arial Narrow" w:eastAsia="ArialNarrow" w:hAnsi="Arial Narrow" w:cs="ArialNarrow"/>
                <w:sz w:val="22"/>
                <w:szCs w:val="22"/>
              </w:rPr>
              <w:t xml:space="preserve">Atestirana naprava z več točkovnim varnostnim zaklepom za fiksacijo MTS – bolniška nosila s podvozjem z napravo za sprejem MTS – bolniška nosila s podvozjem  (tč. 3.64) </w:t>
            </w:r>
          </w:p>
        </w:tc>
        <w:tc>
          <w:tcPr>
            <w:tcW w:w="709" w:type="dxa"/>
            <w:vMerge w:val="restart"/>
            <w:tcBorders>
              <w:top w:val="single" w:sz="12" w:space="0" w:color="auto"/>
              <w:left w:val="single" w:sz="5" w:space="0" w:color="000000"/>
              <w:right w:val="single" w:sz="5" w:space="0" w:color="000000"/>
            </w:tcBorders>
            <w:vAlign w:val="center"/>
          </w:tcPr>
          <w:p w14:paraId="5BC64E39" w14:textId="77777777" w:rsidR="001270DC" w:rsidRPr="004528A7" w:rsidRDefault="001270DC" w:rsidP="001270DC">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61B3D452" w14:textId="77777777" w:rsidR="001270DC" w:rsidRPr="004528A7" w:rsidRDefault="001270DC" w:rsidP="001270DC">
            <w:pPr>
              <w:rPr>
                <w:rFonts w:ascii="Arial Narrow" w:hAnsi="Arial Narrow" w:cs="Arial"/>
                <w:bCs/>
                <w:sz w:val="22"/>
                <w:szCs w:val="22"/>
              </w:rPr>
            </w:pPr>
          </w:p>
        </w:tc>
      </w:tr>
      <w:tr w:rsidR="001270DC" w:rsidRPr="004528A7" w14:paraId="5048B877" w14:textId="77777777" w:rsidTr="00266EDA">
        <w:trPr>
          <w:trHeight w:val="505"/>
          <w:jc w:val="center"/>
        </w:trPr>
        <w:tc>
          <w:tcPr>
            <w:tcW w:w="420" w:type="dxa"/>
            <w:vMerge/>
            <w:tcBorders>
              <w:left w:val="single" w:sz="6" w:space="0" w:color="000000"/>
              <w:bottom w:val="single" w:sz="12" w:space="0" w:color="auto"/>
              <w:right w:val="single" w:sz="6" w:space="0" w:color="000000"/>
            </w:tcBorders>
            <w:vAlign w:val="center"/>
          </w:tcPr>
          <w:p w14:paraId="55BDAB2F" w14:textId="77777777" w:rsidR="001270DC" w:rsidRPr="004528A7" w:rsidRDefault="001270DC" w:rsidP="001270DC">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685D0616" w14:textId="77777777" w:rsidR="001270DC" w:rsidRPr="004528A7" w:rsidRDefault="001270DC" w:rsidP="001270DC">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53BF55EE" w14:textId="77777777" w:rsidR="001270DC" w:rsidRPr="004528A7" w:rsidRDefault="001270DC" w:rsidP="001270DC">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6E50606D" w14:textId="77777777" w:rsidR="001270DC" w:rsidRPr="004528A7" w:rsidRDefault="001270DC"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1C90350E" w14:textId="77777777" w:rsidR="001270DC" w:rsidRPr="004528A7" w:rsidRDefault="001270DC"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6" w:space="0" w:color="000000"/>
            </w:tcBorders>
            <w:vAlign w:val="center"/>
          </w:tcPr>
          <w:p w14:paraId="63500C83" w14:textId="77777777" w:rsidR="001270DC" w:rsidRPr="004528A7" w:rsidRDefault="001270DC" w:rsidP="001270DC">
            <w:pPr>
              <w:jc w:val="center"/>
              <w:rPr>
                <w:rFonts w:ascii="Arial Narrow" w:hAnsi="Arial Narrow" w:cs="Arial"/>
                <w:bCs/>
                <w:sz w:val="22"/>
                <w:szCs w:val="22"/>
              </w:rPr>
            </w:pPr>
          </w:p>
        </w:tc>
        <w:tc>
          <w:tcPr>
            <w:tcW w:w="1089" w:type="dxa"/>
            <w:tcBorders>
              <w:top w:val="dashed" w:sz="4" w:space="0" w:color="auto"/>
              <w:left w:val="single" w:sz="6" w:space="0" w:color="000000"/>
              <w:bottom w:val="single" w:sz="12" w:space="0" w:color="auto"/>
              <w:right w:val="single" w:sz="6" w:space="0" w:color="000000"/>
            </w:tcBorders>
            <w:vAlign w:val="center"/>
          </w:tcPr>
          <w:p w14:paraId="10FCE0CC" w14:textId="77777777" w:rsidR="001270DC" w:rsidRPr="004528A7" w:rsidRDefault="001270DC" w:rsidP="001270DC">
            <w:pPr>
              <w:jc w:val="center"/>
              <w:rPr>
                <w:rFonts w:ascii="Arial Narrow" w:hAnsi="Arial Narrow" w:cs="Arial"/>
                <w:bCs/>
                <w:sz w:val="22"/>
                <w:szCs w:val="22"/>
              </w:rPr>
            </w:pPr>
          </w:p>
        </w:tc>
      </w:tr>
      <w:tr w:rsidR="001270DC" w:rsidRPr="004528A7" w14:paraId="70D5454B" w14:textId="77777777" w:rsidTr="00266E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10D99C94"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3</w:t>
            </w:r>
          </w:p>
        </w:tc>
        <w:tc>
          <w:tcPr>
            <w:tcW w:w="3827" w:type="dxa"/>
            <w:vMerge w:val="restart"/>
            <w:tcBorders>
              <w:top w:val="single" w:sz="12" w:space="0" w:color="auto"/>
              <w:left w:val="single" w:sz="6" w:space="0" w:color="000000"/>
              <w:right w:val="single" w:sz="6" w:space="0" w:color="000000"/>
            </w:tcBorders>
            <w:vAlign w:val="center"/>
          </w:tcPr>
          <w:p w14:paraId="07588A19" w14:textId="77777777" w:rsidR="001270DC" w:rsidRPr="004528A7" w:rsidRDefault="001270DC" w:rsidP="001270DC">
            <w:pPr>
              <w:autoSpaceDE w:val="0"/>
              <w:autoSpaceDN w:val="0"/>
              <w:adjustRightInd w:val="0"/>
              <w:ind w:left="113"/>
              <w:rPr>
                <w:rFonts w:ascii="Arial Narrow" w:hAnsi="Arial Narrow" w:cs="Arial"/>
                <w:b/>
                <w:bCs/>
                <w:sz w:val="22"/>
                <w:szCs w:val="22"/>
              </w:rPr>
            </w:pPr>
            <w:r w:rsidRPr="004528A7">
              <w:rPr>
                <w:rFonts w:ascii="Arial Narrow" w:eastAsia="ArialNarrow" w:hAnsi="Arial Narrow" w:cs="ArialNarrow"/>
                <w:sz w:val="22"/>
                <w:szCs w:val="22"/>
              </w:rPr>
              <w:t>MTS – bolniška nosila  (tč. 3.65)</w:t>
            </w:r>
          </w:p>
        </w:tc>
        <w:tc>
          <w:tcPr>
            <w:tcW w:w="709" w:type="dxa"/>
            <w:vMerge w:val="restart"/>
            <w:tcBorders>
              <w:top w:val="single" w:sz="12" w:space="0" w:color="auto"/>
              <w:left w:val="single" w:sz="5" w:space="0" w:color="000000"/>
              <w:right w:val="single" w:sz="5" w:space="0" w:color="000000"/>
            </w:tcBorders>
            <w:vAlign w:val="center"/>
          </w:tcPr>
          <w:p w14:paraId="6AB69AA0" w14:textId="77777777" w:rsidR="001270DC" w:rsidRPr="004528A7" w:rsidRDefault="001270DC" w:rsidP="001270DC">
            <w:pPr>
              <w:jc w:val="center"/>
              <w:rPr>
                <w:rFonts w:ascii="Arial Narrow" w:hAnsi="Arial Narrow" w:cs="Arial"/>
                <w:b/>
                <w:bCs/>
                <w:sz w:val="22"/>
                <w:szCs w:val="22"/>
              </w:rPr>
            </w:pPr>
          </w:p>
        </w:tc>
        <w:tc>
          <w:tcPr>
            <w:tcW w:w="10489" w:type="dxa"/>
            <w:gridSpan w:val="4"/>
            <w:tcBorders>
              <w:left w:val="single" w:sz="5" w:space="0" w:color="000000"/>
              <w:bottom w:val="dashed" w:sz="4" w:space="0" w:color="auto"/>
              <w:right w:val="single" w:sz="5" w:space="0" w:color="000000"/>
            </w:tcBorders>
            <w:vAlign w:val="center"/>
          </w:tcPr>
          <w:p w14:paraId="7A56D924" w14:textId="77777777" w:rsidR="001270DC" w:rsidRPr="004528A7" w:rsidRDefault="001270DC" w:rsidP="001270DC">
            <w:pPr>
              <w:rPr>
                <w:rFonts w:ascii="Arial Narrow" w:hAnsi="Arial Narrow" w:cs="Arial"/>
                <w:bCs/>
                <w:sz w:val="22"/>
                <w:szCs w:val="22"/>
              </w:rPr>
            </w:pPr>
          </w:p>
        </w:tc>
      </w:tr>
      <w:tr w:rsidR="001270DC" w:rsidRPr="004528A7" w14:paraId="56E819DB" w14:textId="77777777" w:rsidTr="00266EDA">
        <w:trPr>
          <w:trHeight w:val="505"/>
          <w:jc w:val="center"/>
        </w:trPr>
        <w:tc>
          <w:tcPr>
            <w:tcW w:w="420" w:type="dxa"/>
            <w:vMerge/>
            <w:tcBorders>
              <w:left w:val="single" w:sz="6" w:space="0" w:color="000000"/>
              <w:bottom w:val="single" w:sz="12" w:space="0" w:color="auto"/>
              <w:right w:val="single" w:sz="6" w:space="0" w:color="000000"/>
            </w:tcBorders>
            <w:vAlign w:val="center"/>
          </w:tcPr>
          <w:p w14:paraId="40D03AF8" w14:textId="77777777" w:rsidR="001270DC" w:rsidRPr="004528A7" w:rsidRDefault="001270DC" w:rsidP="001270DC">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0F730527" w14:textId="77777777" w:rsidR="001270DC" w:rsidRPr="004528A7" w:rsidRDefault="001270DC" w:rsidP="001270DC">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4A996077" w14:textId="77777777" w:rsidR="001270DC" w:rsidRPr="004528A7" w:rsidRDefault="001270DC" w:rsidP="001270DC">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79169104" w14:textId="77777777" w:rsidR="001270DC" w:rsidRPr="004528A7" w:rsidRDefault="001270DC"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71C633D9" w14:textId="77777777" w:rsidR="001270DC" w:rsidRPr="004528A7" w:rsidRDefault="001270DC"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5BBFED2A" w14:textId="77777777" w:rsidR="001270DC" w:rsidRPr="004528A7" w:rsidRDefault="001270DC"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5" w:space="0" w:color="000000"/>
              <w:right w:val="single" w:sz="5" w:space="0" w:color="000000"/>
            </w:tcBorders>
            <w:vAlign w:val="center"/>
          </w:tcPr>
          <w:p w14:paraId="6CFA3C4C" w14:textId="77777777" w:rsidR="001270DC" w:rsidRPr="004528A7" w:rsidRDefault="001270DC" w:rsidP="001270DC">
            <w:pPr>
              <w:jc w:val="center"/>
              <w:rPr>
                <w:rFonts w:ascii="Arial Narrow" w:hAnsi="Arial Narrow" w:cs="Arial"/>
                <w:bCs/>
                <w:sz w:val="22"/>
                <w:szCs w:val="22"/>
              </w:rPr>
            </w:pPr>
          </w:p>
        </w:tc>
      </w:tr>
      <w:tr w:rsidR="001270DC" w:rsidRPr="004528A7" w14:paraId="55042AB8" w14:textId="77777777" w:rsidTr="00266E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2134D647"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4</w:t>
            </w:r>
          </w:p>
        </w:tc>
        <w:tc>
          <w:tcPr>
            <w:tcW w:w="3827" w:type="dxa"/>
            <w:vMerge w:val="restart"/>
            <w:tcBorders>
              <w:top w:val="single" w:sz="12" w:space="0" w:color="auto"/>
              <w:left w:val="single" w:sz="6" w:space="0" w:color="000000"/>
              <w:right w:val="single" w:sz="6" w:space="0" w:color="000000"/>
            </w:tcBorders>
            <w:vAlign w:val="center"/>
          </w:tcPr>
          <w:p w14:paraId="030D34F8" w14:textId="77777777" w:rsidR="001270DC" w:rsidRPr="004528A7" w:rsidRDefault="001270DC" w:rsidP="001270DC">
            <w:pPr>
              <w:autoSpaceDE w:val="0"/>
              <w:autoSpaceDN w:val="0"/>
              <w:adjustRightInd w:val="0"/>
              <w:ind w:left="113"/>
              <w:rPr>
                <w:rFonts w:ascii="Arial Narrow" w:hAnsi="Arial Narrow" w:cs="Arial"/>
                <w:b/>
                <w:bCs/>
                <w:sz w:val="22"/>
                <w:szCs w:val="22"/>
              </w:rPr>
            </w:pPr>
            <w:r w:rsidRPr="004528A7">
              <w:rPr>
                <w:rFonts w:ascii="Arial Narrow" w:eastAsia="ArialNarrow" w:hAnsi="Arial Narrow" w:cs="ArialNarrow"/>
                <w:sz w:val="22"/>
                <w:szCs w:val="22"/>
              </w:rPr>
              <w:t>MTS – podvozje bolniških nosil  (tč. 3.66)</w:t>
            </w:r>
          </w:p>
        </w:tc>
        <w:tc>
          <w:tcPr>
            <w:tcW w:w="709" w:type="dxa"/>
            <w:vMerge w:val="restart"/>
            <w:tcBorders>
              <w:top w:val="single" w:sz="12" w:space="0" w:color="auto"/>
              <w:left w:val="single" w:sz="5" w:space="0" w:color="000000"/>
              <w:right w:val="single" w:sz="5" w:space="0" w:color="000000"/>
            </w:tcBorders>
            <w:vAlign w:val="center"/>
          </w:tcPr>
          <w:p w14:paraId="2CB5B309" w14:textId="77777777" w:rsidR="001270DC" w:rsidRPr="004528A7" w:rsidRDefault="001270DC" w:rsidP="001270DC">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51A228CD" w14:textId="77777777" w:rsidR="001270DC" w:rsidRPr="004528A7" w:rsidRDefault="001270DC" w:rsidP="001270DC">
            <w:pPr>
              <w:rPr>
                <w:rFonts w:ascii="Arial Narrow" w:hAnsi="Arial Narrow" w:cs="Arial"/>
                <w:bCs/>
                <w:sz w:val="22"/>
                <w:szCs w:val="22"/>
              </w:rPr>
            </w:pPr>
          </w:p>
        </w:tc>
      </w:tr>
      <w:tr w:rsidR="001270DC" w:rsidRPr="004528A7" w14:paraId="0FB406DF" w14:textId="77777777" w:rsidTr="00266EDA">
        <w:trPr>
          <w:trHeight w:val="505"/>
          <w:jc w:val="center"/>
        </w:trPr>
        <w:tc>
          <w:tcPr>
            <w:tcW w:w="420" w:type="dxa"/>
            <w:vMerge/>
            <w:tcBorders>
              <w:left w:val="single" w:sz="6" w:space="0" w:color="000000"/>
              <w:bottom w:val="single" w:sz="12" w:space="0" w:color="auto"/>
              <w:right w:val="single" w:sz="6" w:space="0" w:color="000000"/>
            </w:tcBorders>
            <w:vAlign w:val="center"/>
          </w:tcPr>
          <w:p w14:paraId="1BE7C46A" w14:textId="77777777" w:rsidR="001270DC" w:rsidRPr="004528A7" w:rsidRDefault="001270DC" w:rsidP="001270DC">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2566DBBE" w14:textId="77777777" w:rsidR="001270DC" w:rsidRPr="004528A7" w:rsidRDefault="001270DC" w:rsidP="001270DC">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7608DB91" w14:textId="77777777" w:rsidR="001270DC" w:rsidRPr="004528A7" w:rsidRDefault="001270DC" w:rsidP="001270DC">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4CDC37D2" w14:textId="77777777" w:rsidR="001270DC" w:rsidRPr="004528A7" w:rsidRDefault="001270DC"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37564DBA" w14:textId="77777777" w:rsidR="001270DC" w:rsidRPr="004528A7" w:rsidRDefault="001270DC"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4F0BBA1" w14:textId="77777777" w:rsidR="001270DC" w:rsidRPr="004528A7" w:rsidRDefault="001270DC"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225AC7E9" w14:textId="77777777" w:rsidR="001270DC" w:rsidRPr="004528A7" w:rsidRDefault="001270DC" w:rsidP="001270DC">
            <w:pPr>
              <w:jc w:val="center"/>
              <w:rPr>
                <w:rFonts w:ascii="Arial Narrow" w:hAnsi="Arial Narrow" w:cs="Arial"/>
                <w:bCs/>
                <w:sz w:val="22"/>
                <w:szCs w:val="22"/>
              </w:rPr>
            </w:pPr>
          </w:p>
        </w:tc>
      </w:tr>
      <w:tr w:rsidR="001270DC" w:rsidRPr="004528A7" w14:paraId="1EC54C90" w14:textId="77777777" w:rsidTr="00266E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8784898"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5</w:t>
            </w:r>
          </w:p>
        </w:tc>
        <w:tc>
          <w:tcPr>
            <w:tcW w:w="3827" w:type="dxa"/>
            <w:vMerge w:val="restart"/>
            <w:tcBorders>
              <w:top w:val="single" w:sz="12" w:space="0" w:color="auto"/>
              <w:left w:val="single" w:sz="6" w:space="0" w:color="000000"/>
              <w:right w:val="single" w:sz="6" w:space="0" w:color="000000"/>
            </w:tcBorders>
            <w:vAlign w:val="center"/>
          </w:tcPr>
          <w:p w14:paraId="0985AFD0" w14:textId="77777777" w:rsidR="001270DC" w:rsidRPr="004528A7" w:rsidRDefault="001270DC" w:rsidP="001270DC">
            <w:pPr>
              <w:ind w:left="113"/>
              <w:rPr>
                <w:rFonts w:ascii="Arial Narrow" w:hAnsi="Arial Narrow" w:cs="Arial"/>
                <w:bCs/>
                <w:sz w:val="22"/>
                <w:szCs w:val="22"/>
              </w:rPr>
            </w:pPr>
            <w:r w:rsidRPr="004528A7">
              <w:rPr>
                <w:rFonts w:ascii="Arial Narrow" w:hAnsi="Arial Narrow" w:cs="Arial"/>
                <w:bCs/>
                <w:sz w:val="22"/>
                <w:szCs w:val="22"/>
              </w:rPr>
              <w:t>MTS - zložljiv stol za prenašanje z gosenicami  (tč. 3.67)</w:t>
            </w:r>
          </w:p>
        </w:tc>
        <w:tc>
          <w:tcPr>
            <w:tcW w:w="709" w:type="dxa"/>
            <w:vMerge w:val="restart"/>
            <w:tcBorders>
              <w:top w:val="single" w:sz="12" w:space="0" w:color="auto"/>
              <w:left w:val="single" w:sz="5" w:space="0" w:color="000000"/>
              <w:right w:val="single" w:sz="5" w:space="0" w:color="000000"/>
            </w:tcBorders>
            <w:vAlign w:val="center"/>
          </w:tcPr>
          <w:p w14:paraId="68B661B4" w14:textId="77777777" w:rsidR="001270DC" w:rsidRPr="004528A7" w:rsidRDefault="001270DC" w:rsidP="001270DC">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37CF1780" w14:textId="77777777" w:rsidR="001270DC" w:rsidRPr="004528A7" w:rsidRDefault="001270DC" w:rsidP="001270DC">
            <w:pPr>
              <w:rPr>
                <w:rFonts w:ascii="Arial Narrow" w:hAnsi="Arial Narrow" w:cs="Arial"/>
                <w:bCs/>
                <w:sz w:val="22"/>
                <w:szCs w:val="22"/>
              </w:rPr>
            </w:pPr>
          </w:p>
        </w:tc>
      </w:tr>
      <w:tr w:rsidR="001270DC" w:rsidRPr="004528A7" w14:paraId="77F0A378" w14:textId="77777777" w:rsidTr="00266EDA">
        <w:trPr>
          <w:trHeight w:val="505"/>
          <w:jc w:val="center"/>
        </w:trPr>
        <w:tc>
          <w:tcPr>
            <w:tcW w:w="420" w:type="dxa"/>
            <w:vMerge/>
            <w:tcBorders>
              <w:left w:val="single" w:sz="6" w:space="0" w:color="000000"/>
              <w:bottom w:val="single" w:sz="12" w:space="0" w:color="auto"/>
              <w:right w:val="single" w:sz="6" w:space="0" w:color="000000"/>
            </w:tcBorders>
            <w:vAlign w:val="center"/>
          </w:tcPr>
          <w:p w14:paraId="1216F998" w14:textId="77777777" w:rsidR="001270DC" w:rsidRPr="004528A7" w:rsidRDefault="001270DC" w:rsidP="001270DC">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1672086C" w14:textId="77777777" w:rsidR="001270DC" w:rsidRPr="004528A7" w:rsidRDefault="001270DC" w:rsidP="001270DC">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2FB9E6A9" w14:textId="77777777" w:rsidR="001270DC" w:rsidRPr="004528A7" w:rsidRDefault="001270DC" w:rsidP="001270DC">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09D2A98E" w14:textId="77777777" w:rsidR="001270DC" w:rsidRPr="004528A7" w:rsidRDefault="001270DC"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71BF5CFD" w14:textId="77777777" w:rsidR="001270DC" w:rsidRPr="004528A7" w:rsidRDefault="001270DC"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555F3CC9" w14:textId="77777777" w:rsidR="001270DC" w:rsidRPr="004528A7" w:rsidRDefault="001270DC"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41ABD3FF" w14:textId="77777777" w:rsidR="001270DC" w:rsidRPr="004528A7" w:rsidRDefault="001270DC" w:rsidP="001270DC">
            <w:pPr>
              <w:jc w:val="center"/>
              <w:rPr>
                <w:rFonts w:ascii="Arial Narrow" w:hAnsi="Arial Narrow" w:cs="Arial"/>
                <w:bCs/>
                <w:sz w:val="22"/>
                <w:szCs w:val="22"/>
              </w:rPr>
            </w:pPr>
          </w:p>
        </w:tc>
      </w:tr>
      <w:tr w:rsidR="001270DC" w:rsidRPr="004528A7" w14:paraId="5D89B0DF" w14:textId="77777777" w:rsidTr="00266E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65BC1785" w14:textId="77777777" w:rsidR="001270DC" w:rsidRPr="004528A7" w:rsidRDefault="001270DC" w:rsidP="001270DC">
            <w:pPr>
              <w:jc w:val="center"/>
              <w:rPr>
                <w:rFonts w:ascii="Arial Narrow" w:hAnsi="Arial Narrow" w:cs="Arial"/>
                <w:bCs/>
                <w:sz w:val="22"/>
                <w:szCs w:val="22"/>
              </w:rPr>
            </w:pPr>
            <w:r w:rsidRPr="004528A7">
              <w:rPr>
                <w:rFonts w:ascii="Arial Narrow" w:hAnsi="Arial Narrow" w:cs="Arial"/>
                <w:bCs/>
                <w:sz w:val="22"/>
                <w:szCs w:val="22"/>
              </w:rPr>
              <w:t>6</w:t>
            </w:r>
          </w:p>
        </w:tc>
        <w:tc>
          <w:tcPr>
            <w:tcW w:w="3827" w:type="dxa"/>
            <w:vMerge w:val="restart"/>
            <w:tcBorders>
              <w:top w:val="single" w:sz="12" w:space="0" w:color="auto"/>
              <w:left w:val="single" w:sz="6" w:space="0" w:color="000000"/>
              <w:right w:val="single" w:sz="6" w:space="0" w:color="000000"/>
            </w:tcBorders>
            <w:vAlign w:val="bottom"/>
          </w:tcPr>
          <w:p w14:paraId="7BDF3CED" w14:textId="77777777" w:rsidR="001270DC" w:rsidRPr="004528A7" w:rsidRDefault="001270DC" w:rsidP="001270DC">
            <w:pPr>
              <w:jc w:val="center"/>
              <w:rPr>
                <w:rFonts w:ascii="Arial Narrow" w:hAnsi="Arial Narrow" w:cs="Arial"/>
                <w:b/>
                <w:bCs/>
                <w:i/>
                <w:sz w:val="10"/>
                <w:szCs w:val="10"/>
              </w:rPr>
            </w:pPr>
            <w:r w:rsidRPr="004528A7">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14:paraId="3E315AB7" w14:textId="77777777" w:rsidR="001270DC" w:rsidRPr="004528A7" w:rsidRDefault="001270DC" w:rsidP="001270DC">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0671F9D2" w14:textId="77777777" w:rsidR="001270DC" w:rsidRPr="004528A7" w:rsidRDefault="001270DC" w:rsidP="001270DC">
            <w:pPr>
              <w:rPr>
                <w:rFonts w:ascii="Arial Narrow" w:hAnsi="Arial Narrow" w:cs="Arial"/>
                <w:bCs/>
                <w:sz w:val="22"/>
                <w:szCs w:val="22"/>
              </w:rPr>
            </w:pPr>
          </w:p>
        </w:tc>
      </w:tr>
      <w:tr w:rsidR="001270DC" w:rsidRPr="004528A7" w14:paraId="77673E38" w14:textId="77777777" w:rsidTr="00266EDA">
        <w:trPr>
          <w:trHeight w:val="505"/>
          <w:jc w:val="center"/>
        </w:trPr>
        <w:tc>
          <w:tcPr>
            <w:tcW w:w="420" w:type="dxa"/>
            <w:vMerge/>
            <w:tcBorders>
              <w:left w:val="single" w:sz="6" w:space="0" w:color="000000"/>
              <w:bottom w:val="single" w:sz="12" w:space="0" w:color="auto"/>
              <w:right w:val="single" w:sz="6" w:space="0" w:color="000000"/>
            </w:tcBorders>
          </w:tcPr>
          <w:p w14:paraId="06535513" w14:textId="77777777" w:rsidR="001270DC" w:rsidRPr="004528A7" w:rsidRDefault="001270DC" w:rsidP="001270DC">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14:paraId="45F36942" w14:textId="77777777" w:rsidR="001270DC" w:rsidRPr="004528A7" w:rsidRDefault="001270DC" w:rsidP="001270DC">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2619DB06" w14:textId="77777777" w:rsidR="001270DC" w:rsidRPr="004528A7" w:rsidRDefault="001270DC" w:rsidP="001270DC">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48F44B0C" w14:textId="77777777" w:rsidR="001270DC" w:rsidRPr="004528A7" w:rsidRDefault="001270DC"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5EEFEB57" w14:textId="77777777" w:rsidR="001270DC" w:rsidRPr="004528A7" w:rsidRDefault="001270DC"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35245C98" w14:textId="77777777" w:rsidR="001270DC" w:rsidRPr="004528A7" w:rsidRDefault="001270DC"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4F0113F3" w14:textId="77777777" w:rsidR="001270DC" w:rsidRPr="004528A7" w:rsidRDefault="001270DC" w:rsidP="001270DC">
            <w:pPr>
              <w:jc w:val="center"/>
              <w:rPr>
                <w:rFonts w:ascii="Arial Narrow" w:hAnsi="Arial Narrow" w:cs="Arial"/>
                <w:bCs/>
                <w:sz w:val="22"/>
                <w:szCs w:val="22"/>
              </w:rPr>
            </w:pPr>
          </w:p>
        </w:tc>
      </w:tr>
    </w:tbl>
    <w:p w14:paraId="4ECAEE97" w14:textId="77777777" w:rsidR="001270DC" w:rsidRPr="004528A7" w:rsidRDefault="001270DC" w:rsidP="001270DC">
      <w:pPr>
        <w:rPr>
          <w:rFonts w:ascii="Arial Narrow" w:hAnsi="Arial Narrow"/>
        </w:rPr>
      </w:pPr>
    </w:p>
    <w:p w14:paraId="5A30079F" w14:textId="77777777" w:rsidR="001270DC" w:rsidRPr="004528A7" w:rsidRDefault="001270DC" w:rsidP="001270DC">
      <w:pPr>
        <w:rPr>
          <w:rFonts w:ascii="Arial Narrow" w:hAnsi="Arial Narrow"/>
        </w:rPr>
      </w:pPr>
    </w:p>
    <w:p w14:paraId="7FA146C2" w14:textId="77777777" w:rsidR="001270DC" w:rsidRPr="004528A7" w:rsidRDefault="001270DC" w:rsidP="001270DC">
      <w:pPr>
        <w:rPr>
          <w:rFonts w:ascii="Arial Narrow" w:hAnsi="Arial Narrow"/>
        </w:rPr>
      </w:pPr>
    </w:p>
    <w:p w14:paraId="2ABE68F7" w14:textId="2FF8E1BE" w:rsidR="00810152" w:rsidRPr="004528A7" w:rsidRDefault="001270DC" w:rsidP="003B742D">
      <w:pPr>
        <w:rPr>
          <w:rFonts w:ascii="Arial Narrow" w:hAnsi="Arial Narrow"/>
        </w:rPr>
        <w:sectPr w:rsidR="00810152" w:rsidRPr="004528A7" w:rsidSect="001270DC">
          <w:pgSz w:w="16838" w:h="11906" w:orient="landscape" w:code="9"/>
          <w:pgMar w:top="1418" w:right="1418" w:bottom="1134" w:left="1134" w:header="851" w:footer="454" w:gutter="0"/>
          <w:cols w:space="708"/>
          <w:titlePg/>
          <w:docGrid w:linePitch="360"/>
        </w:sectPr>
      </w:pPr>
      <w:r w:rsidRPr="004528A7">
        <w:rPr>
          <w:rFonts w:ascii="Arial Narrow" w:hAnsi="Arial Narrow"/>
        </w:rPr>
        <w:t>Izdano v: ____________________, dne _______________</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866AC" w:rsidRPr="004528A7" w14:paraId="2520A484" w14:textId="77777777" w:rsidTr="00640982">
        <w:trPr>
          <w:trHeight w:hRule="exact" w:val="510"/>
        </w:trPr>
        <w:tc>
          <w:tcPr>
            <w:tcW w:w="9072" w:type="dxa"/>
          </w:tcPr>
          <w:p w14:paraId="65CD97DB" w14:textId="6B4EB8AD" w:rsidR="00810152" w:rsidRPr="004528A7" w:rsidRDefault="0017447D" w:rsidP="00810152">
            <w:pPr>
              <w:jc w:val="both"/>
              <w:rPr>
                <w:rFonts w:ascii="Arial Narrow" w:hAnsi="Arial Narrow"/>
                <w:b/>
                <w:sz w:val="22"/>
                <w:szCs w:val="22"/>
              </w:rPr>
            </w:pPr>
            <w:r w:rsidRPr="004528A7">
              <w:rPr>
                <w:rFonts w:ascii="Arial Narrow" w:hAnsi="Arial Narrow"/>
                <w:b/>
                <w:sz w:val="22"/>
                <w:szCs w:val="22"/>
              </w:rPr>
              <w:lastRenderedPageBreak/>
              <w:t>PRILOGA 8</w:t>
            </w:r>
            <w:r w:rsidR="00810152" w:rsidRPr="004528A7">
              <w:rPr>
                <w:rFonts w:ascii="Arial Narrow" w:hAnsi="Arial Narrow"/>
                <w:b/>
                <w:sz w:val="22"/>
                <w:szCs w:val="22"/>
              </w:rPr>
              <w:t xml:space="preserve"> K OBRAZCU 1                                            IZJAVA GARANCIJA, VZDRŽEVANJE, SERVISIRANJE</w:t>
            </w:r>
          </w:p>
          <w:p w14:paraId="1B479B61" w14:textId="77777777" w:rsidR="00810152" w:rsidRPr="004528A7" w:rsidRDefault="00810152" w:rsidP="00810152">
            <w:pPr>
              <w:jc w:val="both"/>
              <w:rPr>
                <w:rFonts w:ascii="Arial Narrow" w:hAnsi="Arial Narrow"/>
                <w:b/>
                <w:sz w:val="22"/>
                <w:szCs w:val="22"/>
              </w:rPr>
            </w:pPr>
            <w:r w:rsidRPr="004528A7">
              <w:rPr>
                <w:rFonts w:ascii="Arial Narrow" w:hAnsi="Arial Narrow"/>
                <w:b/>
                <w:sz w:val="22"/>
                <w:szCs w:val="22"/>
              </w:rPr>
              <w:t xml:space="preserve">                                                                                                in POPRAVILA MEDICINSKO TEHNIČNE OPREME</w:t>
            </w:r>
          </w:p>
        </w:tc>
      </w:tr>
    </w:tbl>
    <w:p w14:paraId="70543258" w14:textId="77777777" w:rsidR="00810152" w:rsidRPr="004528A7" w:rsidRDefault="00810152" w:rsidP="00810152">
      <w:pPr>
        <w:jc w:val="both"/>
        <w:rPr>
          <w:rFonts w:ascii="Arial Narrow" w:hAnsi="Arial Narrow"/>
        </w:rPr>
      </w:pPr>
    </w:p>
    <w:p w14:paraId="691C445D" w14:textId="77777777" w:rsidR="00810152" w:rsidRPr="004528A7" w:rsidRDefault="00810152" w:rsidP="00810152">
      <w:pPr>
        <w:jc w:val="both"/>
        <w:rPr>
          <w:rFonts w:ascii="Arial Narrow" w:hAnsi="Arial Narrow"/>
        </w:rPr>
      </w:pPr>
    </w:p>
    <w:p w14:paraId="7C77A149" w14:textId="77777777" w:rsidR="00810152" w:rsidRPr="004528A7" w:rsidRDefault="00810152" w:rsidP="00810152">
      <w:pPr>
        <w:jc w:val="both"/>
        <w:rPr>
          <w:rFonts w:ascii="Arial Narrow" w:hAnsi="Arial Narrow"/>
        </w:rPr>
      </w:pPr>
      <w:r w:rsidRPr="004528A7">
        <w:rPr>
          <w:rFonts w:ascii="Arial Narrow" w:hAnsi="Arial Narrow"/>
          <w:b/>
        </w:rPr>
        <w:t>Naziv in naslov: _______________________________________________________________________</w:t>
      </w:r>
    </w:p>
    <w:p w14:paraId="1473773E" w14:textId="77777777" w:rsidR="00810152" w:rsidRPr="004528A7" w:rsidRDefault="00810152" w:rsidP="00810152">
      <w:pPr>
        <w:rPr>
          <w:rFonts w:ascii="Arial Narrow" w:hAnsi="Arial Narrow"/>
          <w:sz w:val="18"/>
          <w:szCs w:val="18"/>
        </w:rPr>
      </w:pPr>
      <w:r w:rsidRPr="004528A7">
        <w:rPr>
          <w:rFonts w:ascii="Arial Narrow" w:hAnsi="Arial Narrow"/>
          <w:sz w:val="18"/>
          <w:szCs w:val="18"/>
        </w:rPr>
        <w:t xml:space="preserve">                                                                                                                 (ponudnik)</w:t>
      </w:r>
    </w:p>
    <w:p w14:paraId="2CB2339B" w14:textId="77777777" w:rsidR="00810152" w:rsidRPr="004528A7" w:rsidRDefault="00810152" w:rsidP="00810152">
      <w:pPr>
        <w:rPr>
          <w:rFonts w:ascii="Arial Narrow" w:eastAsia="ArialNarrow" w:hAnsi="Arial Narrow" w:cs="Arial"/>
        </w:rPr>
      </w:pPr>
    </w:p>
    <w:p w14:paraId="4B728FFC" w14:textId="77777777" w:rsidR="00810152" w:rsidRPr="004528A7" w:rsidRDefault="00810152" w:rsidP="00810152">
      <w:pPr>
        <w:rPr>
          <w:rFonts w:ascii="Arial Narrow" w:hAnsi="Arial Narrow" w:cs="Calibri"/>
          <w:bCs/>
          <w:iCs/>
        </w:rPr>
      </w:pPr>
      <w:r w:rsidRPr="004528A7">
        <w:rPr>
          <w:rFonts w:ascii="Arial Narrow" w:eastAsia="ArialNarrow" w:hAnsi="Arial Narrow" w:cs="Arial"/>
        </w:rPr>
        <w:t xml:space="preserve">Številka javnega naročila (JN), na katero se izjava nanaša: </w:t>
      </w:r>
      <w:r w:rsidRPr="004528A7">
        <w:rPr>
          <w:rFonts w:ascii="Arial Narrow" w:hAnsi="Arial Narrow" w:cs="Calibri"/>
          <w:b/>
          <w:bCs/>
          <w:iCs/>
        </w:rPr>
        <w:fldChar w:fldCharType="begin">
          <w:ffData>
            <w:name w:val=""/>
            <w:enabled/>
            <w:calcOnExit w:val="0"/>
            <w:textInput>
              <w:type w:val="number"/>
              <w:maxLength w:val="4"/>
            </w:textInput>
          </w:ffData>
        </w:fldChar>
      </w:r>
      <w:r w:rsidRPr="004528A7">
        <w:rPr>
          <w:rFonts w:ascii="Arial Narrow" w:hAnsi="Arial Narrow" w:cs="Calibri"/>
          <w:b/>
          <w:bCs/>
          <w:iCs/>
        </w:rPr>
        <w:instrText xml:space="preserve"> FORMTEXT </w:instrText>
      </w:r>
      <w:r w:rsidRPr="004528A7">
        <w:rPr>
          <w:rFonts w:ascii="Arial Narrow" w:hAnsi="Arial Narrow" w:cs="Calibri"/>
          <w:b/>
          <w:bCs/>
          <w:iCs/>
        </w:rPr>
      </w:r>
      <w:r w:rsidRPr="004528A7">
        <w:rPr>
          <w:rFonts w:ascii="Arial Narrow" w:hAnsi="Arial Narrow" w:cs="Calibri"/>
          <w:b/>
          <w:bCs/>
          <w:iCs/>
        </w:rPr>
        <w:fldChar w:fldCharType="separate"/>
      </w:r>
      <w:r w:rsidRPr="004528A7">
        <w:rPr>
          <w:rFonts w:ascii="Arial Narrow" w:hAnsi="Arial Narrow" w:cs="Calibri"/>
          <w:b/>
          <w:bCs/>
          <w:iCs/>
          <w:noProof/>
        </w:rPr>
        <w:t> </w:t>
      </w:r>
      <w:r w:rsidRPr="004528A7">
        <w:rPr>
          <w:rFonts w:ascii="Arial Narrow" w:hAnsi="Arial Narrow" w:cs="Calibri"/>
          <w:b/>
          <w:bCs/>
          <w:iCs/>
          <w:noProof/>
        </w:rPr>
        <w:t> </w:t>
      </w:r>
      <w:r w:rsidRPr="004528A7">
        <w:rPr>
          <w:rFonts w:ascii="Arial Narrow" w:hAnsi="Arial Narrow" w:cs="Calibri"/>
          <w:b/>
          <w:bCs/>
          <w:iCs/>
          <w:noProof/>
        </w:rPr>
        <w:t> </w:t>
      </w:r>
      <w:r w:rsidRPr="004528A7">
        <w:rPr>
          <w:rFonts w:ascii="Arial Narrow" w:hAnsi="Arial Narrow" w:cs="Calibri"/>
          <w:b/>
          <w:bCs/>
          <w:iCs/>
          <w:noProof/>
        </w:rPr>
        <w:t> </w:t>
      </w:r>
      <w:r w:rsidRPr="004528A7">
        <w:rPr>
          <w:rFonts w:ascii="Arial Narrow" w:hAnsi="Arial Narrow" w:cs="Calibri"/>
          <w:b/>
          <w:bCs/>
          <w:iCs/>
        </w:rPr>
        <w:fldChar w:fldCharType="end"/>
      </w:r>
    </w:p>
    <w:p w14:paraId="050A85C0" w14:textId="77777777" w:rsidR="00810152" w:rsidRPr="004528A7" w:rsidRDefault="00810152" w:rsidP="00810152">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0652F0" w:rsidRPr="004528A7" w14:paraId="15874522" w14:textId="77777777" w:rsidTr="00640982">
        <w:tc>
          <w:tcPr>
            <w:tcW w:w="9072" w:type="dxa"/>
            <w:tcBorders>
              <w:top w:val="single" w:sz="4" w:space="0" w:color="auto"/>
              <w:left w:val="single" w:sz="4" w:space="0" w:color="auto"/>
              <w:bottom w:val="single" w:sz="4" w:space="0" w:color="auto"/>
              <w:right w:val="single" w:sz="4" w:space="0" w:color="auto"/>
            </w:tcBorders>
          </w:tcPr>
          <w:p w14:paraId="7FB9C9FF" w14:textId="77777777" w:rsidR="00810152" w:rsidRPr="004528A7" w:rsidRDefault="00810152" w:rsidP="00810152">
            <w:pPr>
              <w:spacing w:before="120" w:after="120"/>
              <w:jc w:val="center"/>
              <w:rPr>
                <w:rFonts w:ascii="Arial Narrow" w:hAnsi="Arial Narrow"/>
                <w:bCs/>
              </w:rPr>
            </w:pPr>
            <w:r w:rsidRPr="004528A7">
              <w:rPr>
                <w:rFonts w:ascii="Arial Narrow" w:hAnsi="Arial Narrow" w:cs="Arial"/>
                <w:b/>
                <w:sz w:val="32"/>
                <w:szCs w:val="32"/>
              </w:rPr>
              <w:t>I Z J A V L J A M O</w:t>
            </w:r>
          </w:p>
        </w:tc>
      </w:tr>
      <w:tr w:rsidR="000652F0" w:rsidRPr="004528A7" w14:paraId="646457A5" w14:textId="77777777" w:rsidTr="00640982">
        <w:tc>
          <w:tcPr>
            <w:tcW w:w="9072" w:type="dxa"/>
            <w:tcBorders>
              <w:top w:val="single" w:sz="4" w:space="0" w:color="auto"/>
              <w:left w:val="single" w:sz="4" w:space="0" w:color="auto"/>
              <w:bottom w:val="single" w:sz="4" w:space="0" w:color="auto"/>
              <w:right w:val="single" w:sz="4" w:space="0" w:color="auto"/>
            </w:tcBorders>
          </w:tcPr>
          <w:p w14:paraId="0173E8D2" w14:textId="77777777" w:rsidR="00293D9D" w:rsidRPr="004528A7" w:rsidRDefault="00293D9D" w:rsidP="00293D9D">
            <w:pPr>
              <w:jc w:val="both"/>
              <w:rPr>
                <w:rFonts w:ascii="Arial Narrow" w:hAnsi="Arial Narrow"/>
                <w:bCs/>
              </w:rPr>
            </w:pPr>
            <w:r w:rsidRPr="004528A7">
              <w:rPr>
                <w:rFonts w:ascii="Arial Narrow" w:hAnsi="Arial Narrow" w:cs="ArialNarrow,Bold"/>
                <w:b/>
                <w:bCs/>
                <w:sz w:val="22"/>
                <w:szCs w:val="22"/>
              </w:rPr>
              <w:t>[1]</w:t>
            </w:r>
            <w:r w:rsidRPr="004528A7">
              <w:rPr>
                <w:rFonts w:ascii="Arial Narrow" w:hAnsi="Arial Narrow" w:cs="ArialNarrow,Bold"/>
                <w:bCs/>
                <w:sz w:val="22"/>
                <w:szCs w:val="22"/>
              </w:rPr>
              <w:t xml:space="preserve"> D</w:t>
            </w:r>
            <w:r w:rsidRPr="004528A7">
              <w:rPr>
                <w:rFonts w:ascii="Arial Narrow" w:hAnsi="Arial Narrow"/>
                <w:sz w:val="22"/>
                <w:szCs w:val="22"/>
              </w:rPr>
              <w:t>a bo vsa, po predmetnem JN dobavljena medicinsko tehnična oprema (v nadaljevanju MTO) nova in nerabljena; oprema predstavlja najnovejši model oz. izvedbo, ki vključuje zadnje spremembe in izboljšave v konstrukciji in materialih.</w:t>
            </w:r>
          </w:p>
          <w:p w14:paraId="56B76DFF" w14:textId="77777777" w:rsidR="00293D9D" w:rsidRPr="004528A7" w:rsidRDefault="00293D9D" w:rsidP="00810152">
            <w:pPr>
              <w:tabs>
                <w:tab w:val="left" w:pos="0"/>
              </w:tabs>
              <w:spacing w:before="120"/>
              <w:jc w:val="both"/>
              <w:rPr>
                <w:rFonts w:ascii="Arial Narrow" w:hAnsi="Arial Narrow" w:cs="Arial"/>
                <w:sz w:val="22"/>
                <w:szCs w:val="22"/>
              </w:rPr>
            </w:pPr>
            <w:r w:rsidRPr="004528A7">
              <w:rPr>
                <w:rFonts w:ascii="Arial Narrow" w:hAnsi="Arial Narrow" w:cs="ArialNarrow,Bold"/>
                <w:bCs/>
                <w:sz w:val="22"/>
                <w:szCs w:val="22"/>
              </w:rPr>
              <w:t xml:space="preserve">[1a] </w:t>
            </w:r>
            <w:r w:rsidRPr="004528A7">
              <w:rPr>
                <w:rFonts w:ascii="Arial Narrow" w:hAnsi="Arial Narrow" w:cs="Arial"/>
                <w:sz w:val="22"/>
                <w:szCs w:val="22"/>
              </w:rPr>
              <w:t>Zagotavljamo tudi, da oprema nima napak ali pomanjkljivosti, ki bi izhajale iz konstrukcije, uporabljenih materialov ali iz kakršnekoli napake ali opustitve na strani ponudnika/dobavitelja; garantiramo, da oprema nima stvarnih napak.</w:t>
            </w:r>
          </w:p>
          <w:p w14:paraId="5603A1D5" w14:textId="77777777" w:rsidR="00810152" w:rsidRPr="004528A7" w:rsidRDefault="00810152" w:rsidP="00810152">
            <w:pPr>
              <w:autoSpaceDE w:val="0"/>
              <w:autoSpaceDN w:val="0"/>
              <w:adjustRightInd w:val="0"/>
              <w:jc w:val="both"/>
              <w:rPr>
                <w:rFonts w:ascii="Arial Narrow" w:hAnsi="Arial Narrow" w:cs="ArialNarrow,Bold"/>
                <w:bCs/>
                <w:sz w:val="22"/>
                <w:szCs w:val="22"/>
              </w:rPr>
            </w:pPr>
          </w:p>
        </w:tc>
      </w:tr>
      <w:tr w:rsidR="000652F0" w:rsidRPr="004528A7" w14:paraId="79638BFB" w14:textId="77777777" w:rsidTr="00640982">
        <w:tc>
          <w:tcPr>
            <w:tcW w:w="9072" w:type="dxa"/>
            <w:tcBorders>
              <w:top w:val="single" w:sz="4" w:space="0" w:color="auto"/>
              <w:left w:val="single" w:sz="4" w:space="0" w:color="auto"/>
              <w:bottom w:val="single" w:sz="4" w:space="0" w:color="auto"/>
              <w:right w:val="single" w:sz="4" w:space="0" w:color="auto"/>
            </w:tcBorders>
          </w:tcPr>
          <w:p w14:paraId="78834B06" w14:textId="77777777" w:rsidR="00293D9D" w:rsidRPr="004528A7" w:rsidRDefault="00293D9D" w:rsidP="00293D9D">
            <w:pPr>
              <w:autoSpaceDE w:val="0"/>
              <w:autoSpaceDN w:val="0"/>
              <w:adjustRightInd w:val="0"/>
              <w:jc w:val="both"/>
              <w:rPr>
                <w:rFonts w:ascii="Arial Narrow" w:eastAsia="ArialNarrow" w:hAnsi="Arial Narrow" w:cs="ArialNarrow"/>
                <w:sz w:val="22"/>
                <w:szCs w:val="22"/>
              </w:rPr>
            </w:pPr>
            <w:r w:rsidRPr="004528A7">
              <w:rPr>
                <w:rFonts w:ascii="Arial Narrow" w:hAnsi="Arial Narrow" w:cs="ArialNarrow,Bold"/>
                <w:b/>
                <w:bCs/>
                <w:sz w:val="22"/>
                <w:szCs w:val="22"/>
              </w:rPr>
              <w:t>[2]</w:t>
            </w:r>
            <w:r w:rsidRPr="004528A7">
              <w:rPr>
                <w:rFonts w:ascii="Arial Narrow" w:hAnsi="Arial Narrow" w:cs="ArialNarrow,Bold"/>
                <w:bCs/>
                <w:sz w:val="22"/>
                <w:szCs w:val="22"/>
              </w:rPr>
              <w:t xml:space="preserve"> D</w:t>
            </w:r>
            <w:r w:rsidRPr="004528A7">
              <w:rPr>
                <w:rFonts w:ascii="Arial Narrow" w:hAnsi="Arial Narrow" w:cs="Arial"/>
                <w:sz w:val="22"/>
                <w:szCs w:val="22"/>
              </w:rPr>
              <w:t xml:space="preserve">a je garancijski rok za MTO najmanj </w:t>
            </w:r>
            <w:r w:rsidRPr="004528A7">
              <w:rPr>
                <w:rFonts w:ascii="Arial Narrow" w:hAnsi="Arial Narrow" w:cs="Arial"/>
                <w:b/>
                <w:sz w:val="22"/>
                <w:szCs w:val="22"/>
              </w:rPr>
              <w:t>24 mesecev</w:t>
            </w:r>
            <w:r w:rsidRPr="004528A7">
              <w:rPr>
                <w:rFonts w:ascii="Arial Narrow" w:hAnsi="Arial Narrow" w:cs="Arial"/>
                <w:sz w:val="22"/>
                <w:szCs w:val="22"/>
              </w:rPr>
              <w:t xml:space="preserve"> – garancijski rok v nobenem primeru ne sme biti krajši od, s strani proizvajalca opreme podanega garancijskega roka. </w:t>
            </w:r>
          </w:p>
          <w:p w14:paraId="5FE22F92" w14:textId="77777777" w:rsidR="00293D9D" w:rsidRPr="004528A7" w:rsidRDefault="00293D9D" w:rsidP="00293D9D">
            <w:pPr>
              <w:spacing w:before="120"/>
              <w:jc w:val="both"/>
              <w:rPr>
                <w:rFonts w:ascii="Arial Narrow" w:hAnsi="Arial Narrow" w:cs="Arial"/>
                <w:sz w:val="22"/>
                <w:szCs w:val="22"/>
              </w:rPr>
            </w:pPr>
            <w:r w:rsidRPr="004528A7">
              <w:rPr>
                <w:rFonts w:ascii="Arial Narrow" w:hAnsi="Arial Narrow" w:cs="ArialNarrow,Bold"/>
                <w:bCs/>
                <w:sz w:val="22"/>
                <w:szCs w:val="22"/>
              </w:rPr>
              <w:t xml:space="preserve">[2a] </w:t>
            </w:r>
            <w:r w:rsidRPr="004528A7">
              <w:rPr>
                <w:rFonts w:ascii="Arial Narrow" w:hAnsi="Arial Narrow" w:cs="Arial"/>
                <w:sz w:val="22"/>
                <w:szCs w:val="22"/>
              </w:rPr>
              <w:t xml:space="preserve">Garancijski rok začne teči z dnem prevzema opreme – podpisa primopredajnega zapisnika. </w:t>
            </w:r>
          </w:p>
          <w:p w14:paraId="0347E0C4" w14:textId="77777777" w:rsidR="00293D9D" w:rsidRPr="004528A7" w:rsidRDefault="00293D9D" w:rsidP="00293D9D">
            <w:pPr>
              <w:autoSpaceDE w:val="0"/>
              <w:autoSpaceDN w:val="0"/>
              <w:adjustRightInd w:val="0"/>
              <w:spacing w:before="120"/>
              <w:jc w:val="both"/>
              <w:rPr>
                <w:rFonts w:ascii="Arial Narrow" w:hAnsi="Arial Narrow"/>
                <w:sz w:val="22"/>
                <w:szCs w:val="22"/>
              </w:rPr>
            </w:pPr>
            <w:r w:rsidRPr="004528A7">
              <w:rPr>
                <w:rFonts w:ascii="Arial Narrow" w:eastAsia="ArialNarrow" w:hAnsi="Arial Narrow" w:cs="ArialNarrow"/>
                <w:sz w:val="22"/>
                <w:szCs w:val="22"/>
              </w:rPr>
              <w:t xml:space="preserve">[2b] </w:t>
            </w:r>
            <w:r w:rsidRPr="004528A7">
              <w:rPr>
                <w:rFonts w:ascii="Arial Narrow" w:hAnsi="Arial Narrow" w:cs="Arial"/>
                <w:sz w:val="22"/>
                <w:szCs w:val="22"/>
              </w:rPr>
              <w:t>Garancijska upravičenja za MTO iz sledeče točke (tč. št. 3), naročnik uveljavlja pri ponudniku/dobavitelju; garancijska upravičenja za drugo MTO naročnik uveljavlja pri ponudniku/dobavitelju in/ali neposredno na pooblaščenem servisu.</w:t>
            </w:r>
          </w:p>
          <w:p w14:paraId="778661D1" w14:textId="77777777" w:rsidR="00293D9D" w:rsidRPr="004528A7" w:rsidRDefault="00293D9D" w:rsidP="00810152">
            <w:pPr>
              <w:autoSpaceDE w:val="0"/>
              <w:autoSpaceDN w:val="0"/>
              <w:adjustRightInd w:val="0"/>
              <w:jc w:val="both"/>
              <w:rPr>
                <w:rFonts w:ascii="Arial Narrow" w:hAnsi="Arial Narrow"/>
                <w:sz w:val="22"/>
                <w:szCs w:val="22"/>
              </w:rPr>
            </w:pPr>
          </w:p>
        </w:tc>
      </w:tr>
      <w:tr w:rsidR="000652F0" w:rsidRPr="004528A7" w14:paraId="1665373B" w14:textId="77777777" w:rsidTr="00640982">
        <w:tc>
          <w:tcPr>
            <w:tcW w:w="9072" w:type="dxa"/>
            <w:tcBorders>
              <w:top w:val="single" w:sz="4" w:space="0" w:color="auto"/>
              <w:left w:val="single" w:sz="4" w:space="0" w:color="auto"/>
              <w:bottom w:val="single" w:sz="4" w:space="0" w:color="auto"/>
              <w:right w:val="single" w:sz="4" w:space="0" w:color="auto"/>
            </w:tcBorders>
          </w:tcPr>
          <w:p w14:paraId="7AFE1317" w14:textId="77777777" w:rsidR="00293D9D" w:rsidRPr="004528A7" w:rsidRDefault="00293D9D" w:rsidP="00293D9D">
            <w:pPr>
              <w:autoSpaceDE w:val="0"/>
              <w:autoSpaceDN w:val="0"/>
              <w:adjustRightInd w:val="0"/>
              <w:jc w:val="both"/>
              <w:rPr>
                <w:rFonts w:ascii="Arial Narrow" w:eastAsia="ArialNarrow" w:hAnsi="Arial Narrow" w:cs="ArialNarrow"/>
                <w:sz w:val="22"/>
                <w:szCs w:val="22"/>
              </w:rPr>
            </w:pPr>
            <w:r w:rsidRPr="004528A7">
              <w:rPr>
                <w:rFonts w:ascii="Arial Narrow" w:eastAsia="ArialNarrow" w:hAnsi="Arial Narrow" w:cs="ArialNarrow"/>
                <w:b/>
                <w:sz w:val="22"/>
                <w:szCs w:val="22"/>
              </w:rPr>
              <w:t>[3]</w:t>
            </w:r>
            <w:r w:rsidRPr="004528A7">
              <w:rPr>
                <w:rFonts w:ascii="Arial Narrow" w:eastAsia="ArialNarrow" w:hAnsi="Arial Narrow" w:cs="ArialNarrow"/>
                <w:sz w:val="22"/>
                <w:szCs w:val="22"/>
              </w:rPr>
              <w:t xml:space="preserve"> Da v trajanju garancijske dobe, poleg brezplačne odprave napak iz naslova garancijskih upravičenj, zagotavljamo tudi brezplačno preventivno in korektivno vzdrževanje medicinskih aparatov (v nadaljevanju MA) iz STK, tč.:</w:t>
            </w:r>
          </w:p>
          <w:p w14:paraId="002F63C1" w14:textId="77777777" w:rsidR="00293D9D" w:rsidRPr="004528A7" w:rsidRDefault="00293D9D" w:rsidP="003772E6">
            <w:pPr>
              <w:numPr>
                <w:ilvl w:val="0"/>
                <w:numId w:val="48"/>
              </w:numPr>
              <w:autoSpaceDE w:val="0"/>
              <w:autoSpaceDN w:val="0"/>
              <w:adjustRightInd w:val="0"/>
              <w:spacing w:before="120"/>
              <w:contextualSpacing/>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w:t>
            </w:r>
            <w:proofErr w:type="spellStart"/>
            <w:r w:rsidRPr="004528A7">
              <w:rPr>
                <w:rFonts w:ascii="Arial Narrow" w:eastAsia="ArialNarrow" w:hAnsi="Arial Narrow" w:cs="ArialNarrow"/>
                <w:sz w:val="22"/>
                <w:szCs w:val="22"/>
              </w:rPr>
              <w:t>defibrilator</w:t>
            </w:r>
            <w:proofErr w:type="spellEnd"/>
            <w:r w:rsidRPr="004528A7">
              <w:rPr>
                <w:rFonts w:ascii="Arial Narrow" w:eastAsia="ArialNarrow" w:hAnsi="Arial Narrow" w:cs="ArialNarrow"/>
                <w:sz w:val="22"/>
                <w:szCs w:val="22"/>
              </w:rPr>
              <w:t xml:space="preserve"> z možnostjo zapisovanja srčnega ritma in podatkov o pacientu</w:t>
            </w:r>
          </w:p>
          <w:p w14:paraId="3512831C" w14:textId="77777777" w:rsidR="00293D9D" w:rsidRPr="004528A7" w:rsidRDefault="00293D9D" w:rsidP="00293D9D">
            <w:pPr>
              <w:tabs>
                <w:tab w:val="left" w:pos="950"/>
                <w:tab w:val="center" w:pos="4212"/>
              </w:tabs>
              <w:autoSpaceDE w:val="0"/>
              <w:autoSpaceDN w:val="0"/>
              <w:adjustRightInd w:val="0"/>
              <w:jc w:val="center"/>
              <w:rPr>
                <w:rFonts w:ascii="Arial Narrow" w:eastAsia="ArialNarrow" w:hAnsi="Arial Narrow" w:cs="ArialNarrow"/>
                <w:sz w:val="22"/>
                <w:szCs w:val="22"/>
              </w:rPr>
            </w:pPr>
            <w:r w:rsidRPr="004528A7">
              <w:rPr>
                <w:rFonts w:ascii="Arial Narrow" w:eastAsia="ArialNarrow" w:hAnsi="Arial Narrow" w:cs="ArialNarrow"/>
                <w:i/>
                <w:sz w:val="22"/>
                <w:szCs w:val="22"/>
              </w:rPr>
              <w:t xml:space="preserve">(s strani proizvajalca/ponudnika podan daljši garancijski rok znaša </w:t>
            </w:r>
            <w:r w:rsidRPr="004528A7">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4528A7">
              <w:rPr>
                <w:rFonts w:ascii="Arial Narrow" w:hAnsi="Arial Narrow" w:cs="Calibri"/>
                <w:b/>
                <w:bCs/>
                <w:i/>
                <w:iCs/>
                <w:sz w:val="22"/>
                <w:szCs w:val="22"/>
              </w:rPr>
              <w:instrText xml:space="preserve"> FORMTEXT </w:instrText>
            </w:r>
            <w:r w:rsidRPr="004528A7">
              <w:rPr>
                <w:rFonts w:ascii="Arial Narrow" w:hAnsi="Arial Narrow" w:cs="Calibri"/>
                <w:b/>
                <w:bCs/>
                <w:i/>
                <w:iCs/>
                <w:sz w:val="22"/>
                <w:szCs w:val="22"/>
              </w:rPr>
            </w:r>
            <w:r w:rsidRPr="004528A7">
              <w:rPr>
                <w:rFonts w:ascii="Arial Narrow" w:hAnsi="Arial Narrow" w:cs="Calibri"/>
                <w:b/>
                <w:bCs/>
                <w:i/>
                <w:iCs/>
                <w:sz w:val="22"/>
                <w:szCs w:val="22"/>
              </w:rPr>
              <w:fldChar w:fldCharType="separate"/>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noProof/>
                <w:sz w:val="22"/>
                <w:szCs w:val="22"/>
              </w:rPr>
              <w:t> </w:t>
            </w:r>
            <w:r w:rsidRPr="004528A7">
              <w:rPr>
                <w:rFonts w:ascii="Arial Narrow" w:hAnsi="Arial Narrow" w:cs="Calibri"/>
                <w:b/>
                <w:bCs/>
                <w:i/>
                <w:iCs/>
                <w:sz w:val="22"/>
                <w:szCs w:val="22"/>
              </w:rPr>
              <w:fldChar w:fldCharType="end"/>
            </w:r>
            <w:r w:rsidRPr="004528A7">
              <w:rPr>
                <w:rFonts w:ascii="Arial Narrow" w:hAnsi="Arial Narrow" w:cs="Calibri"/>
                <w:b/>
                <w:bCs/>
                <w:i/>
                <w:iCs/>
                <w:sz w:val="22"/>
                <w:szCs w:val="22"/>
              </w:rPr>
              <w:t xml:space="preserve"> mesecev)</w:t>
            </w:r>
            <w:r w:rsidRPr="004528A7">
              <w:rPr>
                <w:rFonts w:ascii="Arial Narrow" w:hAnsi="Arial Narrow" w:cs="Calibri"/>
                <w:bCs/>
                <w:iCs/>
                <w:sz w:val="22"/>
                <w:szCs w:val="22"/>
              </w:rPr>
              <w:t>.</w:t>
            </w:r>
          </w:p>
          <w:p w14:paraId="223C9228" w14:textId="77777777" w:rsidR="00293D9D" w:rsidRPr="004528A7" w:rsidRDefault="00293D9D" w:rsidP="00293D9D">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[3a] Preventivno vzdrževanje pomeni zagotavljanje izvajanja rednega vzdrževanja, število rednih vzdrževalnih servisov po navodilih proizvajalca (najmanj 1x letno) vključno z vsemi rezervnimi deli in potrošnim materialom, stroški dela in potnimi stroški; npr.: kontrolo stanja MA in njegove funkcionalnosti, odkrivanje napak in odprava le teh, preverjanje in </w:t>
            </w:r>
            <w:proofErr w:type="spellStart"/>
            <w:r w:rsidRPr="004528A7">
              <w:rPr>
                <w:rFonts w:ascii="Arial Narrow" w:eastAsia="ArialNarrow" w:hAnsi="Arial Narrow" w:cs="ArialNarrow"/>
                <w:sz w:val="22"/>
                <w:szCs w:val="22"/>
              </w:rPr>
              <w:t>optimiranje</w:t>
            </w:r>
            <w:proofErr w:type="spellEnd"/>
            <w:r w:rsidRPr="004528A7">
              <w:rPr>
                <w:rFonts w:ascii="Arial Narrow" w:eastAsia="ArialNarrow" w:hAnsi="Arial Narrow" w:cs="ArialNarrow"/>
                <w:sz w:val="22"/>
                <w:szCs w:val="22"/>
              </w:rPr>
              <w:t xml:space="preserve"> funkcijskih parametrov delovanja, umerjanje in izvedba potrebnih meritev, čiščenje in kontrola MA, izdaja servisnega poročila in nalepka na MA z datumom in podpisom izvedbe pregleda.</w:t>
            </w:r>
          </w:p>
          <w:p w14:paraId="08BFC740" w14:textId="77777777" w:rsidR="00293D9D" w:rsidRPr="004528A7" w:rsidRDefault="00293D9D" w:rsidP="00293D9D">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t>[3b] Korektivno vzdrževanje pomeni servisna popravila/odpravo napak na MA z zamenjavo iztrošenih, okvarjenih delov in potrošnega materiala za predmetni MA ter vzpostavitev MA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404B9700" w14:textId="77777777" w:rsidR="00293D9D" w:rsidRPr="004528A7" w:rsidRDefault="00293D9D" w:rsidP="00293D9D">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[3c] Popravila, potrebna zaradi </w:t>
            </w:r>
            <w:proofErr w:type="spellStart"/>
            <w:r w:rsidRPr="004528A7">
              <w:rPr>
                <w:rFonts w:ascii="Arial Narrow" w:eastAsia="ArialNarrow" w:hAnsi="Arial Narrow" w:cs="ArialNarrow"/>
                <w:sz w:val="22"/>
                <w:szCs w:val="22"/>
              </w:rPr>
              <w:t>strojelomov</w:t>
            </w:r>
            <w:proofErr w:type="spellEnd"/>
            <w:r w:rsidRPr="004528A7">
              <w:rPr>
                <w:rFonts w:ascii="Arial Narrow" w:eastAsia="ArialNarrow" w:hAnsi="Arial Narrow" w:cs="ArialNarrow"/>
                <w:sz w:val="22"/>
                <w:szCs w:val="22"/>
              </w:rPr>
              <w:t xml:space="preserve"> ali napačnega ravnanja uporabnika z MA, ne pomenijo vzdrževalnih del in jih je izvajalec upravičen zaračunati po veljavnem ceniku rezervnih delov in servisne ure.</w:t>
            </w:r>
          </w:p>
          <w:p w14:paraId="2EECB00C" w14:textId="77777777" w:rsidR="00293D9D" w:rsidRPr="004528A7" w:rsidRDefault="00293D9D" w:rsidP="00293D9D">
            <w:pPr>
              <w:spacing w:before="120"/>
              <w:jc w:val="both"/>
              <w:rPr>
                <w:rFonts w:ascii="Arial Narrow" w:eastAsia="ArialNarrow" w:hAnsi="Arial Narrow" w:cs="ArialNarrow"/>
                <w:sz w:val="22"/>
                <w:szCs w:val="22"/>
              </w:rPr>
            </w:pPr>
            <w:r w:rsidRPr="004528A7">
              <w:rPr>
                <w:rFonts w:ascii="Arial Narrow" w:hAnsi="Arial Narrow" w:cs="ArialNarrow,Bold"/>
                <w:bCs/>
                <w:sz w:val="22"/>
                <w:szCs w:val="22"/>
              </w:rPr>
              <w:t xml:space="preserve">[3d] </w:t>
            </w:r>
            <w:r w:rsidRPr="004528A7">
              <w:rPr>
                <w:rFonts w:ascii="Arial Narrow" w:hAnsi="Arial Narrow" w:cs="Arial"/>
                <w:sz w:val="22"/>
                <w:szCs w:val="22"/>
              </w:rPr>
              <w:t>Če je oprema (del, sklop ali cel aparat) zamenjana ali bistveno popravljena, začne teči garancijski rok znova. Garancijska rok za zamenjano opremo začne teči z dnem zapisniškega vračila MA uporabniku; uporabnik pridobi nov garancijski list.</w:t>
            </w:r>
          </w:p>
          <w:p w14:paraId="492A760E" w14:textId="77777777" w:rsidR="00293D9D" w:rsidRPr="004528A7" w:rsidRDefault="00293D9D" w:rsidP="00293D9D">
            <w:pPr>
              <w:widowControl w:val="0"/>
              <w:tabs>
                <w:tab w:val="left" w:pos="397"/>
              </w:tabs>
              <w:autoSpaceDE w:val="0"/>
              <w:autoSpaceDN w:val="0"/>
              <w:spacing w:before="120"/>
              <w:ind w:right="113"/>
              <w:jc w:val="both"/>
              <w:rPr>
                <w:rFonts w:ascii="Arial Narrow" w:hAnsi="Arial Narrow" w:cs="Arial"/>
                <w:sz w:val="22"/>
                <w:szCs w:val="22"/>
              </w:rPr>
            </w:pPr>
            <w:r w:rsidRPr="004528A7">
              <w:rPr>
                <w:rFonts w:ascii="Arial Narrow" w:eastAsia="ArialNarrow" w:hAnsi="Arial Narrow" w:cs="ArialNarrow"/>
                <w:sz w:val="22"/>
                <w:szCs w:val="22"/>
              </w:rPr>
              <w:t xml:space="preserve">[3e] </w:t>
            </w:r>
            <w:r w:rsidRPr="004528A7">
              <w:rPr>
                <w:rFonts w:ascii="Arial Narrow" w:hAnsi="Arial Narrow"/>
                <w:sz w:val="22"/>
                <w:szCs w:val="22"/>
              </w:rPr>
              <w:t xml:space="preserve">Vsa dela, povezana z garancijskimi upravičenji, vzdrževanjem, servisiranjem in popravilom MA opravi </w:t>
            </w:r>
            <w:r w:rsidRPr="004528A7">
              <w:rPr>
                <w:rFonts w:ascii="Arial Narrow" w:hAnsi="Arial Narrow" w:cs="Arial"/>
                <w:sz w:val="22"/>
                <w:szCs w:val="22"/>
              </w:rPr>
              <w:t xml:space="preserve">pooblaščen servis/serviser iz R. Slovenije ali EU, ki ima certifikat za vzdrževanje in servisiranje MA, pridobljen od proizvajalca MA. Za vsa, v garancijskem roku opravljena dela </w:t>
            </w:r>
            <w:r w:rsidRPr="004528A7">
              <w:rPr>
                <w:rFonts w:ascii="Arial Narrow" w:hAnsi="Arial Narrow"/>
                <w:sz w:val="22"/>
                <w:szCs w:val="22"/>
              </w:rPr>
              <w:t xml:space="preserve">se uporabniku izroči, s strani servisa/serviserja podpisano in overjeno poročilo o opravljenih delih </w:t>
            </w:r>
            <w:r w:rsidRPr="004528A7">
              <w:rPr>
                <w:rFonts w:ascii="Arial Narrow" w:hAnsi="Arial Narrow" w:cs="Arial"/>
                <w:sz w:val="22"/>
                <w:szCs w:val="22"/>
              </w:rPr>
              <w:t xml:space="preserve">in izdano potrdilo o tehnični brezhibnosti MA, oboje </w:t>
            </w:r>
            <w:r w:rsidRPr="004528A7">
              <w:rPr>
                <w:rFonts w:ascii="Arial Narrow" w:hAnsi="Arial Narrow"/>
                <w:sz w:val="22"/>
                <w:szCs w:val="22"/>
              </w:rPr>
              <w:t>napisano v slovenskem jeziku.</w:t>
            </w:r>
            <w:r w:rsidRPr="004528A7">
              <w:rPr>
                <w:rFonts w:ascii="Arial Narrow" w:hAnsi="Arial Narrow" w:cs="Arial"/>
                <w:sz w:val="22"/>
                <w:szCs w:val="22"/>
              </w:rPr>
              <w:t xml:space="preserve"> V kolikor bomo zagotavljali servis/serviserja iz tujine in bo pri izvajanju servisne dejavnosti potrebna komunikacija v tujem jeziku, bomo to na svoje stroške zagotovili sami.</w:t>
            </w:r>
          </w:p>
          <w:p w14:paraId="7CFFCBAD" w14:textId="77777777" w:rsidR="00293D9D" w:rsidRPr="004528A7" w:rsidRDefault="00293D9D" w:rsidP="00293D9D">
            <w:pPr>
              <w:autoSpaceDE w:val="0"/>
              <w:autoSpaceDN w:val="0"/>
              <w:adjustRightInd w:val="0"/>
              <w:spacing w:before="120"/>
              <w:jc w:val="both"/>
              <w:rPr>
                <w:rFonts w:ascii="Arial Narrow" w:eastAsia="ArialNarrow" w:hAnsi="Arial Narrow" w:cs="ArialNarrow"/>
                <w:sz w:val="22"/>
                <w:szCs w:val="22"/>
              </w:rPr>
            </w:pPr>
            <w:r w:rsidRPr="004528A7">
              <w:rPr>
                <w:rFonts w:ascii="Arial Narrow" w:eastAsia="ArialNarrow" w:hAnsi="Arial Narrow" w:cs="ArialNarrow"/>
                <w:sz w:val="22"/>
                <w:szCs w:val="22"/>
              </w:rPr>
              <w:lastRenderedPageBreak/>
              <w:t xml:space="preserve">[3f] </w:t>
            </w:r>
            <w:r w:rsidRPr="004528A7">
              <w:rPr>
                <w:rFonts w:ascii="Arial Narrow" w:hAnsi="Arial Narrow"/>
                <w:sz w:val="22"/>
                <w:szCs w:val="22"/>
              </w:rPr>
              <w:t>V primeru, da se v garancijski dobi, enaka napaka na MA ponovi najmanj trikrat (3) ali v primeru, da popravilo MA ni možno v roku 45 koledarskih dni od dne, ko naročnik poda zahtevo za odpravo napake, bomo tak MA na lastne stroške, v roku 90 koledarskih dni od dne, ko je naročnik podal zahtevo za odpravo napake, zamenjali za nov, še nerabljen, brezhibno delujoč MA enakih ali boljših karakteristik.</w:t>
            </w:r>
          </w:p>
          <w:p w14:paraId="7C35AED2" w14:textId="77777777" w:rsidR="00293D9D" w:rsidRPr="004528A7" w:rsidRDefault="00293D9D" w:rsidP="00293D9D">
            <w:pPr>
              <w:autoSpaceDE w:val="0"/>
              <w:autoSpaceDN w:val="0"/>
              <w:adjustRightInd w:val="0"/>
              <w:spacing w:before="120"/>
              <w:jc w:val="both"/>
              <w:rPr>
                <w:rFonts w:ascii="Arial Narrow" w:eastAsia="Arial Unicode MS" w:hAnsi="Arial Narrow" w:cs="Arial"/>
                <w:kern w:val="1"/>
                <w:sz w:val="22"/>
              </w:rPr>
            </w:pPr>
            <w:r w:rsidRPr="004528A7">
              <w:rPr>
                <w:rFonts w:ascii="Arial Narrow" w:eastAsia="ArialNarrow" w:hAnsi="Arial Narrow" w:cs="ArialNarrow"/>
                <w:sz w:val="22"/>
                <w:szCs w:val="22"/>
              </w:rPr>
              <w:t xml:space="preserve">[3g] </w:t>
            </w:r>
            <w:r w:rsidRPr="004528A7">
              <w:rPr>
                <w:rFonts w:ascii="Arial Narrow" w:hAnsi="Arial Narrow" w:cs="Arial"/>
                <w:sz w:val="22"/>
              </w:rPr>
              <w:t xml:space="preserve">Če ponudnik/dobavitelj, potem ko je prejel obvestilo o napaki, v dogovorjenem roku ne odpravi napake in pomanjkljivosti na MA oz. ne nadomestil MA ali zamenja MA,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w:t>
            </w:r>
            <w:r w:rsidRPr="004528A7">
              <w:rPr>
                <w:rFonts w:ascii="Arial Narrow" w:eastAsia="Arial Unicode MS" w:hAnsi="Arial Narrow" w:cs="Arial"/>
                <w:kern w:val="1"/>
                <w:sz w:val="22"/>
              </w:rPr>
              <w:t>za odpravo napak v garancijski dobi.</w:t>
            </w:r>
          </w:p>
          <w:p w14:paraId="32809B9C" w14:textId="77777777" w:rsidR="00293D9D" w:rsidRPr="004528A7" w:rsidRDefault="00293D9D" w:rsidP="00810152">
            <w:pPr>
              <w:autoSpaceDE w:val="0"/>
              <w:autoSpaceDN w:val="0"/>
              <w:adjustRightInd w:val="0"/>
              <w:spacing w:before="120"/>
              <w:jc w:val="both"/>
              <w:rPr>
                <w:rFonts w:ascii="Arial Narrow" w:hAnsi="Arial Narrow"/>
                <w:sz w:val="22"/>
                <w:szCs w:val="22"/>
              </w:rPr>
            </w:pPr>
            <w:r w:rsidRPr="004528A7">
              <w:rPr>
                <w:rFonts w:ascii="Arial Narrow" w:eastAsia="ArialNarrow" w:hAnsi="Arial Narrow" w:cs="ArialNarrow"/>
                <w:sz w:val="22"/>
                <w:szCs w:val="22"/>
              </w:rPr>
              <w:t>[3h]</w:t>
            </w:r>
            <w:r w:rsidRPr="004528A7">
              <w:rPr>
                <w:rFonts w:ascii="Arial Narrow" w:hAnsi="Arial Narrow"/>
                <w:sz w:val="22"/>
                <w:szCs w:val="22"/>
              </w:rPr>
              <w:t xml:space="preserve"> </w:t>
            </w:r>
            <w:r w:rsidRPr="004528A7">
              <w:rPr>
                <w:rFonts w:ascii="Arial Narrow" w:eastAsia="ArialNarrow" w:hAnsi="Arial Narrow" w:cs="ArialNarrow"/>
                <w:sz w:val="22"/>
                <w:szCs w:val="22"/>
              </w:rPr>
              <w:t xml:space="preserve">Za garancijsko in </w:t>
            </w:r>
            <w:proofErr w:type="spellStart"/>
            <w:r w:rsidRPr="004528A7">
              <w:rPr>
                <w:rFonts w:ascii="Arial Narrow" w:eastAsia="ArialNarrow" w:hAnsi="Arial Narrow" w:cs="ArialNarrow"/>
                <w:sz w:val="22"/>
                <w:szCs w:val="22"/>
              </w:rPr>
              <w:t>pogarancijsko</w:t>
            </w:r>
            <w:proofErr w:type="spellEnd"/>
            <w:r w:rsidRPr="004528A7">
              <w:rPr>
                <w:rFonts w:ascii="Arial Narrow" w:eastAsia="ArialNarrow" w:hAnsi="Arial Narrow" w:cs="ArialNarrow"/>
                <w:sz w:val="22"/>
                <w:szCs w:val="22"/>
              </w:rPr>
              <w:t xml:space="preserve"> obdobje je naročniku dostopen </w:t>
            </w:r>
            <w:r w:rsidRPr="004528A7">
              <w:rPr>
                <w:rFonts w:ascii="Arial Narrow" w:hAnsi="Arial Narrow"/>
                <w:sz w:val="22"/>
                <w:szCs w:val="22"/>
              </w:rPr>
              <w:t xml:space="preserve">usposobljen tudi usposobljen servis/serviser, </w:t>
            </w:r>
            <w:r w:rsidRPr="004528A7">
              <w:rPr>
                <w:rFonts w:ascii="Arial Narrow" w:hAnsi="Arial Narrow" w:cs="Arial"/>
                <w:bCs/>
                <w:sz w:val="22"/>
                <w:szCs w:val="22"/>
              </w:rPr>
              <w:t xml:space="preserve">ki izpolnjuje s strani naročnika podane zahteve za servis, ima </w:t>
            </w:r>
            <w:r w:rsidRPr="004528A7">
              <w:rPr>
                <w:rFonts w:ascii="Arial Narrow" w:hAnsi="Arial Narrow"/>
                <w:sz w:val="22"/>
                <w:szCs w:val="22"/>
              </w:rPr>
              <w:t>s strani proizvajalca blaga pridobljeno pooblastilo – certifikat za vzdrževanje, servisiranje in popravilo ponujenega MA ter zagotavlja oskrbo z originalnimi rezervnimi deli.</w:t>
            </w:r>
          </w:p>
          <w:p w14:paraId="0ADE8A1D" w14:textId="77777777" w:rsidR="00810152" w:rsidRPr="004528A7" w:rsidRDefault="00810152" w:rsidP="00810152">
            <w:pPr>
              <w:autoSpaceDE w:val="0"/>
              <w:autoSpaceDN w:val="0"/>
              <w:adjustRightInd w:val="0"/>
              <w:jc w:val="both"/>
              <w:rPr>
                <w:rFonts w:ascii="Arial Narrow" w:hAnsi="Arial Narrow" w:cs="Arial"/>
                <w:sz w:val="22"/>
                <w:szCs w:val="22"/>
              </w:rPr>
            </w:pPr>
          </w:p>
        </w:tc>
      </w:tr>
      <w:tr w:rsidR="000652F0" w:rsidRPr="004528A7" w14:paraId="03A01218" w14:textId="77777777" w:rsidTr="00640982">
        <w:tc>
          <w:tcPr>
            <w:tcW w:w="9072" w:type="dxa"/>
            <w:tcBorders>
              <w:top w:val="single" w:sz="4" w:space="0" w:color="auto"/>
              <w:left w:val="single" w:sz="4" w:space="0" w:color="auto"/>
              <w:bottom w:val="single" w:sz="4" w:space="0" w:color="auto"/>
              <w:right w:val="single" w:sz="4" w:space="0" w:color="auto"/>
            </w:tcBorders>
          </w:tcPr>
          <w:p w14:paraId="44048ADB" w14:textId="77777777" w:rsidR="00293D9D" w:rsidRPr="004528A7" w:rsidRDefault="00293D9D" w:rsidP="00293D9D">
            <w:pPr>
              <w:jc w:val="both"/>
              <w:rPr>
                <w:rFonts w:ascii="Arial Narrow" w:hAnsi="Arial Narrow" w:cs="ArialNarrow,Bold"/>
                <w:bCs/>
                <w:sz w:val="22"/>
                <w:szCs w:val="22"/>
              </w:rPr>
            </w:pPr>
            <w:r w:rsidRPr="004528A7">
              <w:rPr>
                <w:rFonts w:ascii="Arial Narrow" w:hAnsi="Arial Narrow" w:cs="ArialNarrow,Bold"/>
                <w:b/>
                <w:bCs/>
                <w:sz w:val="22"/>
                <w:szCs w:val="22"/>
              </w:rPr>
              <w:lastRenderedPageBreak/>
              <w:t>[4]</w:t>
            </w:r>
            <w:r w:rsidRPr="004528A7">
              <w:rPr>
                <w:rFonts w:ascii="Arial Narrow" w:hAnsi="Arial Narrow" w:cs="ArialNarrow,Bold"/>
                <w:bCs/>
                <w:sz w:val="22"/>
                <w:szCs w:val="22"/>
              </w:rPr>
              <w:t xml:space="preserve"> Da sprejemamo vse, spodaj navedene zahteve za </w:t>
            </w:r>
            <w:r w:rsidRPr="004528A7">
              <w:rPr>
                <w:rFonts w:ascii="Arial Narrow" w:hAnsi="Arial Narrow" w:cs="Arial"/>
                <w:sz w:val="22"/>
                <w:szCs w:val="22"/>
              </w:rPr>
              <w:t xml:space="preserve">obravnavo uporabnika pri izvajanju storitev, vezanih na garancijska upravičenja, </w:t>
            </w:r>
            <w:r w:rsidRPr="004528A7">
              <w:rPr>
                <w:rFonts w:ascii="Arial Narrow" w:eastAsia="ArialNarrow" w:hAnsi="Arial Narrow" w:cs="ArialNarrow"/>
                <w:sz w:val="22"/>
                <w:szCs w:val="22"/>
              </w:rPr>
              <w:t>vzdrževanje, servisiranje in popravilo</w:t>
            </w:r>
            <w:r w:rsidRPr="004528A7">
              <w:rPr>
                <w:rFonts w:ascii="Arial Narrow" w:hAnsi="Arial Narrow" w:cs="ArialNarrow,Bold"/>
                <w:bCs/>
                <w:sz w:val="22"/>
                <w:szCs w:val="22"/>
              </w:rPr>
              <w:t xml:space="preserve"> MTO</w:t>
            </w:r>
            <w:r w:rsidRPr="004528A7">
              <w:rPr>
                <w:rFonts w:ascii="Arial Narrow" w:hAnsi="Arial Narrow" w:cs="Arial"/>
                <w:sz w:val="22"/>
                <w:szCs w:val="22"/>
              </w:rPr>
              <w:t xml:space="preserve">, v </w:t>
            </w:r>
            <w:r w:rsidRPr="004528A7">
              <w:rPr>
                <w:rFonts w:ascii="Arial Narrow" w:hAnsi="Arial Narrow" w:cs="ArialNarrow,Bold"/>
                <w:bCs/>
                <w:sz w:val="22"/>
                <w:szCs w:val="22"/>
              </w:rPr>
              <w:t xml:space="preserve">garancijskem in </w:t>
            </w:r>
            <w:proofErr w:type="spellStart"/>
            <w:r w:rsidRPr="004528A7">
              <w:rPr>
                <w:rFonts w:ascii="Arial Narrow" w:hAnsi="Arial Narrow" w:cs="ArialNarrow,Bold"/>
                <w:bCs/>
                <w:sz w:val="22"/>
                <w:szCs w:val="22"/>
              </w:rPr>
              <w:t>pogarancijskem</w:t>
            </w:r>
            <w:proofErr w:type="spellEnd"/>
            <w:r w:rsidRPr="004528A7">
              <w:rPr>
                <w:rFonts w:ascii="Arial Narrow" w:hAnsi="Arial Narrow" w:cs="ArialNarrow,Bold"/>
                <w:bCs/>
                <w:sz w:val="22"/>
                <w:szCs w:val="22"/>
              </w:rPr>
              <w:t xml:space="preserve"> obdobju:</w:t>
            </w:r>
          </w:p>
          <w:p w14:paraId="7D4FC4C7" w14:textId="77777777" w:rsidR="00293D9D" w:rsidRPr="004528A7" w:rsidRDefault="00293D9D" w:rsidP="00293D9D">
            <w:pPr>
              <w:spacing w:before="120"/>
              <w:jc w:val="both"/>
              <w:rPr>
                <w:rFonts w:ascii="Arial Narrow" w:hAnsi="Arial Narrow" w:cs="Arial"/>
                <w:sz w:val="22"/>
                <w:szCs w:val="22"/>
              </w:rPr>
            </w:pPr>
            <w:r w:rsidRPr="004528A7">
              <w:rPr>
                <w:rFonts w:ascii="Arial Narrow" w:hAnsi="Arial Narrow" w:cs="ArialNarrow,Bold"/>
                <w:bCs/>
                <w:sz w:val="22"/>
                <w:szCs w:val="22"/>
              </w:rPr>
              <w:t>[4a]</w:t>
            </w:r>
            <w:r w:rsidRPr="004528A7">
              <w:rPr>
                <w:rFonts w:ascii="Arial Narrow" w:hAnsi="Arial Narrow" w:cs="ArialNarrow,Bold"/>
                <w:b/>
                <w:bCs/>
                <w:sz w:val="22"/>
                <w:szCs w:val="22"/>
              </w:rPr>
              <w:t xml:space="preserve"> </w:t>
            </w:r>
            <w:r w:rsidRPr="004528A7">
              <w:rPr>
                <w:rFonts w:ascii="Arial Narrow" w:hAnsi="Arial Narrow" w:cs="Arial"/>
                <w:sz w:val="22"/>
                <w:szCs w:val="22"/>
              </w:rPr>
              <w:t xml:space="preserve">Odzivni čas </w:t>
            </w:r>
            <w:r w:rsidRPr="004528A7">
              <w:rPr>
                <w:rFonts w:ascii="Arial Narrow" w:hAnsi="Arial Narrow"/>
                <w:sz w:val="22"/>
                <w:szCs w:val="22"/>
              </w:rPr>
              <w:t>servisa/serviserja znaša največ 24 ur od oddaje obvestila o napaki (pomanjkljivosti).</w:t>
            </w:r>
          </w:p>
          <w:p w14:paraId="783D0299" w14:textId="77777777" w:rsidR="00293D9D" w:rsidRPr="004528A7" w:rsidRDefault="00293D9D" w:rsidP="00293D9D">
            <w:pPr>
              <w:spacing w:before="120"/>
              <w:jc w:val="both"/>
              <w:rPr>
                <w:rFonts w:ascii="Arial Narrow" w:hAnsi="Arial Narrow"/>
                <w:sz w:val="22"/>
                <w:szCs w:val="22"/>
              </w:rPr>
            </w:pPr>
            <w:r w:rsidRPr="004528A7">
              <w:rPr>
                <w:rFonts w:ascii="Arial Narrow" w:hAnsi="Arial Narrow" w:cs="ArialNarrow,Bold"/>
                <w:bCs/>
                <w:sz w:val="22"/>
                <w:szCs w:val="22"/>
              </w:rPr>
              <w:t xml:space="preserve">[4b] </w:t>
            </w:r>
            <w:r w:rsidRPr="004528A7">
              <w:rPr>
                <w:rFonts w:ascii="Arial Narrow" w:hAnsi="Arial Narrow"/>
                <w:sz w:val="22"/>
                <w:szCs w:val="22"/>
              </w:rPr>
              <w:t xml:space="preserve">Pristop k odpravi napake najkasneje prvi delovni dan po izteku odzivnega časa (za delovni dan se ne šteje nedelj in praznikov). </w:t>
            </w:r>
          </w:p>
          <w:p w14:paraId="57998E9B" w14:textId="77777777" w:rsidR="00293D9D" w:rsidRPr="004528A7" w:rsidRDefault="00293D9D" w:rsidP="00293D9D">
            <w:pPr>
              <w:spacing w:before="120"/>
              <w:jc w:val="both"/>
              <w:rPr>
                <w:rFonts w:ascii="Arial Narrow" w:hAnsi="Arial Narrow"/>
                <w:sz w:val="22"/>
                <w:szCs w:val="22"/>
              </w:rPr>
            </w:pPr>
            <w:r w:rsidRPr="004528A7">
              <w:rPr>
                <w:rFonts w:ascii="Arial Narrow" w:hAnsi="Arial Narrow" w:cs="ArialNarrow,Bold"/>
                <w:bCs/>
                <w:sz w:val="22"/>
                <w:szCs w:val="22"/>
              </w:rPr>
              <w:t xml:space="preserve">[4c] Odprava napak v roku največ treh (3) dni od </w:t>
            </w:r>
            <w:r w:rsidRPr="004528A7">
              <w:rPr>
                <w:rFonts w:ascii="Arial Narrow" w:hAnsi="Arial Narrow"/>
                <w:sz w:val="22"/>
                <w:szCs w:val="22"/>
              </w:rPr>
              <w:t xml:space="preserve">oddaje obvestila o napaki. </w:t>
            </w:r>
          </w:p>
          <w:p w14:paraId="3900C738" w14:textId="77777777" w:rsidR="00293D9D" w:rsidRPr="004528A7" w:rsidRDefault="00293D9D" w:rsidP="00293D9D">
            <w:pPr>
              <w:spacing w:before="120"/>
              <w:jc w:val="both"/>
              <w:rPr>
                <w:rFonts w:ascii="Arial Narrow" w:hAnsi="Arial Narrow"/>
                <w:sz w:val="22"/>
                <w:szCs w:val="22"/>
              </w:rPr>
            </w:pPr>
            <w:r w:rsidRPr="004528A7">
              <w:rPr>
                <w:rFonts w:ascii="Arial Narrow" w:hAnsi="Arial Narrow" w:cs="ArialNarrow,Bold"/>
                <w:bCs/>
                <w:sz w:val="22"/>
                <w:szCs w:val="22"/>
              </w:rPr>
              <w:t xml:space="preserve">[4d] Rok za odpravo velikih napak </w:t>
            </w:r>
            <w:r w:rsidRPr="004528A7">
              <w:rPr>
                <w:rFonts w:ascii="Arial Narrow" w:hAnsi="Arial Narrow"/>
                <w:sz w:val="22"/>
                <w:szCs w:val="22"/>
              </w:rPr>
              <w:t>se opredeli v dogovoru med uporabnikom in serviserjem.</w:t>
            </w:r>
          </w:p>
          <w:p w14:paraId="6DE7934C" w14:textId="77777777" w:rsidR="00293D9D" w:rsidRPr="004528A7" w:rsidRDefault="00293D9D" w:rsidP="00293D9D">
            <w:pPr>
              <w:tabs>
                <w:tab w:val="left" w:pos="8103"/>
              </w:tabs>
              <w:spacing w:before="120"/>
              <w:jc w:val="both"/>
              <w:rPr>
                <w:rFonts w:ascii="Arial Narrow" w:hAnsi="Arial Narrow"/>
                <w:sz w:val="22"/>
                <w:szCs w:val="22"/>
              </w:rPr>
            </w:pPr>
            <w:r w:rsidRPr="004528A7">
              <w:rPr>
                <w:rFonts w:ascii="Arial Narrow" w:hAnsi="Arial Narrow" w:cs="ArialNarrow,Bold"/>
                <w:bCs/>
                <w:sz w:val="22"/>
                <w:szCs w:val="22"/>
              </w:rPr>
              <w:t xml:space="preserve">[4e] </w:t>
            </w:r>
            <w:r w:rsidRPr="004528A7">
              <w:rPr>
                <w:rFonts w:ascii="Arial Narrow" w:hAnsi="Arial Narrow"/>
                <w:sz w:val="22"/>
                <w:szCs w:val="22"/>
              </w:rPr>
              <w:t xml:space="preserve">Redne servise uporabnik in serviser načrtujeta v naprej. </w:t>
            </w:r>
          </w:p>
          <w:p w14:paraId="680AB049" w14:textId="77777777" w:rsidR="00293D9D" w:rsidRPr="004528A7" w:rsidRDefault="00293D9D" w:rsidP="00293D9D">
            <w:pPr>
              <w:spacing w:before="120"/>
              <w:jc w:val="both"/>
              <w:rPr>
                <w:rFonts w:ascii="Arial Narrow" w:hAnsi="Arial Narrow"/>
                <w:sz w:val="22"/>
                <w:szCs w:val="22"/>
              </w:rPr>
            </w:pPr>
            <w:r w:rsidRPr="004528A7">
              <w:rPr>
                <w:rFonts w:ascii="Arial Narrow" w:hAnsi="Arial Narrow" w:cs="ArialNarrow,Bold"/>
                <w:bCs/>
                <w:sz w:val="22"/>
                <w:szCs w:val="22"/>
              </w:rPr>
              <w:t xml:space="preserve">[4f] </w:t>
            </w:r>
            <w:r w:rsidRPr="004528A7">
              <w:rPr>
                <w:rFonts w:ascii="Arial Narrow" w:hAnsi="Arial Narrow"/>
                <w:sz w:val="22"/>
                <w:szCs w:val="22"/>
              </w:rPr>
              <w:t>Popravila ki jih uporabnik opredeli kot nujna se obravnava prednostno!</w:t>
            </w:r>
          </w:p>
          <w:p w14:paraId="7D19CD16" w14:textId="77777777" w:rsidR="00293D9D" w:rsidRPr="004528A7" w:rsidRDefault="00293D9D" w:rsidP="00293D9D">
            <w:pPr>
              <w:spacing w:before="120"/>
              <w:jc w:val="both"/>
              <w:rPr>
                <w:rFonts w:ascii="Arial Narrow" w:hAnsi="Arial Narrow" w:cs="ArialNarrow,Bold"/>
                <w:bCs/>
                <w:sz w:val="22"/>
                <w:szCs w:val="22"/>
              </w:rPr>
            </w:pPr>
            <w:r w:rsidRPr="004528A7">
              <w:rPr>
                <w:rFonts w:ascii="Arial Narrow" w:hAnsi="Arial Narrow" w:cs="ArialNarrow,Bold"/>
                <w:bCs/>
                <w:sz w:val="22"/>
                <w:szCs w:val="22"/>
              </w:rPr>
              <w:t xml:space="preserve">[4g] Vsa dela, povezana z </w:t>
            </w:r>
            <w:r w:rsidRPr="004528A7">
              <w:rPr>
                <w:rFonts w:ascii="Arial Narrow" w:hAnsi="Arial Narrow" w:cs="Arial"/>
                <w:sz w:val="22"/>
                <w:szCs w:val="22"/>
              </w:rPr>
              <w:t xml:space="preserve">garancijskimi upravičenji, </w:t>
            </w:r>
            <w:r w:rsidRPr="004528A7">
              <w:rPr>
                <w:rFonts w:ascii="Arial Narrow" w:eastAsia="ArialNarrow" w:hAnsi="Arial Narrow" w:cs="ArialNarrow"/>
                <w:sz w:val="22"/>
                <w:szCs w:val="22"/>
              </w:rPr>
              <w:t>vzdrževanjem, servisiranjem in popravilom</w:t>
            </w:r>
            <w:r w:rsidRPr="004528A7">
              <w:rPr>
                <w:rFonts w:ascii="Arial Narrow" w:hAnsi="Arial Narrow" w:cs="ArialNarrow,Bold"/>
                <w:bCs/>
                <w:sz w:val="22"/>
                <w:szCs w:val="22"/>
              </w:rPr>
              <w:t xml:space="preserve"> MTO </w:t>
            </w:r>
            <w:r w:rsidRPr="004528A7">
              <w:rPr>
                <w:rFonts w:ascii="Arial Narrow" w:eastAsia="ArialNarrow" w:hAnsi="Arial Narrow" w:cs="ArialNarrow"/>
                <w:sz w:val="22"/>
                <w:szCs w:val="22"/>
              </w:rPr>
              <w:t xml:space="preserve">iz predhodne tč. 3 (medicinski aparati), </w:t>
            </w:r>
            <w:r w:rsidRPr="004528A7">
              <w:rPr>
                <w:rFonts w:ascii="Arial Narrow" w:hAnsi="Arial Narrow" w:cs="ArialNarrow,Bold"/>
                <w:bCs/>
                <w:sz w:val="22"/>
                <w:szCs w:val="22"/>
              </w:rPr>
              <w:t>se v garancijski dobi</w:t>
            </w:r>
            <w:r w:rsidRPr="004528A7">
              <w:rPr>
                <w:rFonts w:ascii="Arial Narrow" w:hAnsi="Arial Narrow" w:cs="Arial"/>
                <w:sz w:val="22"/>
                <w:szCs w:val="22"/>
              </w:rPr>
              <w:t xml:space="preserve"> </w:t>
            </w:r>
            <w:r w:rsidRPr="004528A7">
              <w:rPr>
                <w:rFonts w:ascii="Arial Narrow" w:hAnsi="Arial Narrow"/>
                <w:sz w:val="22"/>
                <w:szCs w:val="22"/>
              </w:rPr>
              <w:t>opravi pri uporabniku; v primeru, ko del ni mogoče opraviti pri uporabniku, ponudnik/dobavitelj prevzema vse stroške, povezane z organizacijo, zavarovanjem in prevozom/pošiljanjem opreme na popravilo in nazaj k uporabniku.</w:t>
            </w:r>
          </w:p>
          <w:p w14:paraId="61DDCCC3" w14:textId="77777777" w:rsidR="00293D9D" w:rsidRPr="004528A7" w:rsidRDefault="00293D9D" w:rsidP="00293D9D">
            <w:pPr>
              <w:autoSpaceDE w:val="0"/>
              <w:autoSpaceDN w:val="0"/>
              <w:adjustRightInd w:val="0"/>
              <w:spacing w:before="120"/>
              <w:jc w:val="both"/>
              <w:rPr>
                <w:rFonts w:ascii="Arial Narrow" w:hAnsi="Arial Narrow"/>
                <w:sz w:val="22"/>
                <w:szCs w:val="22"/>
              </w:rPr>
            </w:pPr>
            <w:r w:rsidRPr="004528A7">
              <w:rPr>
                <w:rFonts w:ascii="Arial Narrow" w:hAnsi="Arial Narrow" w:cs="ArialNarrow,Bold"/>
                <w:bCs/>
                <w:sz w:val="22"/>
                <w:szCs w:val="22"/>
              </w:rPr>
              <w:t>[4h]</w:t>
            </w:r>
            <w:r w:rsidRPr="004528A7">
              <w:rPr>
                <w:rFonts w:ascii="Arial Narrow" w:hAnsi="Arial Narrow"/>
                <w:sz w:val="22"/>
                <w:szCs w:val="22"/>
              </w:rPr>
              <w:t xml:space="preserve"> Prijavo napake ponudniku/dobavitelju/serviserju sporoči kontaktna oseba uporabnika oz. z njegove strani pooblaščena oseba po elektronski pošti in telefonsko na kontakt, naveden v tabeli »Kontaktni podatki«.</w:t>
            </w:r>
          </w:p>
          <w:p w14:paraId="150533C7" w14:textId="77777777" w:rsidR="00293D9D" w:rsidRPr="004528A7" w:rsidRDefault="00293D9D" w:rsidP="00810152">
            <w:pPr>
              <w:autoSpaceDE w:val="0"/>
              <w:autoSpaceDN w:val="0"/>
              <w:adjustRightInd w:val="0"/>
              <w:jc w:val="both"/>
              <w:rPr>
                <w:rFonts w:ascii="Arial Narrow" w:hAnsi="Arial Narrow"/>
                <w:sz w:val="22"/>
                <w:szCs w:val="22"/>
              </w:rPr>
            </w:pPr>
          </w:p>
        </w:tc>
      </w:tr>
      <w:tr w:rsidR="000652F0" w:rsidRPr="004528A7" w14:paraId="1ED0A1D9" w14:textId="77777777" w:rsidTr="00640982">
        <w:tc>
          <w:tcPr>
            <w:tcW w:w="9072" w:type="dxa"/>
            <w:tcBorders>
              <w:top w:val="single" w:sz="4" w:space="0" w:color="auto"/>
              <w:left w:val="single" w:sz="4" w:space="0" w:color="auto"/>
              <w:bottom w:val="single" w:sz="4" w:space="0" w:color="auto"/>
              <w:right w:val="single" w:sz="4" w:space="0" w:color="auto"/>
            </w:tcBorders>
          </w:tcPr>
          <w:p w14:paraId="2EE2CA0F" w14:textId="77777777" w:rsidR="00293D9D" w:rsidRPr="004528A7" w:rsidRDefault="00293D9D" w:rsidP="00293D9D">
            <w:pPr>
              <w:autoSpaceDE w:val="0"/>
              <w:autoSpaceDN w:val="0"/>
              <w:adjustRightInd w:val="0"/>
              <w:jc w:val="both"/>
              <w:rPr>
                <w:rFonts w:ascii="Arial Narrow" w:eastAsia="ArialNarrow" w:hAnsi="Arial Narrow" w:cs="ArialNarrow"/>
                <w:sz w:val="22"/>
                <w:szCs w:val="22"/>
              </w:rPr>
            </w:pPr>
            <w:r w:rsidRPr="004528A7">
              <w:rPr>
                <w:rFonts w:ascii="Arial Narrow" w:eastAsia="ArialNarrow" w:hAnsi="Arial Narrow" w:cs="ArialNarrow"/>
                <w:b/>
                <w:sz w:val="22"/>
                <w:szCs w:val="22"/>
              </w:rPr>
              <w:t>[5]</w:t>
            </w:r>
            <w:r w:rsidRPr="004528A7">
              <w:rPr>
                <w:rFonts w:ascii="Arial Narrow" w:eastAsia="ArialNarrow" w:hAnsi="Arial Narrow" w:cs="ArialNarrow"/>
                <w:sz w:val="22"/>
                <w:szCs w:val="22"/>
              </w:rPr>
              <w:t xml:space="preserve"> V primeru, da v garancijski dobi, del, povezanih z garancijskimi upravičenji, vzdrževanjem, servisiranjem in popravilom MTO iz tč. 3 (medicinski aparati), ni mogoče opraviti </w:t>
            </w:r>
            <w:r w:rsidRPr="004528A7">
              <w:rPr>
                <w:rFonts w:ascii="Arial Narrow" w:hAnsi="Arial Narrow" w:cs="Arial"/>
                <w:sz w:val="22"/>
                <w:szCs w:val="22"/>
              </w:rPr>
              <w:t xml:space="preserve">v podanem roku za odpravo napak, ponudnik/dobavitelj za čas popravila, </w:t>
            </w:r>
            <w:r w:rsidRPr="004528A7">
              <w:rPr>
                <w:rFonts w:ascii="Arial Narrow" w:eastAsia="ArialNarrow" w:hAnsi="Arial Narrow" w:cs="ArialNarrow"/>
                <w:sz w:val="22"/>
                <w:szCs w:val="22"/>
              </w:rPr>
              <w:t xml:space="preserve">brezplačno zagotoviti uporabo enakovredne </w:t>
            </w:r>
            <w:r w:rsidRPr="004528A7">
              <w:rPr>
                <w:rFonts w:ascii="Arial Narrow" w:hAnsi="Arial Narrow"/>
                <w:sz w:val="22"/>
                <w:szCs w:val="22"/>
              </w:rPr>
              <w:t>nadomestne opreme (vključno z dostavo in montažo).</w:t>
            </w:r>
          </w:p>
          <w:p w14:paraId="4D6E62C9" w14:textId="77777777" w:rsidR="00810152" w:rsidRPr="004528A7" w:rsidRDefault="00810152" w:rsidP="00810152">
            <w:pPr>
              <w:jc w:val="both"/>
              <w:rPr>
                <w:rFonts w:ascii="Arial Narrow" w:hAnsi="Arial Narrow" w:cs="Arial"/>
                <w:bCs/>
                <w:sz w:val="22"/>
                <w:szCs w:val="22"/>
              </w:rPr>
            </w:pPr>
          </w:p>
        </w:tc>
      </w:tr>
      <w:tr w:rsidR="000652F0" w:rsidRPr="004528A7" w14:paraId="51EEA273" w14:textId="77777777" w:rsidTr="00640982">
        <w:tc>
          <w:tcPr>
            <w:tcW w:w="9072" w:type="dxa"/>
            <w:tcBorders>
              <w:top w:val="single" w:sz="4" w:space="0" w:color="auto"/>
              <w:left w:val="single" w:sz="4" w:space="0" w:color="auto"/>
              <w:bottom w:val="single" w:sz="4" w:space="0" w:color="auto"/>
              <w:right w:val="single" w:sz="4" w:space="0" w:color="auto"/>
            </w:tcBorders>
          </w:tcPr>
          <w:p w14:paraId="44DDB9BB" w14:textId="77777777" w:rsidR="00293D9D" w:rsidRPr="004528A7" w:rsidRDefault="00293D9D" w:rsidP="00293D9D">
            <w:pPr>
              <w:jc w:val="both"/>
              <w:rPr>
                <w:rFonts w:ascii="Arial Narrow" w:hAnsi="Arial Narrow" w:cs="Arial"/>
                <w:sz w:val="22"/>
                <w:szCs w:val="22"/>
              </w:rPr>
            </w:pPr>
            <w:r w:rsidRPr="004528A7">
              <w:rPr>
                <w:rFonts w:ascii="Arial Narrow" w:hAnsi="Arial Narrow" w:cs="ArialNarrow,Bold"/>
                <w:b/>
                <w:bCs/>
                <w:sz w:val="22"/>
                <w:szCs w:val="22"/>
              </w:rPr>
              <w:t>[6]</w:t>
            </w:r>
            <w:r w:rsidRPr="004528A7">
              <w:rPr>
                <w:rFonts w:ascii="Arial Narrow" w:hAnsi="Arial Narrow" w:cs="ArialNarrow,Bold"/>
                <w:bCs/>
                <w:sz w:val="22"/>
                <w:szCs w:val="22"/>
              </w:rPr>
              <w:t xml:space="preserve"> </w:t>
            </w:r>
            <w:r w:rsidRPr="004528A7">
              <w:rPr>
                <w:rFonts w:ascii="Arial Narrow" w:hAnsi="Arial Narrow" w:cs="Arial"/>
                <w:sz w:val="22"/>
                <w:szCs w:val="22"/>
              </w:rPr>
              <w:t>Da se poleg, v garancijski dobi zahtevanega vzdrževanja MTO ter oskrbe z originalnimi rezervnimi deli, zavezujemo zagotavljati tudi vzdrževanje, servis in popravilo ter oskrbo z rezervnimi deli za vso ponujeno MTO, še najmanj v času življenjske dobe opreme – predvidena življenjska doba opreme znaša najmanj sedem (7) let.</w:t>
            </w:r>
          </w:p>
          <w:p w14:paraId="092B01BF" w14:textId="77777777" w:rsidR="00293D9D" w:rsidRPr="004528A7" w:rsidRDefault="00293D9D" w:rsidP="00810152">
            <w:pPr>
              <w:jc w:val="both"/>
              <w:rPr>
                <w:rFonts w:ascii="Arial Narrow" w:hAnsi="Arial Narrow" w:cs="ArialNarrow,Bold"/>
                <w:bCs/>
                <w:sz w:val="22"/>
                <w:szCs w:val="22"/>
              </w:rPr>
            </w:pPr>
          </w:p>
        </w:tc>
      </w:tr>
      <w:tr w:rsidR="007866AC" w:rsidRPr="004528A7" w14:paraId="6A063E9E" w14:textId="77777777" w:rsidTr="00640982">
        <w:tc>
          <w:tcPr>
            <w:tcW w:w="9072" w:type="dxa"/>
            <w:tcBorders>
              <w:top w:val="single" w:sz="4" w:space="0" w:color="auto"/>
              <w:left w:val="single" w:sz="4" w:space="0" w:color="auto"/>
              <w:bottom w:val="single" w:sz="4" w:space="0" w:color="auto"/>
              <w:right w:val="single" w:sz="4" w:space="0" w:color="auto"/>
            </w:tcBorders>
          </w:tcPr>
          <w:p w14:paraId="4ADAFA1B" w14:textId="77777777" w:rsidR="00293D9D" w:rsidRPr="004528A7" w:rsidRDefault="00293D9D" w:rsidP="00293D9D">
            <w:pPr>
              <w:jc w:val="both"/>
              <w:rPr>
                <w:rFonts w:ascii="Arial Narrow" w:hAnsi="Arial Narrow" w:cs="Arial"/>
                <w:sz w:val="22"/>
                <w:szCs w:val="22"/>
              </w:rPr>
            </w:pPr>
            <w:r w:rsidRPr="004528A7">
              <w:rPr>
                <w:rFonts w:ascii="Arial Narrow" w:hAnsi="Arial Narrow" w:cs="ArialNarrow,Bold"/>
                <w:b/>
                <w:bCs/>
                <w:sz w:val="22"/>
                <w:szCs w:val="22"/>
              </w:rPr>
              <w:t>[7]</w:t>
            </w:r>
            <w:r w:rsidRPr="004528A7">
              <w:rPr>
                <w:rFonts w:ascii="Arial Narrow" w:hAnsi="Arial Narrow" w:cs="ArialNarrow,Bold"/>
                <w:bCs/>
                <w:sz w:val="22"/>
                <w:szCs w:val="22"/>
              </w:rPr>
              <w:t xml:space="preserve"> </w:t>
            </w:r>
            <w:r w:rsidRPr="004528A7">
              <w:rPr>
                <w:rFonts w:ascii="Arial Narrow" w:hAnsi="Arial Narrow" w:cs="Arial"/>
                <w:sz w:val="22"/>
                <w:szCs w:val="22"/>
              </w:rPr>
              <w:t>Da bomo za učinkovito in varno uporabo ter delovanje MTO (posebej tiste, s katero uporabnik še ne razpolaga) zagotovili: usposabljanje (šolanje) v prostorih naročnika za 2 delavca naročnika, ki jih bo določil uporabnik.</w:t>
            </w:r>
          </w:p>
          <w:p w14:paraId="4DB9BFF7" w14:textId="77777777" w:rsidR="00810152" w:rsidRPr="004528A7" w:rsidRDefault="00810152" w:rsidP="00293D9D">
            <w:pPr>
              <w:jc w:val="both"/>
              <w:rPr>
                <w:rFonts w:ascii="Arial Narrow" w:hAnsi="Arial Narrow" w:cs="Arial"/>
                <w:sz w:val="22"/>
                <w:szCs w:val="22"/>
              </w:rPr>
            </w:pPr>
          </w:p>
        </w:tc>
      </w:tr>
    </w:tbl>
    <w:p w14:paraId="0554692F" w14:textId="77777777" w:rsidR="001F7AAF" w:rsidRPr="004528A7" w:rsidRDefault="001F7AAF" w:rsidP="00810152">
      <w:pPr>
        <w:rPr>
          <w:rFonts w:ascii="Arial Narrow" w:hAnsi="Arial Narrow"/>
          <w:b/>
          <w:sz w:val="23"/>
          <w:szCs w:val="23"/>
        </w:rPr>
        <w:sectPr w:rsidR="001F7AAF" w:rsidRPr="004528A7" w:rsidSect="00640982">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3827"/>
        <w:gridCol w:w="709"/>
        <w:gridCol w:w="3260"/>
        <w:gridCol w:w="4252"/>
        <w:gridCol w:w="1888"/>
        <w:gridCol w:w="1089"/>
      </w:tblGrid>
      <w:tr w:rsidR="000652F0" w:rsidRPr="004528A7" w14:paraId="376A289A" w14:textId="77777777" w:rsidTr="00640982">
        <w:trPr>
          <w:trHeight w:hRule="exact" w:val="450"/>
          <w:jc w:val="center"/>
        </w:trPr>
        <w:tc>
          <w:tcPr>
            <w:tcW w:w="15445" w:type="dxa"/>
            <w:gridSpan w:val="7"/>
            <w:tcBorders>
              <w:top w:val="single" w:sz="5" w:space="0" w:color="000000"/>
              <w:left w:val="single" w:sz="5" w:space="0" w:color="000000"/>
              <w:bottom w:val="nil"/>
              <w:right w:val="single" w:sz="5" w:space="0" w:color="000000"/>
            </w:tcBorders>
            <w:vAlign w:val="center"/>
          </w:tcPr>
          <w:p w14:paraId="1253E44D" w14:textId="77777777" w:rsidR="00810152" w:rsidRPr="004528A7" w:rsidRDefault="00810152" w:rsidP="00810152">
            <w:pPr>
              <w:jc w:val="center"/>
              <w:rPr>
                <w:rFonts w:ascii="Arial Narrow" w:hAnsi="Arial Narrow"/>
                <w:b/>
                <w:sz w:val="28"/>
                <w:szCs w:val="28"/>
              </w:rPr>
            </w:pPr>
            <w:r w:rsidRPr="004528A7">
              <w:rPr>
                <w:rFonts w:ascii="Arial Narrow" w:hAnsi="Arial Narrow"/>
                <w:b/>
                <w:sz w:val="28"/>
                <w:szCs w:val="28"/>
              </w:rPr>
              <w:lastRenderedPageBreak/>
              <w:t>K O N T A K T N I   P O D A T K I</w:t>
            </w:r>
          </w:p>
        </w:tc>
      </w:tr>
      <w:tr w:rsidR="000652F0" w:rsidRPr="004528A7" w14:paraId="0EBFBC9D" w14:textId="77777777" w:rsidTr="00640982">
        <w:trPr>
          <w:trHeight w:val="505"/>
          <w:jc w:val="center"/>
        </w:trPr>
        <w:tc>
          <w:tcPr>
            <w:tcW w:w="420" w:type="dxa"/>
            <w:vMerge w:val="restart"/>
            <w:tcBorders>
              <w:top w:val="single" w:sz="6" w:space="0" w:color="000000"/>
              <w:left w:val="single" w:sz="6" w:space="0" w:color="000000"/>
              <w:right w:val="single" w:sz="6" w:space="0" w:color="000000"/>
            </w:tcBorders>
            <w:vAlign w:val="center"/>
          </w:tcPr>
          <w:p w14:paraId="7EA4727C" w14:textId="77777777" w:rsidR="00810152" w:rsidRPr="004528A7" w:rsidRDefault="00810152" w:rsidP="00810152">
            <w:pPr>
              <w:jc w:val="center"/>
              <w:rPr>
                <w:rFonts w:ascii="Arial Narrow" w:hAnsi="Arial Narrow" w:cs="Arial"/>
                <w:bCs/>
                <w:sz w:val="22"/>
                <w:szCs w:val="22"/>
              </w:rPr>
            </w:pPr>
            <w:proofErr w:type="spellStart"/>
            <w:r w:rsidRPr="004528A7">
              <w:rPr>
                <w:rFonts w:ascii="Arial Narrow" w:hAnsi="Arial Narrow" w:cs="Arial"/>
                <w:bCs/>
                <w:sz w:val="22"/>
                <w:szCs w:val="22"/>
              </w:rPr>
              <w:t>zap.št</w:t>
            </w:r>
            <w:proofErr w:type="spellEnd"/>
            <w:r w:rsidRPr="004528A7">
              <w:rPr>
                <w:rFonts w:ascii="Arial Narrow" w:hAnsi="Arial Narrow" w:cs="Arial"/>
                <w:bCs/>
                <w:sz w:val="22"/>
                <w:szCs w:val="22"/>
              </w:rPr>
              <w:t>.</w:t>
            </w:r>
          </w:p>
        </w:tc>
        <w:tc>
          <w:tcPr>
            <w:tcW w:w="3827" w:type="dxa"/>
            <w:vMerge w:val="restart"/>
            <w:tcBorders>
              <w:top w:val="single" w:sz="6" w:space="0" w:color="000000"/>
              <w:left w:val="single" w:sz="6" w:space="0" w:color="000000"/>
              <w:right w:val="single" w:sz="6" w:space="0" w:color="000000"/>
            </w:tcBorders>
            <w:vAlign w:val="center"/>
          </w:tcPr>
          <w:p w14:paraId="05C8F763" w14:textId="77777777" w:rsidR="00810152" w:rsidRPr="004528A7" w:rsidRDefault="00810152" w:rsidP="00810152">
            <w:pPr>
              <w:jc w:val="center"/>
              <w:rPr>
                <w:rFonts w:ascii="Arial Narrow" w:hAnsi="Arial Narrow" w:cs="Arial"/>
                <w:b/>
                <w:bCs/>
                <w:sz w:val="22"/>
                <w:szCs w:val="22"/>
              </w:rPr>
            </w:pPr>
            <w:r w:rsidRPr="004528A7">
              <w:rPr>
                <w:rFonts w:ascii="Arial Narrow" w:hAnsi="Arial Narrow" w:cs="Arial"/>
                <w:b/>
                <w:bCs/>
                <w:sz w:val="22"/>
                <w:szCs w:val="22"/>
              </w:rPr>
              <w:t>OPREMA</w:t>
            </w:r>
          </w:p>
        </w:tc>
        <w:tc>
          <w:tcPr>
            <w:tcW w:w="709" w:type="dxa"/>
            <w:vMerge w:val="restart"/>
            <w:tcBorders>
              <w:top w:val="single" w:sz="5" w:space="0" w:color="000000"/>
              <w:left w:val="single" w:sz="5" w:space="0" w:color="000000"/>
              <w:right w:val="single" w:sz="5" w:space="0" w:color="000000"/>
            </w:tcBorders>
            <w:vAlign w:val="center"/>
          </w:tcPr>
          <w:p w14:paraId="09C739A8"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gar. doba</w:t>
            </w:r>
          </w:p>
          <w:p w14:paraId="3AFB8759"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(mes.)</w:t>
            </w:r>
          </w:p>
        </w:tc>
        <w:tc>
          <w:tcPr>
            <w:tcW w:w="10489" w:type="dxa"/>
            <w:gridSpan w:val="4"/>
            <w:tcBorders>
              <w:top w:val="single" w:sz="5" w:space="0" w:color="000000"/>
              <w:left w:val="single" w:sz="5" w:space="0" w:color="000000"/>
              <w:bottom w:val="dashed" w:sz="4" w:space="0" w:color="auto"/>
              <w:right w:val="single" w:sz="5" w:space="0" w:color="000000"/>
            </w:tcBorders>
            <w:vAlign w:val="center"/>
          </w:tcPr>
          <w:p w14:paraId="5E842657" w14:textId="77777777" w:rsidR="00810152" w:rsidRPr="004528A7" w:rsidRDefault="00810152" w:rsidP="00810152">
            <w:pPr>
              <w:jc w:val="center"/>
              <w:rPr>
                <w:rFonts w:ascii="Arial Narrow" w:hAnsi="Arial Narrow" w:cs="Arial"/>
                <w:b/>
                <w:bCs/>
                <w:sz w:val="22"/>
                <w:szCs w:val="22"/>
              </w:rPr>
            </w:pPr>
            <w:r w:rsidRPr="004528A7">
              <w:rPr>
                <w:rFonts w:ascii="Arial Narrow" w:hAnsi="Arial Narrow" w:cs="Arial"/>
                <w:bCs/>
                <w:sz w:val="22"/>
                <w:szCs w:val="22"/>
              </w:rPr>
              <w:t>naziv in naslov servisa/serviserja</w:t>
            </w:r>
          </w:p>
        </w:tc>
      </w:tr>
      <w:tr w:rsidR="000652F0" w:rsidRPr="004528A7" w14:paraId="459FE287" w14:textId="77777777" w:rsidTr="00640982">
        <w:trPr>
          <w:trHeight w:val="505"/>
          <w:jc w:val="center"/>
        </w:trPr>
        <w:tc>
          <w:tcPr>
            <w:tcW w:w="420" w:type="dxa"/>
            <w:vMerge/>
            <w:tcBorders>
              <w:left w:val="single" w:sz="6" w:space="0" w:color="000000"/>
              <w:bottom w:val="single" w:sz="6" w:space="0" w:color="000000"/>
              <w:right w:val="single" w:sz="6" w:space="0" w:color="000000"/>
            </w:tcBorders>
          </w:tcPr>
          <w:p w14:paraId="6CB380D0" w14:textId="77777777" w:rsidR="00810152" w:rsidRPr="004528A7" w:rsidRDefault="00810152" w:rsidP="00810152">
            <w:pPr>
              <w:jc w:val="center"/>
              <w:rPr>
                <w:rFonts w:ascii="Arial Narrow" w:hAnsi="Arial Narrow" w:cs="Arial"/>
                <w:bCs/>
                <w:sz w:val="22"/>
                <w:szCs w:val="22"/>
              </w:rPr>
            </w:pPr>
          </w:p>
        </w:tc>
        <w:tc>
          <w:tcPr>
            <w:tcW w:w="3827" w:type="dxa"/>
            <w:vMerge/>
            <w:tcBorders>
              <w:left w:val="single" w:sz="6" w:space="0" w:color="000000"/>
              <w:bottom w:val="single" w:sz="6" w:space="0" w:color="000000"/>
              <w:right w:val="single" w:sz="6" w:space="0" w:color="000000"/>
            </w:tcBorders>
            <w:vAlign w:val="center"/>
          </w:tcPr>
          <w:p w14:paraId="3D61AB17" w14:textId="77777777" w:rsidR="00810152" w:rsidRPr="004528A7" w:rsidRDefault="00810152" w:rsidP="00810152">
            <w:pPr>
              <w:jc w:val="center"/>
              <w:rPr>
                <w:rFonts w:ascii="Arial Narrow" w:hAnsi="Arial Narrow" w:cs="Arial"/>
                <w:b/>
                <w:bCs/>
                <w:sz w:val="22"/>
                <w:szCs w:val="22"/>
              </w:rPr>
            </w:pPr>
          </w:p>
        </w:tc>
        <w:tc>
          <w:tcPr>
            <w:tcW w:w="709" w:type="dxa"/>
            <w:vMerge/>
            <w:tcBorders>
              <w:left w:val="single" w:sz="5" w:space="0" w:color="000000"/>
              <w:bottom w:val="single" w:sz="5" w:space="0" w:color="000000"/>
              <w:right w:val="single" w:sz="5" w:space="0" w:color="000000"/>
            </w:tcBorders>
            <w:vAlign w:val="center"/>
          </w:tcPr>
          <w:p w14:paraId="66ED7130" w14:textId="77777777" w:rsidR="00810152" w:rsidRPr="004528A7" w:rsidRDefault="00810152" w:rsidP="00810152">
            <w:pPr>
              <w:jc w:val="center"/>
              <w:rPr>
                <w:rFonts w:ascii="Arial Narrow" w:hAnsi="Arial Narrow" w:cs="Arial"/>
                <w:bCs/>
                <w:sz w:val="22"/>
                <w:szCs w:val="22"/>
              </w:rPr>
            </w:pPr>
          </w:p>
        </w:tc>
        <w:tc>
          <w:tcPr>
            <w:tcW w:w="3260" w:type="dxa"/>
            <w:tcBorders>
              <w:top w:val="dashed" w:sz="4" w:space="0" w:color="auto"/>
              <w:left w:val="single" w:sz="5" w:space="0" w:color="000000"/>
              <w:bottom w:val="single" w:sz="5" w:space="0" w:color="000000"/>
              <w:right w:val="single" w:sz="5" w:space="0" w:color="000000"/>
            </w:tcBorders>
            <w:vAlign w:val="center"/>
          </w:tcPr>
          <w:p w14:paraId="3E1C247E"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kontaktna</w:t>
            </w:r>
          </w:p>
          <w:p w14:paraId="58B0B862"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oseba</w:t>
            </w:r>
          </w:p>
        </w:tc>
        <w:tc>
          <w:tcPr>
            <w:tcW w:w="4252" w:type="dxa"/>
            <w:tcBorders>
              <w:top w:val="dashed" w:sz="4" w:space="0" w:color="auto"/>
              <w:left w:val="single" w:sz="5" w:space="0" w:color="000000"/>
              <w:bottom w:val="single" w:sz="5" w:space="0" w:color="000000"/>
              <w:right w:val="single" w:sz="5" w:space="0" w:color="000000"/>
            </w:tcBorders>
            <w:vAlign w:val="center"/>
          </w:tcPr>
          <w:p w14:paraId="0E9E73CD"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e-poštni</w:t>
            </w:r>
          </w:p>
          <w:p w14:paraId="6FCD3E09"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naslov</w:t>
            </w:r>
          </w:p>
        </w:tc>
        <w:tc>
          <w:tcPr>
            <w:tcW w:w="1888" w:type="dxa"/>
            <w:tcBorders>
              <w:top w:val="dashed" w:sz="4" w:space="0" w:color="auto"/>
              <w:left w:val="single" w:sz="5" w:space="0" w:color="000000"/>
              <w:bottom w:val="single" w:sz="5" w:space="0" w:color="000000"/>
              <w:right w:val="single" w:sz="5" w:space="0" w:color="000000"/>
            </w:tcBorders>
            <w:vAlign w:val="center"/>
          </w:tcPr>
          <w:p w14:paraId="2FD1D2CF"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telefonska</w:t>
            </w:r>
          </w:p>
          <w:p w14:paraId="1F912CA3"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številka</w:t>
            </w:r>
          </w:p>
        </w:tc>
        <w:tc>
          <w:tcPr>
            <w:tcW w:w="1089" w:type="dxa"/>
            <w:tcBorders>
              <w:top w:val="dashed" w:sz="4" w:space="0" w:color="auto"/>
              <w:left w:val="single" w:sz="5" w:space="0" w:color="000000"/>
              <w:bottom w:val="single" w:sz="5" w:space="0" w:color="000000"/>
              <w:right w:val="single" w:sz="5" w:space="0" w:color="000000"/>
            </w:tcBorders>
            <w:vAlign w:val="center"/>
          </w:tcPr>
          <w:p w14:paraId="1F6A3019"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dosegljivost</w:t>
            </w:r>
          </w:p>
          <w:p w14:paraId="47C4027A"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(čas)</w:t>
            </w:r>
          </w:p>
        </w:tc>
      </w:tr>
      <w:tr w:rsidR="000652F0" w:rsidRPr="004528A7" w14:paraId="1FB688EB" w14:textId="77777777" w:rsidTr="00640982">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14:paraId="21C23793" w14:textId="77777777" w:rsidR="00810152" w:rsidRPr="004528A7" w:rsidRDefault="00810152" w:rsidP="00810152">
            <w:pPr>
              <w:rPr>
                <w:rFonts w:ascii="Arial Narrow" w:hAnsi="Arial Narrow" w:cs="Arial"/>
                <w:bCs/>
                <w:sz w:val="22"/>
                <w:szCs w:val="22"/>
              </w:rPr>
            </w:pPr>
          </w:p>
        </w:tc>
        <w:tc>
          <w:tcPr>
            <w:tcW w:w="3827" w:type="dxa"/>
            <w:tcBorders>
              <w:top w:val="single" w:sz="6" w:space="0" w:color="000000"/>
              <w:left w:val="single" w:sz="5" w:space="0" w:color="000000"/>
              <w:bottom w:val="single" w:sz="5" w:space="0" w:color="000000"/>
              <w:right w:val="single" w:sz="5" w:space="0" w:color="000000"/>
            </w:tcBorders>
            <w:vAlign w:val="center"/>
          </w:tcPr>
          <w:p w14:paraId="32DAD6C6" w14:textId="77777777" w:rsidR="00810152" w:rsidRPr="004528A7" w:rsidRDefault="00810152" w:rsidP="00810152">
            <w:pPr>
              <w:rPr>
                <w:rFonts w:ascii="Arial Narrow" w:hAnsi="Arial Narrow" w:cs="Arial"/>
                <w:bCs/>
                <w:sz w:val="22"/>
                <w:szCs w:val="22"/>
              </w:rPr>
            </w:pPr>
          </w:p>
        </w:tc>
        <w:tc>
          <w:tcPr>
            <w:tcW w:w="709" w:type="dxa"/>
            <w:tcBorders>
              <w:top w:val="single" w:sz="5" w:space="0" w:color="000000"/>
              <w:left w:val="single" w:sz="5" w:space="0" w:color="000000"/>
              <w:bottom w:val="single" w:sz="5" w:space="0" w:color="000000"/>
              <w:right w:val="single" w:sz="5" w:space="0" w:color="000000"/>
            </w:tcBorders>
            <w:vAlign w:val="center"/>
          </w:tcPr>
          <w:p w14:paraId="106E31A4" w14:textId="77777777" w:rsidR="00810152" w:rsidRPr="004528A7" w:rsidRDefault="00810152" w:rsidP="00810152">
            <w:pPr>
              <w:jc w:val="center"/>
              <w:rPr>
                <w:rFonts w:ascii="Arial Narrow" w:hAnsi="Arial Narrow" w:cs="Arial"/>
                <w:bCs/>
                <w:sz w:val="22"/>
                <w:szCs w:val="22"/>
              </w:rPr>
            </w:pPr>
          </w:p>
        </w:tc>
        <w:tc>
          <w:tcPr>
            <w:tcW w:w="3260" w:type="dxa"/>
            <w:tcBorders>
              <w:top w:val="single" w:sz="5" w:space="0" w:color="000000"/>
              <w:left w:val="single" w:sz="5" w:space="0" w:color="000000"/>
              <w:bottom w:val="single" w:sz="5" w:space="0" w:color="000000"/>
              <w:right w:val="single" w:sz="5" w:space="0" w:color="000000"/>
            </w:tcBorders>
          </w:tcPr>
          <w:p w14:paraId="6E730D88" w14:textId="77777777" w:rsidR="00810152" w:rsidRPr="004528A7" w:rsidRDefault="00810152" w:rsidP="00810152">
            <w:pPr>
              <w:jc w:val="right"/>
              <w:rPr>
                <w:rFonts w:ascii="Arial Narrow" w:hAnsi="Arial Narrow" w:cs="Arial"/>
                <w:bCs/>
                <w:sz w:val="22"/>
                <w:szCs w:val="22"/>
              </w:rPr>
            </w:pPr>
          </w:p>
        </w:tc>
        <w:tc>
          <w:tcPr>
            <w:tcW w:w="4252" w:type="dxa"/>
            <w:tcBorders>
              <w:top w:val="single" w:sz="5" w:space="0" w:color="000000"/>
              <w:left w:val="single" w:sz="5" w:space="0" w:color="000000"/>
              <w:bottom w:val="single" w:sz="5" w:space="0" w:color="000000"/>
              <w:right w:val="single" w:sz="5" w:space="0" w:color="000000"/>
            </w:tcBorders>
            <w:vAlign w:val="center"/>
          </w:tcPr>
          <w:p w14:paraId="4EDB1A02" w14:textId="77777777" w:rsidR="00810152" w:rsidRPr="004528A7" w:rsidRDefault="00810152" w:rsidP="00810152">
            <w:pPr>
              <w:jc w:val="right"/>
              <w:rPr>
                <w:rFonts w:ascii="Arial Narrow" w:hAnsi="Arial Narrow" w:cs="Arial"/>
                <w:bCs/>
                <w:sz w:val="22"/>
                <w:szCs w:val="22"/>
              </w:rPr>
            </w:pPr>
          </w:p>
        </w:tc>
        <w:tc>
          <w:tcPr>
            <w:tcW w:w="1888" w:type="dxa"/>
            <w:tcBorders>
              <w:top w:val="single" w:sz="5" w:space="0" w:color="000000"/>
              <w:left w:val="single" w:sz="5" w:space="0" w:color="000000"/>
              <w:bottom w:val="single" w:sz="5" w:space="0" w:color="000000"/>
              <w:right w:val="single" w:sz="5" w:space="0" w:color="000000"/>
            </w:tcBorders>
            <w:vAlign w:val="center"/>
          </w:tcPr>
          <w:p w14:paraId="4681A574" w14:textId="77777777" w:rsidR="00810152" w:rsidRPr="004528A7" w:rsidRDefault="00810152" w:rsidP="00810152">
            <w:pPr>
              <w:jc w:val="right"/>
              <w:rPr>
                <w:rFonts w:ascii="Arial Narrow" w:hAnsi="Arial Narrow" w:cs="Arial"/>
                <w:bCs/>
                <w:sz w:val="22"/>
                <w:szCs w:val="22"/>
              </w:rPr>
            </w:pPr>
          </w:p>
        </w:tc>
        <w:tc>
          <w:tcPr>
            <w:tcW w:w="1089" w:type="dxa"/>
            <w:tcBorders>
              <w:top w:val="single" w:sz="5" w:space="0" w:color="000000"/>
              <w:left w:val="single" w:sz="5" w:space="0" w:color="000000"/>
              <w:bottom w:val="single" w:sz="5" w:space="0" w:color="000000"/>
              <w:right w:val="single" w:sz="5" w:space="0" w:color="000000"/>
            </w:tcBorders>
            <w:vAlign w:val="center"/>
          </w:tcPr>
          <w:p w14:paraId="76B52E1A" w14:textId="77777777" w:rsidR="00810152" w:rsidRPr="004528A7" w:rsidRDefault="00810152" w:rsidP="00810152">
            <w:pPr>
              <w:jc w:val="center"/>
              <w:rPr>
                <w:rFonts w:ascii="Arial Narrow" w:hAnsi="Arial Narrow" w:cs="Arial"/>
                <w:bCs/>
                <w:sz w:val="22"/>
                <w:szCs w:val="22"/>
              </w:rPr>
            </w:pPr>
          </w:p>
        </w:tc>
      </w:tr>
      <w:tr w:rsidR="000652F0" w:rsidRPr="004528A7" w14:paraId="174F7672" w14:textId="77777777" w:rsidTr="00640982">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38AF6162"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1</w:t>
            </w:r>
          </w:p>
        </w:tc>
        <w:tc>
          <w:tcPr>
            <w:tcW w:w="3827" w:type="dxa"/>
            <w:vMerge w:val="restart"/>
            <w:tcBorders>
              <w:top w:val="single" w:sz="12" w:space="0" w:color="auto"/>
              <w:left w:val="single" w:sz="6" w:space="0" w:color="000000"/>
              <w:right w:val="single" w:sz="6" w:space="0" w:color="000000"/>
            </w:tcBorders>
            <w:vAlign w:val="center"/>
          </w:tcPr>
          <w:p w14:paraId="3B37C76A" w14:textId="77777777" w:rsidR="00810152" w:rsidRPr="004528A7" w:rsidRDefault="00810152" w:rsidP="00810152">
            <w:pPr>
              <w:autoSpaceDE w:val="0"/>
              <w:autoSpaceDN w:val="0"/>
              <w:adjustRightInd w:val="0"/>
              <w:spacing w:before="120"/>
              <w:rPr>
                <w:rFonts w:ascii="Arial Narrow" w:eastAsia="ArialNarrow" w:hAnsi="Arial Narrow" w:cs="ArialNarrow"/>
              </w:rPr>
            </w:pPr>
            <w:r w:rsidRPr="004528A7">
              <w:rPr>
                <w:rFonts w:ascii="Arial Narrow" w:eastAsia="ArialNarrow" w:hAnsi="Arial Narrow" w:cs="ArialNarrow"/>
              </w:rPr>
              <w:t>EKG monitor/</w:t>
            </w:r>
            <w:proofErr w:type="spellStart"/>
            <w:r w:rsidRPr="004528A7">
              <w:rPr>
                <w:rFonts w:ascii="Arial Narrow" w:eastAsia="ArialNarrow" w:hAnsi="Arial Narrow" w:cs="ArialNarrow"/>
              </w:rPr>
              <w:t>defibrilator</w:t>
            </w:r>
            <w:proofErr w:type="spellEnd"/>
            <w:r w:rsidRPr="004528A7">
              <w:rPr>
                <w:rFonts w:ascii="Arial Narrow" w:eastAsia="ArialNarrow" w:hAnsi="Arial Narrow" w:cs="ArialNarrow"/>
              </w:rPr>
              <w:t xml:space="preserve"> z možnostjo zapisovanja srčnega ritma in podatkov o pacientu (STK, tč. 4.1)</w:t>
            </w:r>
          </w:p>
        </w:tc>
        <w:tc>
          <w:tcPr>
            <w:tcW w:w="709" w:type="dxa"/>
            <w:vMerge w:val="restart"/>
            <w:tcBorders>
              <w:top w:val="single" w:sz="12" w:space="0" w:color="auto"/>
              <w:left w:val="single" w:sz="5" w:space="0" w:color="000000"/>
              <w:right w:val="single" w:sz="5" w:space="0" w:color="000000"/>
            </w:tcBorders>
            <w:vAlign w:val="center"/>
          </w:tcPr>
          <w:p w14:paraId="65EA0D0A" w14:textId="77777777" w:rsidR="00810152" w:rsidRPr="004528A7" w:rsidRDefault="00810152" w:rsidP="00810152">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5F03292C" w14:textId="77777777" w:rsidR="00810152" w:rsidRPr="004528A7" w:rsidRDefault="00810152" w:rsidP="00810152">
            <w:pPr>
              <w:rPr>
                <w:rFonts w:ascii="Arial Narrow" w:hAnsi="Arial Narrow" w:cs="Arial"/>
                <w:bCs/>
                <w:sz w:val="22"/>
                <w:szCs w:val="22"/>
              </w:rPr>
            </w:pPr>
          </w:p>
        </w:tc>
      </w:tr>
      <w:tr w:rsidR="000652F0" w:rsidRPr="004528A7" w14:paraId="6DB035CE" w14:textId="77777777" w:rsidTr="00640982">
        <w:trPr>
          <w:trHeight w:val="505"/>
          <w:jc w:val="center"/>
        </w:trPr>
        <w:tc>
          <w:tcPr>
            <w:tcW w:w="420" w:type="dxa"/>
            <w:vMerge/>
            <w:tcBorders>
              <w:left w:val="single" w:sz="6" w:space="0" w:color="000000"/>
              <w:bottom w:val="single" w:sz="12" w:space="0" w:color="auto"/>
              <w:right w:val="single" w:sz="6" w:space="0" w:color="000000"/>
            </w:tcBorders>
            <w:vAlign w:val="center"/>
          </w:tcPr>
          <w:p w14:paraId="5E7FB7BF" w14:textId="77777777" w:rsidR="00810152" w:rsidRPr="004528A7" w:rsidRDefault="00810152" w:rsidP="00810152">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14:paraId="64B90D66" w14:textId="77777777" w:rsidR="00810152" w:rsidRPr="004528A7" w:rsidRDefault="00810152" w:rsidP="00810152">
            <w:pP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2A43FB4A" w14:textId="77777777" w:rsidR="00810152" w:rsidRPr="004528A7" w:rsidRDefault="00810152" w:rsidP="00810152">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0D0C1BAE" w14:textId="77777777" w:rsidR="00810152" w:rsidRPr="004528A7" w:rsidRDefault="00810152" w:rsidP="0081015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248E94DD" w14:textId="77777777" w:rsidR="00810152" w:rsidRPr="004528A7" w:rsidRDefault="00810152" w:rsidP="00810152">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CF1B409" w14:textId="77777777" w:rsidR="00810152" w:rsidRPr="004528A7" w:rsidRDefault="00810152" w:rsidP="0081015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2F947744" w14:textId="77777777" w:rsidR="00810152" w:rsidRPr="004528A7" w:rsidRDefault="00810152" w:rsidP="00810152">
            <w:pPr>
              <w:jc w:val="center"/>
              <w:rPr>
                <w:rFonts w:ascii="Arial Narrow" w:hAnsi="Arial Narrow" w:cs="Arial"/>
                <w:bCs/>
                <w:sz w:val="22"/>
                <w:szCs w:val="22"/>
              </w:rPr>
            </w:pPr>
          </w:p>
        </w:tc>
      </w:tr>
      <w:tr w:rsidR="000652F0" w:rsidRPr="004528A7" w14:paraId="08358857" w14:textId="77777777" w:rsidTr="00640982">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1C0D1254"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2</w:t>
            </w:r>
          </w:p>
        </w:tc>
        <w:tc>
          <w:tcPr>
            <w:tcW w:w="3827" w:type="dxa"/>
            <w:vMerge w:val="restart"/>
            <w:tcBorders>
              <w:top w:val="single" w:sz="12" w:space="0" w:color="auto"/>
              <w:left w:val="single" w:sz="6" w:space="0" w:color="000000"/>
              <w:right w:val="single" w:sz="6" w:space="0" w:color="000000"/>
            </w:tcBorders>
            <w:vAlign w:val="bottom"/>
          </w:tcPr>
          <w:p w14:paraId="3C84E8F9" w14:textId="77777777" w:rsidR="00810152" w:rsidRPr="004528A7" w:rsidRDefault="00810152" w:rsidP="00810152">
            <w:pPr>
              <w:jc w:val="center"/>
              <w:rPr>
                <w:rFonts w:ascii="Arial Narrow" w:hAnsi="Arial Narrow" w:cs="Arial"/>
                <w:b/>
                <w:bCs/>
                <w:sz w:val="22"/>
                <w:szCs w:val="22"/>
              </w:rPr>
            </w:pPr>
            <w:r w:rsidRPr="004528A7">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14:paraId="51EA64BC" w14:textId="77777777" w:rsidR="00810152" w:rsidRPr="004528A7" w:rsidRDefault="00810152" w:rsidP="00810152">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282756B1" w14:textId="77777777" w:rsidR="00810152" w:rsidRPr="004528A7" w:rsidRDefault="00810152" w:rsidP="00810152">
            <w:pPr>
              <w:rPr>
                <w:rFonts w:ascii="Arial Narrow" w:hAnsi="Arial Narrow" w:cs="Arial"/>
                <w:bCs/>
                <w:sz w:val="22"/>
                <w:szCs w:val="22"/>
              </w:rPr>
            </w:pPr>
          </w:p>
        </w:tc>
      </w:tr>
      <w:tr w:rsidR="000652F0" w:rsidRPr="004528A7" w14:paraId="7A1C61F8" w14:textId="77777777" w:rsidTr="00640982">
        <w:trPr>
          <w:trHeight w:val="505"/>
          <w:jc w:val="center"/>
        </w:trPr>
        <w:tc>
          <w:tcPr>
            <w:tcW w:w="420" w:type="dxa"/>
            <w:vMerge/>
            <w:tcBorders>
              <w:left w:val="single" w:sz="6" w:space="0" w:color="000000"/>
              <w:bottom w:val="single" w:sz="12" w:space="0" w:color="auto"/>
              <w:right w:val="single" w:sz="6" w:space="0" w:color="000000"/>
            </w:tcBorders>
            <w:vAlign w:val="center"/>
          </w:tcPr>
          <w:p w14:paraId="08BC2263" w14:textId="77777777" w:rsidR="00810152" w:rsidRPr="004528A7" w:rsidRDefault="00810152" w:rsidP="00810152">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347FECF5" w14:textId="77777777" w:rsidR="00810152" w:rsidRPr="004528A7" w:rsidRDefault="00810152" w:rsidP="00810152">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2AB2474D" w14:textId="77777777" w:rsidR="00810152" w:rsidRPr="004528A7" w:rsidRDefault="00810152" w:rsidP="00810152">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146615B7" w14:textId="77777777" w:rsidR="00810152" w:rsidRPr="004528A7" w:rsidRDefault="00810152" w:rsidP="0081015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2B5BBE8F" w14:textId="77777777" w:rsidR="00810152" w:rsidRPr="004528A7" w:rsidRDefault="00810152" w:rsidP="00810152">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6" w:space="0" w:color="000000"/>
            </w:tcBorders>
            <w:vAlign w:val="center"/>
          </w:tcPr>
          <w:p w14:paraId="79AA4CD0" w14:textId="77777777" w:rsidR="00810152" w:rsidRPr="004528A7" w:rsidRDefault="00810152" w:rsidP="00810152">
            <w:pPr>
              <w:jc w:val="center"/>
              <w:rPr>
                <w:rFonts w:ascii="Arial Narrow" w:hAnsi="Arial Narrow" w:cs="Arial"/>
                <w:bCs/>
                <w:sz w:val="22"/>
                <w:szCs w:val="22"/>
              </w:rPr>
            </w:pPr>
          </w:p>
        </w:tc>
        <w:tc>
          <w:tcPr>
            <w:tcW w:w="1089" w:type="dxa"/>
            <w:tcBorders>
              <w:top w:val="dashed" w:sz="4" w:space="0" w:color="auto"/>
              <w:left w:val="single" w:sz="6" w:space="0" w:color="000000"/>
              <w:bottom w:val="single" w:sz="12" w:space="0" w:color="auto"/>
              <w:right w:val="single" w:sz="6" w:space="0" w:color="000000"/>
            </w:tcBorders>
            <w:vAlign w:val="center"/>
          </w:tcPr>
          <w:p w14:paraId="1551B1BD" w14:textId="77777777" w:rsidR="00810152" w:rsidRPr="004528A7" w:rsidRDefault="00810152" w:rsidP="00810152">
            <w:pPr>
              <w:jc w:val="center"/>
              <w:rPr>
                <w:rFonts w:ascii="Arial Narrow" w:hAnsi="Arial Narrow" w:cs="Arial"/>
                <w:bCs/>
                <w:sz w:val="22"/>
                <w:szCs w:val="22"/>
              </w:rPr>
            </w:pPr>
          </w:p>
        </w:tc>
      </w:tr>
      <w:tr w:rsidR="000652F0" w:rsidRPr="004528A7" w14:paraId="1A845FE3" w14:textId="77777777" w:rsidTr="00640982">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2DE75DC8"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3</w:t>
            </w:r>
          </w:p>
        </w:tc>
        <w:tc>
          <w:tcPr>
            <w:tcW w:w="3827" w:type="dxa"/>
            <w:vMerge w:val="restart"/>
            <w:tcBorders>
              <w:top w:val="single" w:sz="12" w:space="0" w:color="auto"/>
              <w:left w:val="single" w:sz="6" w:space="0" w:color="000000"/>
              <w:right w:val="single" w:sz="6" w:space="0" w:color="000000"/>
            </w:tcBorders>
            <w:vAlign w:val="bottom"/>
          </w:tcPr>
          <w:p w14:paraId="200590B5" w14:textId="77777777" w:rsidR="00810152" w:rsidRPr="004528A7" w:rsidRDefault="00810152" w:rsidP="00810152">
            <w:pPr>
              <w:jc w:val="center"/>
              <w:rPr>
                <w:rFonts w:ascii="Arial Narrow" w:hAnsi="Arial Narrow" w:cs="Arial"/>
                <w:b/>
                <w:bCs/>
                <w:sz w:val="22"/>
                <w:szCs w:val="22"/>
              </w:rPr>
            </w:pPr>
            <w:r w:rsidRPr="004528A7">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14:paraId="108D3B6F" w14:textId="77777777" w:rsidR="00810152" w:rsidRPr="004528A7" w:rsidRDefault="00810152" w:rsidP="00810152">
            <w:pPr>
              <w:jc w:val="center"/>
              <w:rPr>
                <w:rFonts w:ascii="Arial Narrow" w:hAnsi="Arial Narrow" w:cs="Arial"/>
                <w:b/>
                <w:bCs/>
                <w:sz w:val="22"/>
                <w:szCs w:val="22"/>
              </w:rPr>
            </w:pPr>
          </w:p>
        </w:tc>
        <w:tc>
          <w:tcPr>
            <w:tcW w:w="10489" w:type="dxa"/>
            <w:gridSpan w:val="4"/>
            <w:tcBorders>
              <w:left w:val="single" w:sz="5" w:space="0" w:color="000000"/>
              <w:bottom w:val="dashed" w:sz="4" w:space="0" w:color="auto"/>
              <w:right w:val="single" w:sz="5" w:space="0" w:color="000000"/>
            </w:tcBorders>
            <w:vAlign w:val="center"/>
          </w:tcPr>
          <w:p w14:paraId="152DD656" w14:textId="77777777" w:rsidR="00810152" w:rsidRPr="004528A7" w:rsidRDefault="00810152" w:rsidP="00810152">
            <w:pPr>
              <w:rPr>
                <w:rFonts w:ascii="Arial Narrow" w:hAnsi="Arial Narrow" w:cs="Arial"/>
                <w:bCs/>
                <w:sz w:val="22"/>
                <w:szCs w:val="22"/>
              </w:rPr>
            </w:pPr>
          </w:p>
        </w:tc>
      </w:tr>
      <w:tr w:rsidR="000652F0" w:rsidRPr="004528A7" w14:paraId="2CC90C05" w14:textId="77777777" w:rsidTr="00640982">
        <w:trPr>
          <w:trHeight w:val="505"/>
          <w:jc w:val="center"/>
        </w:trPr>
        <w:tc>
          <w:tcPr>
            <w:tcW w:w="420" w:type="dxa"/>
            <w:vMerge/>
            <w:tcBorders>
              <w:left w:val="single" w:sz="6" w:space="0" w:color="000000"/>
              <w:bottom w:val="single" w:sz="12" w:space="0" w:color="auto"/>
              <w:right w:val="single" w:sz="6" w:space="0" w:color="000000"/>
            </w:tcBorders>
            <w:vAlign w:val="center"/>
          </w:tcPr>
          <w:p w14:paraId="635F353F" w14:textId="77777777" w:rsidR="00810152" w:rsidRPr="004528A7" w:rsidRDefault="00810152" w:rsidP="00810152">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568A8B0D" w14:textId="77777777" w:rsidR="00810152" w:rsidRPr="004528A7" w:rsidRDefault="00810152" w:rsidP="00810152">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1C055169" w14:textId="77777777" w:rsidR="00810152" w:rsidRPr="004528A7" w:rsidRDefault="00810152" w:rsidP="00810152">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1310DAE6" w14:textId="77777777" w:rsidR="00810152" w:rsidRPr="004528A7" w:rsidRDefault="00810152" w:rsidP="0081015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08AA7469" w14:textId="77777777" w:rsidR="00810152" w:rsidRPr="004528A7" w:rsidRDefault="00810152" w:rsidP="00810152">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E40A53B" w14:textId="77777777" w:rsidR="00810152" w:rsidRPr="004528A7" w:rsidRDefault="00810152" w:rsidP="00810152">
            <w:pPr>
              <w:jc w:val="center"/>
              <w:rPr>
                <w:rFonts w:ascii="Arial Narrow" w:hAnsi="Arial Narrow" w:cs="Arial"/>
                <w:bCs/>
                <w:sz w:val="22"/>
                <w:szCs w:val="22"/>
              </w:rPr>
            </w:pPr>
          </w:p>
        </w:tc>
        <w:tc>
          <w:tcPr>
            <w:tcW w:w="1089" w:type="dxa"/>
            <w:tcBorders>
              <w:top w:val="dashed" w:sz="4" w:space="0" w:color="auto"/>
              <w:left w:val="single" w:sz="5" w:space="0" w:color="000000"/>
              <w:bottom w:val="single" w:sz="5" w:space="0" w:color="000000"/>
              <w:right w:val="single" w:sz="5" w:space="0" w:color="000000"/>
            </w:tcBorders>
            <w:vAlign w:val="center"/>
          </w:tcPr>
          <w:p w14:paraId="610F8E0A" w14:textId="77777777" w:rsidR="00810152" w:rsidRPr="004528A7" w:rsidRDefault="00810152" w:rsidP="00810152">
            <w:pPr>
              <w:jc w:val="center"/>
              <w:rPr>
                <w:rFonts w:ascii="Arial Narrow" w:hAnsi="Arial Narrow" w:cs="Arial"/>
                <w:bCs/>
                <w:sz w:val="22"/>
                <w:szCs w:val="22"/>
              </w:rPr>
            </w:pPr>
          </w:p>
        </w:tc>
      </w:tr>
      <w:tr w:rsidR="000652F0" w:rsidRPr="004528A7" w14:paraId="20B0F740" w14:textId="77777777" w:rsidTr="00640982">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37DEF55B"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4</w:t>
            </w:r>
          </w:p>
        </w:tc>
        <w:tc>
          <w:tcPr>
            <w:tcW w:w="3827" w:type="dxa"/>
            <w:vMerge w:val="restart"/>
            <w:tcBorders>
              <w:top w:val="single" w:sz="12" w:space="0" w:color="auto"/>
              <w:left w:val="single" w:sz="6" w:space="0" w:color="000000"/>
              <w:right w:val="single" w:sz="6" w:space="0" w:color="000000"/>
            </w:tcBorders>
            <w:vAlign w:val="bottom"/>
          </w:tcPr>
          <w:p w14:paraId="7F778038" w14:textId="77777777" w:rsidR="00810152" w:rsidRPr="004528A7" w:rsidRDefault="00810152" w:rsidP="00810152">
            <w:pPr>
              <w:jc w:val="center"/>
              <w:rPr>
                <w:rFonts w:ascii="Arial Narrow" w:hAnsi="Arial Narrow" w:cs="Arial"/>
                <w:b/>
                <w:bCs/>
                <w:sz w:val="22"/>
                <w:szCs w:val="22"/>
              </w:rPr>
            </w:pPr>
            <w:r w:rsidRPr="004528A7">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14:paraId="267ECE38" w14:textId="77777777" w:rsidR="00810152" w:rsidRPr="004528A7" w:rsidRDefault="00810152" w:rsidP="00810152">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69BA0725" w14:textId="77777777" w:rsidR="00810152" w:rsidRPr="004528A7" w:rsidRDefault="00810152" w:rsidP="00810152">
            <w:pPr>
              <w:rPr>
                <w:rFonts w:ascii="Arial Narrow" w:hAnsi="Arial Narrow" w:cs="Arial"/>
                <w:bCs/>
                <w:sz w:val="22"/>
                <w:szCs w:val="22"/>
              </w:rPr>
            </w:pPr>
          </w:p>
        </w:tc>
      </w:tr>
      <w:tr w:rsidR="000652F0" w:rsidRPr="004528A7" w14:paraId="62DBDCA5" w14:textId="77777777" w:rsidTr="00640982">
        <w:trPr>
          <w:trHeight w:val="505"/>
          <w:jc w:val="center"/>
        </w:trPr>
        <w:tc>
          <w:tcPr>
            <w:tcW w:w="420" w:type="dxa"/>
            <w:vMerge/>
            <w:tcBorders>
              <w:left w:val="single" w:sz="6" w:space="0" w:color="000000"/>
              <w:bottom w:val="single" w:sz="12" w:space="0" w:color="auto"/>
              <w:right w:val="single" w:sz="6" w:space="0" w:color="000000"/>
            </w:tcBorders>
            <w:vAlign w:val="center"/>
          </w:tcPr>
          <w:p w14:paraId="400A1FCD" w14:textId="77777777" w:rsidR="00810152" w:rsidRPr="004528A7" w:rsidRDefault="00810152" w:rsidP="00810152">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5F72D53C" w14:textId="77777777" w:rsidR="00810152" w:rsidRPr="004528A7" w:rsidRDefault="00810152" w:rsidP="00810152">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536B4FDD" w14:textId="77777777" w:rsidR="00810152" w:rsidRPr="004528A7" w:rsidRDefault="00810152" w:rsidP="00810152">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56E3AECB" w14:textId="77777777" w:rsidR="00810152" w:rsidRPr="004528A7" w:rsidRDefault="00810152" w:rsidP="0081015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77B595F5" w14:textId="77777777" w:rsidR="00810152" w:rsidRPr="004528A7" w:rsidRDefault="00810152" w:rsidP="00810152">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C46CDA5" w14:textId="77777777" w:rsidR="00810152" w:rsidRPr="004528A7" w:rsidRDefault="00810152" w:rsidP="0081015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134BED50" w14:textId="77777777" w:rsidR="00810152" w:rsidRPr="004528A7" w:rsidRDefault="00810152" w:rsidP="00810152">
            <w:pPr>
              <w:jc w:val="center"/>
              <w:rPr>
                <w:rFonts w:ascii="Arial Narrow" w:hAnsi="Arial Narrow" w:cs="Arial"/>
                <w:bCs/>
                <w:sz w:val="22"/>
                <w:szCs w:val="22"/>
              </w:rPr>
            </w:pPr>
          </w:p>
        </w:tc>
      </w:tr>
      <w:tr w:rsidR="000652F0" w:rsidRPr="004528A7" w14:paraId="6E7F86E7" w14:textId="77777777" w:rsidTr="00640982">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27AC83D4" w14:textId="77777777" w:rsidR="00810152" w:rsidRPr="004528A7" w:rsidRDefault="00810152" w:rsidP="00810152">
            <w:pPr>
              <w:jc w:val="center"/>
              <w:rPr>
                <w:rFonts w:ascii="Arial Narrow" w:hAnsi="Arial Narrow" w:cs="Arial"/>
                <w:bCs/>
                <w:sz w:val="22"/>
                <w:szCs w:val="22"/>
              </w:rPr>
            </w:pPr>
            <w:r w:rsidRPr="004528A7">
              <w:rPr>
                <w:rFonts w:ascii="Arial Narrow" w:hAnsi="Arial Narrow" w:cs="Arial"/>
                <w:bCs/>
                <w:sz w:val="22"/>
                <w:szCs w:val="22"/>
              </w:rPr>
              <w:t>5</w:t>
            </w:r>
          </w:p>
        </w:tc>
        <w:tc>
          <w:tcPr>
            <w:tcW w:w="3827" w:type="dxa"/>
            <w:vMerge w:val="restart"/>
            <w:tcBorders>
              <w:top w:val="single" w:sz="12" w:space="0" w:color="auto"/>
              <w:left w:val="single" w:sz="6" w:space="0" w:color="000000"/>
              <w:right w:val="single" w:sz="6" w:space="0" w:color="000000"/>
            </w:tcBorders>
            <w:vAlign w:val="bottom"/>
          </w:tcPr>
          <w:p w14:paraId="204A2659" w14:textId="77777777" w:rsidR="00810152" w:rsidRPr="004528A7" w:rsidRDefault="00810152" w:rsidP="00810152">
            <w:pPr>
              <w:jc w:val="center"/>
              <w:rPr>
                <w:rFonts w:ascii="Arial Narrow" w:hAnsi="Arial Narrow" w:cs="Arial"/>
                <w:b/>
                <w:bCs/>
                <w:sz w:val="22"/>
                <w:szCs w:val="22"/>
              </w:rPr>
            </w:pPr>
            <w:r w:rsidRPr="004528A7">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14:paraId="57ADDF00" w14:textId="77777777" w:rsidR="00810152" w:rsidRPr="004528A7" w:rsidRDefault="00810152" w:rsidP="00810152">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14:paraId="4450E575" w14:textId="77777777" w:rsidR="00810152" w:rsidRPr="004528A7" w:rsidRDefault="00810152" w:rsidP="00810152">
            <w:pPr>
              <w:rPr>
                <w:rFonts w:ascii="Arial Narrow" w:hAnsi="Arial Narrow" w:cs="Arial"/>
                <w:bCs/>
                <w:sz w:val="22"/>
                <w:szCs w:val="22"/>
              </w:rPr>
            </w:pPr>
          </w:p>
        </w:tc>
      </w:tr>
      <w:tr w:rsidR="00810152" w:rsidRPr="004528A7" w14:paraId="33355B11" w14:textId="77777777" w:rsidTr="00640982">
        <w:trPr>
          <w:trHeight w:val="505"/>
          <w:jc w:val="center"/>
        </w:trPr>
        <w:tc>
          <w:tcPr>
            <w:tcW w:w="420" w:type="dxa"/>
            <w:vMerge/>
            <w:tcBorders>
              <w:left w:val="single" w:sz="6" w:space="0" w:color="000000"/>
              <w:bottom w:val="single" w:sz="12" w:space="0" w:color="auto"/>
              <w:right w:val="single" w:sz="6" w:space="0" w:color="000000"/>
            </w:tcBorders>
            <w:vAlign w:val="center"/>
          </w:tcPr>
          <w:p w14:paraId="2D673E1C" w14:textId="77777777" w:rsidR="00810152" w:rsidRPr="004528A7" w:rsidRDefault="00810152" w:rsidP="00810152">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14:paraId="6CC68B1D" w14:textId="77777777" w:rsidR="00810152" w:rsidRPr="004528A7" w:rsidRDefault="00810152" w:rsidP="00810152">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14:paraId="17D3DAAA" w14:textId="77777777" w:rsidR="00810152" w:rsidRPr="004528A7" w:rsidRDefault="00810152" w:rsidP="00810152">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14:paraId="35785A70" w14:textId="77777777" w:rsidR="00810152" w:rsidRPr="004528A7" w:rsidRDefault="00810152" w:rsidP="0081015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65325ABE" w14:textId="77777777" w:rsidR="00810152" w:rsidRPr="004528A7" w:rsidRDefault="00810152" w:rsidP="00810152">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57D025FB" w14:textId="77777777" w:rsidR="00810152" w:rsidRPr="004528A7" w:rsidRDefault="00810152" w:rsidP="0081015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674DEACB" w14:textId="77777777" w:rsidR="00810152" w:rsidRPr="004528A7" w:rsidRDefault="00810152" w:rsidP="00810152">
            <w:pPr>
              <w:jc w:val="center"/>
              <w:rPr>
                <w:rFonts w:ascii="Arial Narrow" w:hAnsi="Arial Narrow" w:cs="Arial"/>
                <w:bCs/>
                <w:sz w:val="22"/>
                <w:szCs w:val="22"/>
              </w:rPr>
            </w:pPr>
          </w:p>
        </w:tc>
      </w:tr>
    </w:tbl>
    <w:p w14:paraId="20F3758B" w14:textId="77777777" w:rsidR="00810152" w:rsidRPr="004528A7" w:rsidRDefault="00810152" w:rsidP="00810152">
      <w:pPr>
        <w:rPr>
          <w:rFonts w:ascii="Arial Narrow" w:hAnsi="Arial Narrow"/>
        </w:rPr>
      </w:pPr>
    </w:p>
    <w:p w14:paraId="36F10B38" w14:textId="77777777" w:rsidR="00810152" w:rsidRPr="004528A7" w:rsidRDefault="00810152" w:rsidP="00810152">
      <w:pPr>
        <w:rPr>
          <w:rFonts w:ascii="Arial Narrow" w:hAnsi="Arial Narrow"/>
        </w:rPr>
      </w:pPr>
    </w:p>
    <w:p w14:paraId="5848463F" w14:textId="77777777" w:rsidR="00810152" w:rsidRPr="004528A7" w:rsidRDefault="00810152" w:rsidP="00810152">
      <w:pPr>
        <w:rPr>
          <w:rFonts w:ascii="Arial Narrow" w:hAnsi="Arial Narrow"/>
        </w:rPr>
      </w:pPr>
      <w:r w:rsidRPr="004528A7">
        <w:rPr>
          <w:rFonts w:ascii="Arial Narrow" w:hAnsi="Arial Narrow"/>
        </w:rPr>
        <w:t>Izdano v: ____________________, dne _______________</w:t>
      </w:r>
    </w:p>
    <w:p w14:paraId="2C11568C" w14:textId="77777777" w:rsidR="00810152" w:rsidRPr="004528A7" w:rsidRDefault="00810152" w:rsidP="00810152">
      <w:pPr>
        <w:rPr>
          <w:rFonts w:ascii="Arial Narrow" w:hAnsi="Arial Narrow"/>
        </w:rPr>
      </w:pPr>
    </w:p>
    <w:p w14:paraId="30320E0E" w14:textId="77777777" w:rsidR="00810152" w:rsidRPr="004528A7" w:rsidRDefault="00810152" w:rsidP="00810152">
      <w:pPr>
        <w:rPr>
          <w:rFonts w:ascii="Arial Narrow" w:hAnsi="Arial Narrow"/>
          <w:sz w:val="20"/>
          <w:szCs w:val="20"/>
        </w:rPr>
        <w:sectPr w:rsidR="00810152" w:rsidRPr="004528A7" w:rsidSect="00810152">
          <w:pgSz w:w="16838" w:h="11906" w:orient="landscape"/>
          <w:pgMar w:top="1134" w:right="851" w:bottom="851" w:left="851" w:header="709" w:footer="709" w:gutter="0"/>
          <w:cols w:space="708"/>
          <w:docGrid w:linePitch="360"/>
        </w:sectPr>
      </w:pPr>
      <w:r w:rsidRPr="004528A7">
        <w:rPr>
          <w:rFonts w:ascii="Arial Narrow" w:hAnsi="Arial Narrow"/>
          <w:sz w:val="18"/>
          <w:szCs w:val="18"/>
        </w:rPr>
        <w:t xml:space="preserve">                                                                                                                                                                                                   </w:t>
      </w:r>
      <w:r w:rsidRPr="004528A7">
        <w:rPr>
          <w:rFonts w:ascii="Arial Narrow" w:hAnsi="Arial Narrow"/>
          <w:sz w:val="20"/>
          <w:szCs w:val="20"/>
        </w:rPr>
        <w:t>žig in podpis pooblaščene osebe ponudnika</w:t>
      </w:r>
    </w:p>
    <w:p w14:paraId="66D10486" w14:textId="77777777" w:rsidR="007514C1" w:rsidRPr="004528A7" w:rsidRDefault="007514C1" w:rsidP="007514C1">
      <w:pPr>
        <w:rPr>
          <w:rFonts w:ascii="Arial Narrow" w:hAnsi="Arial Narrow" w:cs="Arial"/>
        </w:rPr>
      </w:pPr>
    </w:p>
    <w:p w14:paraId="7BA76EF4" w14:textId="77777777" w:rsidR="007514C1" w:rsidRPr="004528A7" w:rsidRDefault="007514C1" w:rsidP="007514C1">
      <w:pPr>
        <w:jc w:val="center"/>
        <w:rPr>
          <w:rFonts w:ascii="Arial Narrow" w:hAnsi="Arial Narrow" w:cs="Arial"/>
          <w:b/>
        </w:rPr>
      </w:pPr>
      <w:r w:rsidRPr="004528A7">
        <w:rPr>
          <w:rFonts w:ascii="Arial Narrow" w:hAnsi="Arial Narrow" w:cs="Arial"/>
          <w:b/>
        </w:rPr>
        <w:t xml:space="preserve">IZJAVA/ PODATKI O UDELEŽBI FIZIČNIH IN PRAVNIH OSEB V LASTNIŠTVU </w:t>
      </w:r>
    </w:p>
    <w:p w14:paraId="61588485" w14:textId="77777777" w:rsidR="007514C1" w:rsidRPr="004528A7" w:rsidRDefault="007514C1" w:rsidP="007514C1">
      <w:pPr>
        <w:jc w:val="center"/>
        <w:rPr>
          <w:rFonts w:ascii="Arial Narrow" w:hAnsi="Arial Narrow" w:cs="Arial"/>
          <w:b/>
        </w:rPr>
      </w:pPr>
      <w:r w:rsidRPr="004528A7">
        <w:rPr>
          <w:rFonts w:ascii="Arial Narrow" w:hAnsi="Arial Narrow" w:cs="Arial"/>
          <w:b/>
        </w:rPr>
        <w:t>PONUDNIKA</w:t>
      </w:r>
    </w:p>
    <w:p w14:paraId="1BE0C227" w14:textId="77777777" w:rsidR="007514C1" w:rsidRPr="004528A7" w:rsidRDefault="007514C1" w:rsidP="007514C1">
      <w:pPr>
        <w:jc w:val="center"/>
        <w:rPr>
          <w:rFonts w:ascii="Arial Narrow" w:hAnsi="Arial Narrow" w:cs="Arial"/>
          <w:b/>
        </w:rPr>
      </w:pPr>
    </w:p>
    <w:p w14:paraId="188511DC" w14:textId="6802B36F" w:rsidR="007514C1" w:rsidRPr="004528A7" w:rsidRDefault="007514C1" w:rsidP="007514C1">
      <w:pPr>
        <w:jc w:val="both"/>
        <w:rPr>
          <w:rFonts w:ascii="Arial Narrow" w:hAnsi="Arial Narrow" w:cs="Arial"/>
          <w:sz w:val="20"/>
          <w:szCs w:val="20"/>
        </w:rPr>
      </w:pPr>
      <w:r w:rsidRPr="004528A7">
        <w:rPr>
          <w:rFonts w:ascii="Arial Narrow" w:hAnsi="Arial Narrow" w:cs="Arial"/>
          <w:sz w:val="20"/>
          <w:szCs w:val="20"/>
        </w:rPr>
        <w:t>ter gospodarskih subjektih, za katere se glede na določbe Zakona o gospodarskih družbah (ZGD</w:t>
      </w:r>
      <w:r w:rsidR="00E36716">
        <w:rPr>
          <w:rFonts w:ascii="Arial Narrow" w:hAnsi="Arial Narrow" w:cs="Arial"/>
          <w:sz w:val="20"/>
          <w:szCs w:val="20"/>
        </w:rPr>
        <w:t>-1</w:t>
      </w:r>
      <w:r w:rsidRPr="004528A7">
        <w:rPr>
          <w:rFonts w:ascii="Arial Narrow" w:hAnsi="Arial Narrow" w:cs="Arial"/>
          <w:sz w:val="20"/>
          <w:szCs w:val="20"/>
        </w:rPr>
        <w:t xml:space="preserve">) šteje, da so povezane družbe s ponudnikom (6. odst. 14. člena </w:t>
      </w:r>
      <w:proofErr w:type="spellStart"/>
      <w:r w:rsidRPr="004528A7">
        <w:rPr>
          <w:rFonts w:ascii="Arial Narrow" w:hAnsi="Arial Narrow" w:cs="Arial"/>
          <w:sz w:val="20"/>
          <w:szCs w:val="20"/>
        </w:rPr>
        <w:t>ZIntPK</w:t>
      </w:r>
      <w:proofErr w:type="spellEnd"/>
      <w:r w:rsidRPr="004528A7">
        <w:rPr>
          <w:rFonts w:ascii="Arial Narrow" w:hAnsi="Arial Narrow" w:cs="Arial"/>
          <w:sz w:val="20"/>
          <w:szCs w:val="20"/>
        </w:rPr>
        <w:t xml:space="preserve">, </w:t>
      </w:r>
      <w:proofErr w:type="spellStart"/>
      <w:r w:rsidRPr="004528A7">
        <w:rPr>
          <w:rFonts w:ascii="Arial Narrow" w:hAnsi="Arial Narrow" w:cs="Arial"/>
          <w:sz w:val="20"/>
          <w:szCs w:val="20"/>
        </w:rPr>
        <w:t>Ur.l</w:t>
      </w:r>
      <w:proofErr w:type="spellEnd"/>
      <w:r w:rsidRPr="004528A7">
        <w:rPr>
          <w:rFonts w:ascii="Arial Narrow" w:hAnsi="Arial Narrow" w:cs="Arial"/>
          <w:sz w:val="20"/>
          <w:szCs w:val="20"/>
        </w:rPr>
        <w:t xml:space="preserve">. RS, št. 69/2011), </w:t>
      </w:r>
      <w:proofErr w:type="spellStart"/>
      <w:r w:rsidRPr="004528A7">
        <w:rPr>
          <w:rFonts w:ascii="Arial Narrow" w:hAnsi="Arial Narrow" w:cs="Arial"/>
          <w:sz w:val="20"/>
          <w:szCs w:val="20"/>
        </w:rPr>
        <w:t>t.j</w:t>
      </w:r>
      <w:proofErr w:type="spellEnd"/>
      <w:r w:rsidRPr="004528A7">
        <w:rPr>
          <w:rFonts w:ascii="Arial Narrow" w:hAnsi="Arial Narrow" w:cs="Arial"/>
          <w:sz w:val="20"/>
          <w:szCs w:val="20"/>
        </w:rPr>
        <w:t>. zaradi zagotovitve transparentnosti posla in preprečitve korupcijskih tveganj pri sklepanju pravnih poslov ter 6. odstavka 91. člena  ZJN – 3.</w:t>
      </w:r>
    </w:p>
    <w:p w14:paraId="440AE789" w14:textId="77777777" w:rsidR="007514C1" w:rsidRPr="004528A7" w:rsidRDefault="007514C1" w:rsidP="007514C1">
      <w:pPr>
        <w:rPr>
          <w:rFonts w:ascii="Arial Narrow" w:hAnsi="Arial Narrow" w:cs="Arial"/>
          <w:sz w:val="20"/>
          <w:szCs w:val="20"/>
        </w:rPr>
      </w:pPr>
    </w:p>
    <w:p w14:paraId="7161389A" w14:textId="77777777" w:rsidR="007514C1" w:rsidRPr="004528A7" w:rsidRDefault="007514C1" w:rsidP="007514C1">
      <w:pPr>
        <w:rPr>
          <w:rFonts w:ascii="Arial Narrow" w:hAnsi="Arial Narrow" w:cs="Arial"/>
          <w:sz w:val="20"/>
          <w:szCs w:val="20"/>
        </w:rPr>
      </w:pPr>
      <w:r w:rsidRPr="004528A7">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7514C1" w:rsidRPr="004528A7" w14:paraId="5C9C686D" w14:textId="77777777" w:rsidTr="00FA59DD">
        <w:tc>
          <w:tcPr>
            <w:tcW w:w="4606" w:type="dxa"/>
            <w:tcBorders>
              <w:top w:val="single" w:sz="4" w:space="0" w:color="auto"/>
              <w:left w:val="single" w:sz="4" w:space="0" w:color="auto"/>
              <w:bottom w:val="single" w:sz="4" w:space="0" w:color="auto"/>
              <w:right w:val="single" w:sz="4" w:space="0" w:color="auto"/>
            </w:tcBorders>
          </w:tcPr>
          <w:p w14:paraId="39C550E0" w14:textId="77777777" w:rsidR="007514C1" w:rsidRPr="004528A7" w:rsidRDefault="007514C1" w:rsidP="00FA59DD">
            <w:pPr>
              <w:spacing w:line="256" w:lineRule="auto"/>
              <w:rPr>
                <w:rFonts w:ascii="Arial Narrow" w:hAnsi="Arial Narrow" w:cs="Arial"/>
                <w:b/>
                <w:sz w:val="20"/>
                <w:szCs w:val="20"/>
                <w:lang w:eastAsia="en-US"/>
              </w:rPr>
            </w:pPr>
          </w:p>
          <w:p w14:paraId="61BC6EA0" w14:textId="77777777" w:rsidR="007514C1" w:rsidRPr="004528A7" w:rsidRDefault="007514C1" w:rsidP="00FA59DD">
            <w:pPr>
              <w:spacing w:line="256" w:lineRule="auto"/>
              <w:rPr>
                <w:rFonts w:ascii="Arial Narrow" w:hAnsi="Arial Narrow" w:cs="Arial"/>
                <w:b/>
                <w:sz w:val="20"/>
                <w:szCs w:val="20"/>
                <w:lang w:eastAsia="en-US"/>
              </w:rPr>
            </w:pPr>
            <w:r w:rsidRPr="004528A7">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14ECD462" w14:textId="77777777" w:rsidR="007514C1" w:rsidRPr="004528A7" w:rsidRDefault="007514C1" w:rsidP="00FA59DD">
            <w:pPr>
              <w:spacing w:line="256" w:lineRule="auto"/>
              <w:rPr>
                <w:rFonts w:ascii="Arial Narrow" w:hAnsi="Arial Narrow" w:cs="Arial"/>
                <w:b/>
                <w:sz w:val="20"/>
                <w:szCs w:val="20"/>
                <w:lang w:eastAsia="en-US"/>
              </w:rPr>
            </w:pPr>
          </w:p>
        </w:tc>
      </w:tr>
      <w:tr w:rsidR="007514C1" w:rsidRPr="004528A7" w14:paraId="6D4F8689" w14:textId="77777777" w:rsidTr="00FA59DD">
        <w:tc>
          <w:tcPr>
            <w:tcW w:w="4606" w:type="dxa"/>
            <w:tcBorders>
              <w:top w:val="single" w:sz="4" w:space="0" w:color="auto"/>
              <w:left w:val="single" w:sz="4" w:space="0" w:color="auto"/>
              <w:bottom w:val="single" w:sz="4" w:space="0" w:color="auto"/>
              <w:right w:val="single" w:sz="4" w:space="0" w:color="auto"/>
            </w:tcBorders>
          </w:tcPr>
          <w:p w14:paraId="775EF99B" w14:textId="77777777" w:rsidR="007514C1" w:rsidRPr="004528A7" w:rsidRDefault="007514C1" w:rsidP="00FA59DD">
            <w:pPr>
              <w:spacing w:line="256" w:lineRule="auto"/>
              <w:rPr>
                <w:rFonts w:ascii="Arial Narrow" w:hAnsi="Arial Narrow" w:cs="Arial"/>
                <w:b/>
                <w:sz w:val="20"/>
                <w:szCs w:val="20"/>
                <w:lang w:eastAsia="en-US"/>
              </w:rPr>
            </w:pPr>
          </w:p>
          <w:p w14:paraId="119AB19D" w14:textId="77777777" w:rsidR="007514C1" w:rsidRPr="004528A7" w:rsidRDefault="007514C1" w:rsidP="00FA59DD">
            <w:pPr>
              <w:spacing w:line="256" w:lineRule="auto"/>
              <w:rPr>
                <w:rFonts w:ascii="Arial Narrow" w:hAnsi="Arial Narrow" w:cs="Arial"/>
                <w:b/>
                <w:sz w:val="20"/>
                <w:szCs w:val="20"/>
                <w:lang w:eastAsia="en-US"/>
              </w:rPr>
            </w:pPr>
            <w:r w:rsidRPr="004528A7">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769C82B6" w14:textId="77777777" w:rsidR="007514C1" w:rsidRPr="004528A7" w:rsidRDefault="007514C1" w:rsidP="00FA59DD">
            <w:pPr>
              <w:spacing w:line="256" w:lineRule="auto"/>
              <w:rPr>
                <w:rFonts w:ascii="Arial Narrow" w:hAnsi="Arial Narrow" w:cs="Arial"/>
                <w:b/>
                <w:sz w:val="20"/>
                <w:szCs w:val="20"/>
                <w:lang w:eastAsia="en-US"/>
              </w:rPr>
            </w:pPr>
          </w:p>
        </w:tc>
      </w:tr>
      <w:tr w:rsidR="007514C1" w:rsidRPr="004528A7" w14:paraId="5921EDB7" w14:textId="77777777" w:rsidTr="00FA59DD">
        <w:tc>
          <w:tcPr>
            <w:tcW w:w="4606" w:type="dxa"/>
            <w:tcBorders>
              <w:top w:val="single" w:sz="4" w:space="0" w:color="auto"/>
              <w:left w:val="single" w:sz="4" w:space="0" w:color="auto"/>
              <w:bottom w:val="single" w:sz="4" w:space="0" w:color="auto"/>
              <w:right w:val="single" w:sz="4" w:space="0" w:color="auto"/>
            </w:tcBorders>
          </w:tcPr>
          <w:p w14:paraId="1EE930E1" w14:textId="77777777" w:rsidR="007514C1" w:rsidRPr="004528A7" w:rsidRDefault="007514C1" w:rsidP="00FA59DD">
            <w:pPr>
              <w:spacing w:line="256" w:lineRule="auto"/>
              <w:rPr>
                <w:rFonts w:ascii="Arial Narrow" w:hAnsi="Arial Narrow" w:cs="Arial"/>
                <w:b/>
                <w:sz w:val="20"/>
                <w:szCs w:val="20"/>
                <w:lang w:eastAsia="en-US"/>
              </w:rPr>
            </w:pPr>
          </w:p>
          <w:p w14:paraId="7304EBFF" w14:textId="77777777" w:rsidR="007514C1" w:rsidRPr="004528A7" w:rsidRDefault="007514C1" w:rsidP="00FA59DD">
            <w:pPr>
              <w:spacing w:line="256" w:lineRule="auto"/>
              <w:rPr>
                <w:rFonts w:ascii="Arial Narrow" w:hAnsi="Arial Narrow" w:cs="Arial"/>
                <w:b/>
                <w:sz w:val="20"/>
                <w:szCs w:val="20"/>
                <w:lang w:eastAsia="en-US"/>
              </w:rPr>
            </w:pPr>
            <w:r w:rsidRPr="004528A7">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1EDE81B0" w14:textId="77777777" w:rsidR="007514C1" w:rsidRPr="004528A7" w:rsidRDefault="007514C1" w:rsidP="00FA59DD">
            <w:pPr>
              <w:spacing w:line="256" w:lineRule="auto"/>
              <w:rPr>
                <w:rFonts w:ascii="Arial Narrow" w:hAnsi="Arial Narrow" w:cs="Arial"/>
                <w:b/>
                <w:sz w:val="20"/>
                <w:szCs w:val="20"/>
                <w:lang w:eastAsia="en-US"/>
              </w:rPr>
            </w:pPr>
          </w:p>
        </w:tc>
      </w:tr>
      <w:tr w:rsidR="007514C1" w:rsidRPr="004528A7" w14:paraId="5065F1F4" w14:textId="77777777" w:rsidTr="00FA59DD">
        <w:tc>
          <w:tcPr>
            <w:tcW w:w="4606" w:type="dxa"/>
            <w:tcBorders>
              <w:top w:val="single" w:sz="4" w:space="0" w:color="auto"/>
              <w:left w:val="single" w:sz="4" w:space="0" w:color="auto"/>
              <w:bottom w:val="single" w:sz="4" w:space="0" w:color="auto"/>
              <w:right w:val="single" w:sz="4" w:space="0" w:color="auto"/>
            </w:tcBorders>
          </w:tcPr>
          <w:p w14:paraId="05A968D7" w14:textId="77777777" w:rsidR="007514C1" w:rsidRPr="004528A7" w:rsidRDefault="007514C1" w:rsidP="00FA59DD">
            <w:pPr>
              <w:spacing w:line="256" w:lineRule="auto"/>
              <w:rPr>
                <w:rFonts w:ascii="Arial Narrow" w:hAnsi="Arial Narrow" w:cs="Arial"/>
                <w:b/>
                <w:sz w:val="20"/>
                <w:szCs w:val="20"/>
                <w:lang w:eastAsia="en-US"/>
              </w:rPr>
            </w:pPr>
          </w:p>
          <w:p w14:paraId="4F27AE09" w14:textId="77777777" w:rsidR="007514C1" w:rsidRPr="004528A7" w:rsidRDefault="007514C1" w:rsidP="00FA59DD">
            <w:pPr>
              <w:spacing w:line="256" w:lineRule="auto"/>
              <w:rPr>
                <w:rFonts w:ascii="Arial Narrow" w:hAnsi="Arial Narrow" w:cs="Arial"/>
                <w:b/>
                <w:sz w:val="20"/>
                <w:szCs w:val="20"/>
                <w:lang w:eastAsia="en-US"/>
              </w:rPr>
            </w:pPr>
            <w:r w:rsidRPr="004528A7">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404C765F" w14:textId="77777777" w:rsidR="007514C1" w:rsidRPr="004528A7" w:rsidRDefault="007514C1" w:rsidP="00FA59DD">
            <w:pPr>
              <w:spacing w:line="256" w:lineRule="auto"/>
              <w:rPr>
                <w:rFonts w:ascii="Arial Narrow" w:hAnsi="Arial Narrow" w:cs="Arial"/>
                <w:b/>
                <w:sz w:val="20"/>
                <w:szCs w:val="20"/>
                <w:lang w:eastAsia="en-US"/>
              </w:rPr>
            </w:pPr>
          </w:p>
        </w:tc>
      </w:tr>
      <w:tr w:rsidR="007514C1" w:rsidRPr="004528A7" w14:paraId="1D08F63D" w14:textId="77777777" w:rsidTr="00FA59DD">
        <w:tc>
          <w:tcPr>
            <w:tcW w:w="4606" w:type="dxa"/>
            <w:tcBorders>
              <w:top w:val="single" w:sz="4" w:space="0" w:color="auto"/>
              <w:left w:val="single" w:sz="4" w:space="0" w:color="auto"/>
              <w:bottom w:val="single" w:sz="4" w:space="0" w:color="auto"/>
              <w:right w:val="single" w:sz="4" w:space="0" w:color="auto"/>
            </w:tcBorders>
          </w:tcPr>
          <w:p w14:paraId="71FFF681" w14:textId="77777777" w:rsidR="007514C1" w:rsidRPr="004528A7" w:rsidRDefault="007514C1" w:rsidP="00FA59DD">
            <w:pPr>
              <w:spacing w:line="256" w:lineRule="auto"/>
              <w:rPr>
                <w:rFonts w:ascii="Arial Narrow" w:hAnsi="Arial Narrow" w:cs="Arial"/>
                <w:b/>
                <w:sz w:val="20"/>
                <w:szCs w:val="20"/>
                <w:lang w:eastAsia="en-US"/>
              </w:rPr>
            </w:pPr>
          </w:p>
          <w:p w14:paraId="03A09D0A" w14:textId="77777777" w:rsidR="007514C1" w:rsidRPr="004528A7" w:rsidRDefault="007514C1" w:rsidP="00FA59DD">
            <w:pPr>
              <w:spacing w:line="256" w:lineRule="auto"/>
              <w:rPr>
                <w:rFonts w:ascii="Arial Narrow" w:hAnsi="Arial Narrow" w:cs="Arial"/>
                <w:b/>
                <w:sz w:val="20"/>
                <w:szCs w:val="20"/>
                <w:lang w:eastAsia="en-US"/>
              </w:rPr>
            </w:pPr>
            <w:r w:rsidRPr="004528A7">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3B54AF2" w14:textId="77777777" w:rsidR="007514C1" w:rsidRPr="004528A7" w:rsidRDefault="007514C1" w:rsidP="00FA59DD">
            <w:pPr>
              <w:spacing w:line="256" w:lineRule="auto"/>
              <w:rPr>
                <w:rFonts w:ascii="Arial Narrow" w:hAnsi="Arial Narrow" w:cs="Arial"/>
                <w:b/>
                <w:sz w:val="20"/>
                <w:szCs w:val="20"/>
                <w:lang w:eastAsia="en-US"/>
              </w:rPr>
            </w:pPr>
          </w:p>
        </w:tc>
      </w:tr>
    </w:tbl>
    <w:p w14:paraId="7BDB5135" w14:textId="77777777" w:rsidR="007514C1" w:rsidRPr="004528A7" w:rsidRDefault="007514C1" w:rsidP="007514C1">
      <w:pPr>
        <w:rPr>
          <w:rFonts w:ascii="Arial Narrow" w:hAnsi="Arial Narrow" w:cs="Arial"/>
          <w:sz w:val="20"/>
          <w:szCs w:val="20"/>
        </w:rPr>
      </w:pPr>
    </w:p>
    <w:p w14:paraId="27C7504C" w14:textId="77777777" w:rsidR="007514C1" w:rsidRPr="004528A7" w:rsidRDefault="007514C1" w:rsidP="007514C1">
      <w:pPr>
        <w:rPr>
          <w:rFonts w:ascii="Arial Narrow" w:hAnsi="Arial Narrow" w:cs="Arial"/>
          <w:sz w:val="20"/>
          <w:szCs w:val="20"/>
        </w:rPr>
      </w:pPr>
      <w:r w:rsidRPr="004528A7">
        <w:rPr>
          <w:rFonts w:ascii="Arial Narrow" w:hAnsi="Arial Narrow" w:cs="Arial"/>
          <w:sz w:val="20"/>
          <w:szCs w:val="20"/>
        </w:rPr>
        <w:t xml:space="preserve">Podatki o ponudnikovih ustanoviteljih, družbenikih, delničarjih, </w:t>
      </w:r>
      <w:proofErr w:type="spellStart"/>
      <w:r w:rsidRPr="004528A7">
        <w:rPr>
          <w:rFonts w:ascii="Arial Narrow" w:hAnsi="Arial Narrow" w:cs="Arial"/>
          <w:sz w:val="20"/>
          <w:szCs w:val="20"/>
        </w:rPr>
        <w:t>komanditistih</w:t>
      </w:r>
      <w:proofErr w:type="spellEnd"/>
      <w:r w:rsidRPr="004528A7">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7514C1" w:rsidRPr="004528A7" w14:paraId="339CFFF4" w14:textId="77777777" w:rsidTr="00FA59DD">
        <w:tc>
          <w:tcPr>
            <w:tcW w:w="534" w:type="dxa"/>
            <w:tcBorders>
              <w:top w:val="single" w:sz="4" w:space="0" w:color="auto"/>
              <w:left w:val="single" w:sz="4" w:space="0" w:color="auto"/>
              <w:bottom w:val="single" w:sz="4" w:space="0" w:color="auto"/>
              <w:right w:val="single" w:sz="4" w:space="0" w:color="auto"/>
            </w:tcBorders>
          </w:tcPr>
          <w:p w14:paraId="246038C5" w14:textId="77777777" w:rsidR="007514C1" w:rsidRPr="004528A7" w:rsidRDefault="007514C1" w:rsidP="00FA59D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A6EAA25" w14:textId="77777777" w:rsidR="007514C1" w:rsidRPr="004528A7" w:rsidRDefault="007514C1" w:rsidP="00FA59DD">
            <w:pPr>
              <w:spacing w:line="256" w:lineRule="auto"/>
              <w:jc w:val="center"/>
              <w:rPr>
                <w:rFonts w:ascii="Arial Narrow" w:hAnsi="Arial Narrow" w:cs="Arial"/>
                <w:sz w:val="20"/>
                <w:szCs w:val="20"/>
                <w:lang w:eastAsia="en-US"/>
              </w:rPr>
            </w:pPr>
          </w:p>
          <w:p w14:paraId="22821959" w14:textId="77777777" w:rsidR="007514C1" w:rsidRPr="004528A7" w:rsidRDefault="007514C1" w:rsidP="00FA59DD">
            <w:pPr>
              <w:spacing w:line="256" w:lineRule="auto"/>
              <w:jc w:val="center"/>
              <w:rPr>
                <w:rFonts w:ascii="Arial Narrow" w:hAnsi="Arial Narrow" w:cs="Arial"/>
                <w:b/>
                <w:sz w:val="20"/>
                <w:szCs w:val="20"/>
                <w:lang w:eastAsia="en-US"/>
              </w:rPr>
            </w:pPr>
            <w:r w:rsidRPr="004528A7">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74131EE1" w14:textId="77777777" w:rsidR="007514C1" w:rsidRPr="004528A7" w:rsidRDefault="007514C1" w:rsidP="00FA59DD">
            <w:pPr>
              <w:spacing w:line="256" w:lineRule="auto"/>
              <w:jc w:val="center"/>
              <w:rPr>
                <w:rFonts w:ascii="Arial Narrow" w:hAnsi="Arial Narrow" w:cs="Arial"/>
                <w:sz w:val="20"/>
                <w:szCs w:val="20"/>
                <w:lang w:eastAsia="en-US"/>
              </w:rPr>
            </w:pPr>
          </w:p>
          <w:p w14:paraId="1C949CBF" w14:textId="77777777" w:rsidR="007514C1" w:rsidRPr="004528A7" w:rsidRDefault="007514C1" w:rsidP="00FA59DD">
            <w:pPr>
              <w:spacing w:line="256" w:lineRule="auto"/>
              <w:jc w:val="center"/>
              <w:rPr>
                <w:rFonts w:ascii="Arial Narrow" w:hAnsi="Arial Narrow" w:cs="Arial"/>
                <w:b/>
                <w:sz w:val="20"/>
                <w:szCs w:val="20"/>
                <w:lang w:eastAsia="en-US"/>
              </w:rPr>
            </w:pPr>
            <w:r w:rsidRPr="004528A7">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C4DFA5F" w14:textId="77777777" w:rsidR="007514C1" w:rsidRPr="004528A7" w:rsidRDefault="007514C1" w:rsidP="00FA59DD">
            <w:pPr>
              <w:spacing w:line="256" w:lineRule="auto"/>
              <w:jc w:val="center"/>
              <w:rPr>
                <w:rFonts w:ascii="Arial Narrow" w:hAnsi="Arial Narrow" w:cs="Arial"/>
                <w:sz w:val="20"/>
                <w:szCs w:val="20"/>
                <w:lang w:eastAsia="en-US"/>
              </w:rPr>
            </w:pPr>
          </w:p>
          <w:p w14:paraId="268ABDB8" w14:textId="77777777" w:rsidR="007514C1" w:rsidRPr="004528A7" w:rsidRDefault="007514C1" w:rsidP="00FA59DD">
            <w:pPr>
              <w:spacing w:line="256" w:lineRule="auto"/>
              <w:jc w:val="center"/>
              <w:rPr>
                <w:rFonts w:ascii="Arial Narrow" w:hAnsi="Arial Narrow" w:cs="Arial"/>
                <w:b/>
                <w:sz w:val="20"/>
                <w:szCs w:val="20"/>
                <w:lang w:eastAsia="en-US"/>
              </w:rPr>
            </w:pPr>
            <w:r w:rsidRPr="004528A7">
              <w:rPr>
                <w:rFonts w:ascii="Arial Narrow" w:hAnsi="Arial Narrow" w:cs="Arial"/>
                <w:b/>
                <w:sz w:val="20"/>
                <w:szCs w:val="20"/>
                <w:lang w:eastAsia="en-US"/>
              </w:rPr>
              <w:t xml:space="preserve">delež lastništva v % </w:t>
            </w:r>
          </w:p>
        </w:tc>
      </w:tr>
      <w:tr w:rsidR="007514C1" w:rsidRPr="004528A7" w14:paraId="24B30E7F" w14:textId="77777777" w:rsidTr="00FA59DD">
        <w:tc>
          <w:tcPr>
            <w:tcW w:w="534" w:type="dxa"/>
            <w:tcBorders>
              <w:top w:val="single" w:sz="4" w:space="0" w:color="auto"/>
              <w:left w:val="single" w:sz="4" w:space="0" w:color="auto"/>
              <w:bottom w:val="single" w:sz="4" w:space="0" w:color="auto"/>
              <w:right w:val="single" w:sz="4" w:space="0" w:color="auto"/>
            </w:tcBorders>
          </w:tcPr>
          <w:p w14:paraId="291411C1" w14:textId="77777777" w:rsidR="007514C1" w:rsidRPr="004528A7" w:rsidRDefault="007514C1" w:rsidP="00FA59DD">
            <w:pPr>
              <w:spacing w:line="256" w:lineRule="auto"/>
              <w:jc w:val="center"/>
              <w:rPr>
                <w:rFonts w:ascii="Arial Narrow" w:hAnsi="Arial Narrow" w:cs="Arial"/>
                <w:sz w:val="20"/>
                <w:szCs w:val="20"/>
                <w:lang w:eastAsia="en-US"/>
              </w:rPr>
            </w:pPr>
          </w:p>
          <w:p w14:paraId="01F9D1FD" w14:textId="77777777" w:rsidR="007514C1" w:rsidRPr="004528A7" w:rsidRDefault="007514C1" w:rsidP="00FA59DD">
            <w:pPr>
              <w:spacing w:line="256" w:lineRule="auto"/>
              <w:jc w:val="center"/>
              <w:rPr>
                <w:rFonts w:ascii="Arial Narrow" w:hAnsi="Arial Narrow" w:cs="Arial"/>
                <w:sz w:val="20"/>
                <w:szCs w:val="20"/>
                <w:lang w:eastAsia="en-US"/>
              </w:rPr>
            </w:pPr>
            <w:r w:rsidRPr="004528A7">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7F98537" w14:textId="77777777" w:rsidR="007514C1" w:rsidRPr="004528A7" w:rsidRDefault="007514C1" w:rsidP="00FA59DD">
            <w:pPr>
              <w:spacing w:line="256" w:lineRule="auto"/>
              <w:jc w:val="center"/>
              <w:rPr>
                <w:rFonts w:ascii="Arial Narrow" w:hAnsi="Arial Narrow" w:cs="Arial"/>
                <w:sz w:val="20"/>
                <w:szCs w:val="20"/>
                <w:lang w:eastAsia="en-US"/>
              </w:rPr>
            </w:pPr>
          </w:p>
          <w:p w14:paraId="6A78728F" w14:textId="77777777" w:rsidR="007514C1" w:rsidRPr="004528A7" w:rsidRDefault="007514C1" w:rsidP="00FA59D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9CFD827" w14:textId="77777777" w:rsidR="007514C1" w:rsidRPr="004528A7" w:rsidRDefault="007514C1" w:rsidP="00FA59D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5A421D7" w14:textId="77777777" w:rsidR="007514C1" w:rsidRPr="004528A7" w:rsidRDefault="007514C1" w:rsidP="00FA59DD">
            <w:pPr>
              <w:spacing w:line="256" w:lineRule="auto"/>
              <w:jc w:val="center"/>
              <w:rPr>
                <w:rFonts w:ascii="Arial Narrow" w:hAnsi="Arial Narrow" w:cs="Arial"/>
                <w:sz w:val="20"/>
                <w:szCs w:val="20"/>
                <w:lang w:eastAsia="en-US"/>
              </w:rPr>
            </w:pPr>
          </w:p>
        </w:tc>
      </w:tr>
      <w:tr w:rsidR="007514C1" w:rsidRPr="004528A7" w14:paraId="16DF1330" w14:textId="77777777" w:rsidTr="00FA59DD">
        <w:tc>
          <w:tcPr>
            <w:tcW w:w="534" w:type="dxa"/>
            <w:tcBorders>
              <w:top w:val="single" w:sz="4" w:space="0" w:color="auto"/>
              <w:left w:val="single" w:sz="4" w:space="0" w:color="auto"/>
              <w:bottom w:val="single" w:sz="4" w:space="0" w:color="auto"/>
              <w:right w:val="single" w:sz="4" w:space="0" w:color="auto"/>
            </w:tcBorders>
          </w:tcPr>
          <w:p w14:paraId="043FEC5E" w14:textId="77777777" w:rsidR="007514C1" w:rsidRPr="004528A7" w:rsidRDefault="007514C1" w:rsidP="00FA59DD">
            <w:pPr>
              <w:spacing w:line="256" w:lineRule="auto"/>
              <w:jc w:val="center"/>
              <w:rPr>
                <w:rFonts w:ascii="Arial Narrow" w:hAnsi="Arial Narrow" w:cs="Arial"/>
                <w:sz w:val="20"/>
                <w:szCs w:val="20"/>
                <w:lang w:eastAsia="en-US"/>
              </w:rPr>
            </w:pPr>
          </w:p>
          <w:p w14:paraId="235B778A" w14:textId="77777777" w:rsidR="007514C1" w:rsidRPr="004528A7" w:rsidRDefault="007514C1" w:rsidP="00FA59DD">
            <w:pPr>
              <w:spacing w:line="256" w:lineRule="auto"/>
              <w:jc w:val="center"/>
              <w:rPr>
                <w:rFonts w:ascii="Arial Narrow" w:hAnsi="Arial Narrow" w:cs="Arial"/>
                <w:sz w:val="20"/>
                <w:szCs w:val="20"/>
                <w:lang w:eastAsia="en-US"/>
              </w:rPr>
            </w:pPr>
            <w:r w:rsidRPr="004528A7">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705B51D" w14:textId="77777777" w:rsidR="007514C1" w:rsidRPr="004528A7" w:rsidRDefault="007514C1" w:rsidP="00FA59DD">
            <w:pPr>
              <w:spacing w:line="256" w:lineRule="auto"/>
              <w:jc w:val="center"/>
              <w:rPr>
                <w:rFonts w:ascii="Arial Narrow" w:hAnsi="Arial Narrow" w:cs="Arial"/>
                <w:sz w:val="20"/>
                <w:szCs w:val="20"/>
                <w:lang w:eastAsia="en-US"/>
              </w:rPr>
            </w:pPr>
          </w:p>
          <w:p w14:paraId="0101D40F" w14:textId="77777777" w:rsidR="007514C1" w:rsidRPr="004528A7" w:rsidRDefault="007514C1" w:rsidP="00FA59D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E30F19B" w14:textId="77777777" w:rsidR="007514C1" w:rsidRPr="004528A7" w:rsidRDefault="007514C1" w:rsidP="00FA59D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6B19CF3" w14:textId="77777777" w:rsidR="007514C1" w:rsidRPr="004528A7" w:rsidRDefault="007514C1" w:rsidP="00FA59DD">
            <w:pPr>
              <w:spacing w:line="256" w:lineRule="auto"/>
              <w:jc w:val="center"/>
              <w:rPr>
                <w:rFonts w:ascii="Arial Narrow" w:hAnsi="Arial Narrow" w:cs="Arial"/>
                <w:sz w:val="20"/>
                <w:szCs w:val="20"/>
                <w:lang w:eastAsia="en-US"/>
              </w:rPr>
            </w:pPr>
          </w:p>
        </w:tc>
      </w:tr>
      <w:tr w:rsidR="007514C1" w:rsidRPr="004528A7" w14:paraId="7C9C665E" w14:textId="77777777" w:rsidTr="00FA59DD">
        <w:tc>
          <w:tcPr>
            <w:tcW w:w="534" w:type="dxa"/>
            <w:tcBorders>
              <w:top w:val="single" w:sz="4" w:space="0" w:color="auto"/>
              <w:left w:val="single" w:sz="4" w:space="0" w:color="auto"/>
              <w:bottom w:val="single" w:sz="4" w:space="0" w:color="auto"/>
              <w:right w:val="single" w:sz="4" w:space="0" w:color="auto"/>
            </w:tcBorders>
          </w:tcPr>
          <w:p w14:paraId="06EFC420" w14:textId="77777777" w:rsidR="007514C1" w:rsidRPr="004528A7" w:rsidRDefault="007514C1" w:rsidP="00FA59DD">
            <w:pPr>
              <w:spacing w:line="256" w:lineRule="auto"/>
              <w:jc w:val="center"/>
              <w:rPr>
                <w:rFonts w:ascii="Arial Narrow" w:hAnsi="Arial Narrow" w:cs="Arial"/>
                <w:sz w:val="20"/>
                <w:szCs w:val="20"/>
                <w:lang w:eastAsia="en-US"/>
              </w:rPr>
            </w:pPr>
          </w:p>
          <w:p w14:paraId="3743AF21" w14:textId="77777777" w:rsidR="007514C1" w:rsidRPr="004528A7" w:rsidRDefault="007514C1" w:rsidP="00FA59DD">
            <w:pPr>
              <w:spacing w:line="256" w:lineRule="auto"/>
              <w:jc w:val="center"/>
              <w:rPr>
                <w:rFonts w:ascii="Arial Narrow" w:hAnsi="Arial Narrow" w:cs="Arial"/>
                <w:sz w:val="20"/>
                <w:szCs w:val="20"/>
                <w:lang w:eastAsia="en-US"/>
              </w:rPr>
            </w:pPr>
            <w:r w:rsidRPr="004528A7">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AA264F9" w14:textId="77777777" w:rsidR="007514C1" w:rsidRPr="004528A7" w:rsidRDefault="007514C1" w:rsidP="00FA59D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3087216" w14:textId="77777777" w:rsidR="007514C1" w:rsidRPr="004528A7" w:rsidRDefault="007514C1" w:rsidP="00FA59D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60D705C" w14:textId="77777777" w:rsidR="007514C1" w:rsidRPr="004528A7" w:rsidRDefault="007514C1" w:rsidP="00FA59DD">
            <w:pPr>
              <w:spacing w:line="256" w:lineRule="auto"/>
              <w:jc w:val="center"/>
              <w:rPr>
                <w:rFonts w:ascii="Arial Narrow" w:hAnsi="Arial Narrow" w:cs="Arial"/>
                <w:sz w:val="20"/>
                <w:szCs w:val="20"/>
                <w:lang w:eastAsia="en-US"/>
              </w:rPr>
            </w:pPr>
          </w:p>
        </w:tc>
      </w:tr>
    </w:tbl>
    <w:p w14:paraId="1710191D" w14:textId="77777777" w:rsidR="007514C1" w:rsidRPr="004528A7" w:rsidRDefault="007514C1" w:rsidP="007514C1">
      <w:pPr>
        <w:rPr>
          <w:rFonts w:ascii="Arial Narrow" w:hAnsi="Arial Narrow" w:cs="Arial"/>
          <w:sz w:val="20"/>
          <w:szCs w:val="20"/>
        </w:rPr>
      </w:pPr>
    </w:p>
    <w:p w14:paraId="5FA035D7" w14:textId="77777777" w:rsidR="007514C1" w:rsidRPr="004528A7" w:rsidRDefault="007514C1" w:rsidP="007514C1">
      <w:pPr>
        <w:rPr>
          <w:rFonts w:ascii="Arial Narrow" w:hAnsi="Arial Narrow" w:cs="Arial"/>
          <w:sz w:val="20"/>
          <w:szCs w:val="20"/>
        </w:rPr>
      </w:pPr>
      <w:r w:rsidRPr="004528A7">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7514C1" w:rsidRPr="004528A7" w14:paraId="79869B1B" w14:textId="77777777" w:rsidTr="00FA59DD">
        <w:tc>
          <w:tcPr>
            <w:tcW w:w="534" w:type="dxa"/>
            <w:tcBorders>
              <w:top w:val="single" w:sz="4" w:space="0" w:color="auto"/>
              <w:left w:val="single" w:sz="4" w:space="0" w:color="auto"/>
              <w:bottom w:val="single" w:sz="4" w:space="0" w:color="auto"/>
              <w:right w:val="single" w:sz="4" w:space="0" w:color="auto"/>
            </w:tcBorders>
          </w:tcPr>
          <w:p w14:paraId="203E5DD0" w14:textId="77777777" w:rsidR="007514C1" w:rsidRPr="004528A7" w:rsidRDefault="007514C1" w:rsidP="00FA59D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3A1ACD6" w14:textId="77777777" w:rsidR="007514C1" w:rsidRPr="004528A7" w:rsidRDefault="007514C1" w:rsidP="00FA59DD">
            <w:pPr>
              <w:spacing w:line="256" w:lineRule="auto"/>
              <w:jc w:val="center"/>
              <w:rPr>
                <w:rFonts w:ascii="Arial Narrow" w:hAnsi="Arial Narrow" w:cs="Arial"/>
                <w:sz w:val="20"/>
                <w:szCs w:val="20"/>
                <w:lang w:eastAsia="en-US"/>
              </w:rPr>
            </w:pPr>
          </w:p>
          <w:p w14:paraId="3C705107" w14:textId="77777777" w:rsidR="007514C1" w:rsidRPr="004528A7" w:rsidRDefault="007514C1" w:rsidP="00FA59DD">
            <w:pPr>
              <w:spacing w:line="256" w:lineRule="auto"/>
              <w:jc w:val="center"/>
              <w:rPr>
                <w:rFonts w:ascii="Arial Narrow" w:hAnsi="Arial Narrow" w:cs="Arial"/>
                <w:b/>
                <w:sz w:val="20"/>
                <w:szCs w:val="20"/>
                <w:lang w:eastAsia="en-US"/>
              </w:rPr>
            </w:pPr>
            <w:r w:rsidRPr="004528A7">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3BE157BA" w14:textId="77777777" w:rsidR="007514C1" w:rsidRPr="004528A7" w:rsidRDefault="007514C1" w:rsidP="00FA59DD">
            <w:pPr>
              <w:spacing w:line="256" w:lineRule="auto"/>
              <w:jc w:val="center"/>
              <w:rPr>
                <w:rFonts w:ascii="Arial Narrow" w:hAnsi="Arial Narrow" w:cs="Arial"/>
                <w:sz w:val="20"/>
                <w:szCs w:val="20"/>
                <w:lang w:eastAsia="en-US"/>
              </w:rPr>
            </w:pPr>
          </w:p>
          <w:p w14:paraId="4EEF60C6" w14:textId="77777777" w:rsidR="007514C1" w:rsidRPr="004528A7" w:rsidRDefault="007514C1" w:rsidP="00FA59DD">
            <w:pPr>
              <w:spacing w:line="256" w:lineRule="auto"/>
              <w:jc w:val="center"/>
              <w:rPr>
                <w:rFonts w:ascii="Arial Narrow" w:hAnsi="Arial Narrow" w:cs="Arial"/>
                <w:b/>
                <w:sz w:val="20"/>
                <w:szCs w:val="20"/>
                <w:lang w:eastAsia="en-US"/>
              </w:rPr>
            </w:pPr>
            <w:r w:rsidRPr="004528A7">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0605C7A" w14:textId="77777777" w:rsidR="007514C1" w:rsidRPr="004528A7" w:rsidRDefault="007514C1" w:rsidP="00FA59DD">
            <w:pPr>
              <w:spacing w:line="256" w:lineRule="auto"/>
              <w:jc w:val="center"/>
              <w:rPr>
                <w:rFonts w:ascii="Arial Narrow" w:hAnsi="Arial Narrow" w:cs="Arial"/>
                <w:sz w:val="20"/>
                <w:szCs w:val="20"/>
                <w:lang w:eastAsia="en-US"/>
              </w:rPr>
            </w:pPr>
          </w:p>
          <w:p w14:paraId="1BC89847" w14:textId="77777777" w:rsidR="007514C1" w:rsidRPr="004528A7" w:rsidRDefault="007514C1" w:rsidP="00FA59DD">
            <w:pPr>
              <w:spacing w:line="256" w:lineRule="auto"/>
              <w:jc w:val="center"/>
              <w:rPr>
                <w:rFonts w:ascii="Arial Narrow" w:hAnsi="Arial Narrow" w:cs="Arial"/>
                <w:b/>
                <w:sz w:val="20"/>
                <w:szCs w:val="20"/>
                <w:lang w:eastAsia="en-US"/>
              </w:rPr>
            </w:pPr>
            <w:r w:rsidRPr="004528A7">
              <w:rPr>
                <w:rFonts w:ascii="Arial Narrow" w:hAnsi="Arial Narrow" w:cs="Arial"/>
                <w:b/>
                <w:sz w:val="20"/>
                <w:szCs w:val="20"/>
                <w:lang w:eastAsia="en-US"/>
              </w:rPr>
              <w:t xml:space="preserve">matična številka </w:t>
            </w:r>
          </w:p>
        </w:tc>
      </w:tr>
      <w:tr w:rsidR="007514C1" w:rsidRPr="004528A7" w14:paraId="5B5CF2EA" w14:textId="77777777" w:rsidTr="00FA59DD">
        <w:tc>
          <w:tcPr>
            <w:tcW w:w="534" w:type="dxa"/>
            <w:tcBorders>
              <w:top w:val="single" w:sz="4" w:space="0" w:color="auto"/>
              <w:left w:val="single" w:sz="4" w:space="0" w:color="auto"/>
              <w:bottom w:val="single" w:sz="4" w:space="0" w:color="auto"/>
              <w:right w:val="single" w:sz="4" w:space="0" w:color="auto"/>
            </w:tcBorders>
          </w:tcPr>
          <w:p w14:paraId="3BF9474E" w14:textId="77777777" w:rsidR="007514C1" w:rsidRPr="004528A7" w:rsidRDefault="007514C1" w:rsidP="00FA59DD">
            <w:pPr>
              <w:spacing w:line="256" w:lineRule="auto"/>
              <w:jc w:val="center"/>
              <w:rPr>
                <w:rFonts w:ascii="Arial Narrow" w:hAnsi="Arial Narrow" w:cs="Arial"/>
                <w:sz w:val="20"/>
                <w:szCs w:val="20"/>
                <w:lang w:eastAsia="en-US"/>
              </w:rPr>
            </w:pPr>
          </w:p>
          <w:p w14:paraId="653155C6" w14:textId="77777777" w:rsidR="007514C1" w:rsidRPr="004528A7" w:rsidRDefault="007514C1" w:rsidP="00FA59DD">
            <w:pPr>
              <w:spacing w:line="256" w:lineRule="auto"/>
              <w:jc w:val="center"/>
              <w:rPr>
                <w:rFonts w:ascii="Arial Narrow" w:hAnsi="Arial Narrow" w:cs="Arial"/>
                <w:sz w:val="20"/>
                <w:szCs w:val="20"/>
                <w:lang w:eastAsia="en-US"/>
              </w:rPr>
            </w:pPr>
            <w:r w:rsidRPr="004528A7">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0B46FFC" w14:textId="77777777" w:rsidR="007514C1" w:rsidRPr="004528A7" w:rsidRDefault="007514C1" w:rsidP="00FA59DD">
            <w:pPr>
              <w:spacing w:line="256" w:lineRule="auto"/>
              <w:jc w:val="center"/>
              <w:rPr>
                <w:rFonts w:ascii="Arial Narrow" w:hAnsi="Arial Narrow" w:cs="Arial"/>
                <w:sz w:val="20"/>
                <w:szCs w:val="20"/>
                <w:lang w:eastAsia="en-US"/>
              </w:rPr>
            </w:pPr>
          </w:p>
          <w:p w14:paraId="1538F556" w14:textId="77777777" w:rsidR="007514C1" w:rsidRPr="004528A7" w:rsidRDefault="007514C1" w:rsidP="00FA59D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5288F1A" w14:textId="77777777" w:rsidR="007514C1" w:rsidRPr="004528A7" w:rsidRDefault="007514C1" w:rsidP="00FA59D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006AE63" w14:textId="77777777" w:rsidR="007514C1" w:rsidRPr="004528A7" w:rsidRDefault="007514C1" w:rsidP="00FA59DD">
            <w:pPr>
              <w:spacing w:line="256" w:lineRule="auto"/>
              <w:jc w:val="center"/>
              <w:rPr>
                <w:rFonts w:ascii="Arial Narrow" w:hAnsi="Arial Narrow" w:cs="Arial"/>
                <w:sz w:val="20"/>
                <w:szCs w:val="20"/>
                <w:lang w:eastAsia="en-US"/>
              </w:rPr>
            </w:pPr>
          </w:p>
        </w:tc>
      </w:tr>
      <w:tr w:rsidR="007514C1" w:rsidRPr="004528A7" w14:paraId="3830CED9" w14:textId="77777777" w:rsidTr="00FA59DD">
        <w:tc>
          <w:tcPr>
            <w:tcW w:w="534" w:type="dxa"/>
            <w:tcBorders>
              <w:top w:val="single" w:sz="4" w:space="0" w:color="auto"/>
              <w:left w:val="single" w:sz="4" w:space="0" w:color="auto"/>
              <w:bottom w:val="single" w:sz="4" w:space="0" w:color="auto"/>
              <w:right w:val="single" w:sz="4" w:space="0" w:color="auto"/>
            </w:tcBorders>
          </w:tcPr>
          <w:p w14:paraId="17DFEAE1" w14:textId="77777777" w:rsidR="007514C1" w:rsidRPr="004528A7" w:rsidRDefault="007514C1" w:rsidP="00FA59DD">
            <w:pPr>
              <w:spacing w:line="256" w:lineRule="auto"/>
              <w:jc w:val="center"/>
              <w:rPr>
                <w:rFonts w:ascii="Arial Narrow" w:hAnsi="Arial Narrow" w:cs="Arial"/>
                <w:sz w:val="20"/>
                <w:szCs w:val="20"/>
                <w:lang w:eastAsia="en-US"/>
              </w:rPr>
            </w:pPr>
          </w:p>
          <w:p w14:paraId="0442747C" w14:textId="77777777" w:rsidR="007514C1" w:rsidRPr="004528A7" w:rsidRDefault="007514C1" w:rsidP="00FA59DD">
            <w:pPr>
              <w:spacing w:line="256" w:lineRule="auto"/>
              <w:jc w:val="center"/>
              <w:rPr>
                <w:rFonts w:ascii="Arial Narrow" w:hAnsi="Arial Narrow" w:cs="Arial"/>
                <w:sz w:val="20"/>
                <w:szCs w:val="20"/>
                <w:lang w:eastAsia="en-US"/>
              </w:rPr>
            </w:pPr>
            <w:r w:rsidRPr="004528A7">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47B7C1D" w14:textId="77777777" w:rsidR="007514C1" w:rsidRPr="004528A7" w:rsidRDefault="007514C1" w:rsidP="00FA59DD">
            <w:pPr>
              <w:spacing w:line="256" w:lineRule="auto"/>
              <w:jc w:val="center"/>
              <w:rPr>
                <w:rFonts w:ascii="Arial Narrow" w:hAnsi="Arial Narrow" w:cs="Arial"/>
                <w:sz w:val="20"/>
                <w:szCs w:val="20"/>
                <w:lang w:eastAsia="en-US"/>
              </w:rPr>
            </w:pPr>
          </w:p>
          <w:p w14:paraId="10550774" w14:textId="77777777" w:rsidR="007514C1" w:rsidRPr="004528A7" w:rsidRDefault="007514C1" w:rsidP="00FA59D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90BB958" w14:textId="77777777" w:rsidR="007514C1" w:rsidRPr="004528A7" w:rsidRDefault="007514C1" w:rsidP="00FA59D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1D23465" w14:textId="77777777" w:rsidR="007514C1" w:rsidRPr="004528A7" w:rsidRDefault="007514C1" w:rsidP="00FA59DD">
            <w:pPr>
              <w:spacing w:line="256" w:lineRule="auto"/>
              <w:jc w:val="center"/>
              <w:rPr>
                <w:rFonts w:ascii="Arial Narrow" w:hAnsi="Arial Narrow" w:cs="Arial"/>
                <w:sz w:val="20"/>
                <w:szCs w:val="20"/>
                <w:lang w:eastAsia="en-US"/>
              </w:rPr>
            </w:pPr>
          </w:p>
        </w:tc>
      </w:tr>
      <w:tr w:rsidR="007514C1" w:rsidRPr="004528A7" w14:paraId="6E8E5113" w14:textId="77777777" w:rsidTr="00FA59DD">
        <w:tc>
          <w:tcPr>
            <w:tcW w:w="534" w:type="dxa"/>
            <w:tcBorders>
              <w:top w:val="single" w:sz="4" w:space="0" w:color="auto"/>
              <w:left w:val="single" w:sz="4" w:space="0" w:color="auto"/>
              <w:bottom w:val="single" w:sz="4" w:space="0" w:color="auto"/>
              <w:right w:val="single" w:sz="4" w:space="0" w:color="auto"/>
            </w:tcBorders>
          </w:tcPr>
          <w:p w14:paraId="437C3199" w14:textId="77777777" w:rsidR="007514C1" w:rsidRPr="004528A7" w:rsidRDefault="007514C1" w:rsidP="00FA59DD">
            <w:pPr>
              <w:spacing w:line="256" w:lineRule="auto"/>
              <w:jc w:val="center"/>
              <w:rPr>
                <w:rFonts w:ascii="Arial Narrow" w:hAnsi="Arial Narrow" w:cs="Arial"/>
                <w:sz w:val="20"/>
                <w:szCs w:val="20"/>
                <w:lang w:eastAsia="en-US"/>
              </w:rPr>
            </w:pPr>
          </w:p>
          <w:p w14:paraId="0E87A176" w14:textId="77777777" w:rsidR="007514C1" w:rsidRPr="004528A7" w:rsidRDefault="007514C1" w:rsidP="00FA59DD">
            <w:pPr>
              <w:spacing w:line="256" w:lineRule="auto"/>
              <w:jc w:val="center"/>
              <w:rPr>
                <w:rFonts w:ascii="Arial Narrow" w:hAnsi="Arial Narrow" w:cs="Arial"/>
                <w:sz w:val="20"/>
                <w:szCs w:val="20"/>
                <w:lang w:eastAsia="en-US"/>
              </w:rPr>
            </w:pPr>
            <w:r w:rsidRPr="004528A7">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449EE68" w14:textId="77777777" w:rsidR="007514C1" w:rsidRPr="004528A7" w:rsidRDefault="007514C1" w:rsidP="00FA59D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34BCAA6" w14:textId="77777777" w:rsidR="007514C1" w:rsidRPr="004528A7" w:rsidRDefault="007514C1" w:rsidP="00FA59D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DAA04FE" w14:textId="77777777" w:rsidR="007514C1" w:rsidRPr="004528A7" w:rsidRDefault="007514C1" w:rsidP="00FA59DD">
            <w:pPr>
              <w:spacing w:line="256" w:lineRule="auto"/>
              <w:jc w:val="center"/>
              <w:rPr>
                <w:rFonts w:ascii="Arial Narrow" w:hAnsi="Arial Narrow" w:cs="Arial"/>
                <w:sz w:val="20"/>
                <w:szCs w:val="20"/>
                <w:lang w:eastAsia="en-US"/>
              </w:rPr>
            </w:pPr>
          </w:p>
        </w:tc>
      </w:tr>
    </w:tbl>
    <w:p w14:paraId="64C926B5" w14:textId="77777777" w:rsidR="007514C1" w:rsidRPr="004528A7" w:rsidRDefault="007514C1" w:rsidP="007514C1">
      <w:pPr>
        <w:rPr>
          <w:rFonts w:ascii="Arial Narrow" w:hAnsi="Arial Narrow" w:cs="Arial"/>
          <w:b/>
          <w:i/>
          <w:sz w:val="20"/>
          <w:szCs w:val="20"/>
        </w:rPr>
      </w:pPr>
    </w:p>
    <w:p w14:paraId="13DEE1AC" w14:textId="77777777" w:rsidR="007514C1" w:rsidRPr="004528A7" w:rsidRDefault="007514C1" w:rsidP="007514C1">
      <w:pPr>
        <w:rPr>
          <w:rFonts w:ascii="Arial Narrow" w:hAnsi="Arial Narrow" w:cs="Arial"/>
          <w:b/>
          <w:i/>
          <w:sz w:val="20"/>
          <w:szCs w:val="20"/>
        </w:rPr>
      </w:pPr>
      <w:r w:rsidRPr="004528A7">
        <w:rPr>
          <w:rFonts w:ascii="Arial Narrow" w:hAnsi="Arial Narrow" w:cs="Arial"/>
          <w:b/>
          <w:i/>
          <w:sz w:val="20"/>
          <w:szCs w:val="20"/>
        </w:rPr>
        <w:t>OP: če ponudnik ne izpolni zgornje tabele se šteje, da ponudnik izjavlja, da nima povezanih družb.</w:t>
      </w:r>
    </w:p>
    <w:p w14:paraId="688436E2" w14:textId="77777777" w:rsidR="007514C1" w:rsidRPr="004528A7" w:rsidRDefault="007514C1" w:rsidP="007514C1">
      <w:pPr>
        <w:jc w:val="both"/>
        <w:rPr>
          <w:rFonts w:ascii="Arial Narrow" w:hAnsi="Arial Narrow" w:cs="Arial"/>
          <w:b/>
          <w:i/>
          <w:sz w:val="20"/>
          <w:szCs w:val="20"/>
        </w:rPr>
      </w:pPr>
      <w:r w:rsidRPr="004528A7">
        <w:rPr>
          <w:rFonts w:ascii="Arial Narrow" w:hAnsi="Arial Narrow" w:cs="Arial"/>
          <w:b/>
          <w:i/>
          <w:sz w:val="20"/>
          <w:szCs w:val="20"/>
        </w:rPr>
        <w:t>Izbrani ponudnik lahko zgoraj zahtevane podatke predloži že v svoji ponudbi oz. v roku 8. dneh po prejemu poziva naročnika.</w:t>
      </w:r>
    </w:p>
    <w:p w14:paraId="333A6D2B" w14:textId="77777777" w:rsidR="007514C1" w:rsidRPr="004528A7" w:rsidRDefault="007514C1" w:rsidP="007514C1">
      <w:pPr>
        <w:jc w:val="both"/>
        <w:rPr>
          <w:rFonts w:ascii="Arial Narrow" w:hAnsi="Arial Narrow" w:cs="Arial"/>
          <w:b/>
          <w:i/>
          <w:sz w:val="20"/>
          <w:szCs w:val="20"/>
        </w:rPr>
      </w:pPr>
      <w:r w:rsidRPr="004528A7">
        <w:rPr>
          <w:rFonts w:ascii="Arial Narrow" w:hAnsi="Arial Narrow" w:cs="Arial"/>
          <w:b/>
          <w:i/>
          <w:sz w:val="20"/>
          <w:szCs w:val="20"/>
        </w:rPr>
        <w:t>V primeru, da ponudnik nastopa s partnerji mora biti izjava predložena tudi zanje.</w:t>
      </w:r>
    </w:p>
    <w:p w14:paraId="637AE821" w14:textId="77777777" w:rsidR="007514C1" w:rsidRPr="004528A7" w:rsidRDefault="007514C1" w:rsidP="007514C1">
      <w:pPr>
        <w:jc w:val="both"/>
        <w:rPr>
          <w:rFonts w:ascii="Arial Narrow" w:hAnsi="Arial Narrow" w:cs="Arial"/>
          <w:b/>
          <w:i/>
          <w:sz w:val="20"/>
          <w:szCs w:val="20"/>
        </w:rPr>
      </w:pPr>
      <w:r w:rsidRPr="004528A7">
        <w:rPr>
          <w:rFonts w:ascii="Arial Narrow" w:hAnsi="Arial Narrow" w:cs="Arial"/>
          <w:b/>
          <w:i/>
          <w:sz w:val="20"/>
          <w:szCs w:val="20"/>
        </w:rPr>
        <w:t>Če je v ponudbi predložena lažna izjava oz. so navedeni podatki o dejstvih neresnični, je pogodba nična.</w:t>
      </w:r>
    </w:p>
    <w:p w14:paraId="40ED3BFE" w14:textId="1E11D235" w:rsidR="007514C1" w:rsidRPr="004528A7" w:rsidRDefault="007514C1" w:rsidP="006A76BA">
      <w:pPr>
        <w:jc w:val="both"/>
        <w:rPr>
          <w:rFonts w:ascii="Arial Narrow" w:hAnsi="Arial Narrow" w:cs="Arial"/>
          <w:b/>
          <w:i/>
          <w:sz w:val="20"/>
          <w:szCs w:val="20"/>
        </w:rPr>
      </w:pPr>
      <w:r w:rsidRPr="004528A7">
        <w:rPr>
          <w:rFonts w:ascii="Arial Narrow" w:hAnsi="Arial Narrow" w:cs="Arial"/>
          <w:b/>
          <w:i/>
          <w:sz w:val="20"/>
          <w:szCs w:val="20"/>
        </w:rPr>
        <w:t>Spodaj podpisani izjavljam, da so zgoraj navedeni podatki resnični in ustrezajo dejanskemu stanju.</w:t>
      </w:r>
    </w:p>
    <w:p w14:paraId="2CB9F28D" w14:textId="77777777" w:rsidR="006A76BA" w:rsidRPr="004528A7" w:rsidRDefault="006A76BA" w:rsidP="006A76BA">
      <w:pPr>
        <w:jc w:val="both"/>
        <w:rPr>
          <w:rFonts w:ascii="Arial Narrow" w:hAnsi="Arial Narrow" w:cs="Arial"/>
          <w:b/>
          <w:i/>
          <w:sz w:val="20"/>
          <w:szCs w:val="20"/>
        </w:rPr>
      </w:pPr>
    </w:p>
    <w:p w14:paraId="3BC534B0" w14:textId="191D8F5E" w:rsidR="006A76BA" w:rsidRPr="004528A7" w:rsidRDefault="006A76BA" w:rsidP="006A76BA">
      <w:pPr>
        <w:tabs>
          <w:tab w:val="left" w:pos="567"/>
        </w:tabs>
        <w:jc w:val="both"/>
        <w:rPr>
          <w:rFonts w:ascii="Arial Narrow" w:hAnsi="Arial Narrow" w:cs="Arial"/>
        </w:rPr>
      </w:pPr>
      <w:r w:rsidRPr="004528A7">
        <w:rPr>
          <w:rFonts w:ascii="Arial Narrow" w:hAnsi="Arial Narrow" w:cs="Arial"/>
        </w:rPr>
        <w:t xml:space="preserve">                                                                Žig in  podpis zakonitega zastopnika/pooblaščene osebe </w:t>
      </w:r>
    </w:p>
    <w:p w14:paraId="178309D9" w14:textId="77777777" w:rsidR="006A76BA" w:rsidRPr="004528A7" w:rsidRDefault="006A76BA" w:rsidP="006A76BA">
      <w:pPr>
        <w:ind w:left="4200" w:firstLine="600"/>
        <w:jc w:val="both"/>
        <w:rPr>
          <w:rFonts w:ascii="Arial Narrow" w:hAnsi="Arial Narrow" w:cs="Arial"/>
        </w:rPr>
      </w:pPr>
      <w:r w:rsidRPr="004528A7">
        <w:rPr>
          <w:rFonts w:ascii="Arial Narrow" w:hAnsi="Arial Narrow" w:cs="Arial"/>
        </w:rPr>
        <w:t xml:space="preserve">            ponudnika:          ________________________________</w:t>
      </w:r>
    </w:p>
    <w:p w14:paraId="682345DB" w14:textId="77777777" w:rsidR="003A1C32" w:rsidRPr="004528A7" w:rsidRDefault="003A1C32" w:rsidP="003A1C32">
      <w:pPr>
        <w:pBdr>
          <w:top w:val="single" w:sz="4" w:space="1" w:color="auto"/>
          <w:left w:val="single" w:sz="4" w:space="0" w:color="auto"/>
          <w:bottom w:val="single" w:sz="4" w:space="1" w:color="auto"/>
          <w:right w:val="single" w:sz="4" w:space="4" w:color="auto"/>
        </w:pBdr>
        <w:rPr>
          <w:rFonts w:ascii="Arial Narrow" w:hAnsi="Arial Narrow"/>
          <w:b/>
          <w:bCs/>
          <w:sz w:val="22"/>
          <w:szCs w:val="22"/>
        </w:rPr>
        <w:sectPr w:rsidR="003A1C32" w:rsidRPr="004528A7" w:rsidSect="00D849CC">
          <w:pgSz w:w="11906" w:h="16838" w:code="9"/>
          <w:pgMar w:top="1417" w:right="1417" w:bottom="1417" w:left="1417" w:header="851" w:footer="454" w:gutter="0"/>
          <w:cols w:space="708"/>
          <w:titlePg/>
          <w:docGrid w:linePitch="360"/>
        </w:sectPr>
      </w:pPr>
    </w:p>
    <w:p w14:paraId="43C874DB" w14:textId="77777777" w:rsidR="004C77BE" w:rsidRPr="00F14571" w:rsidRDefault="004C77BE" w:rsidP="004C77BE">
      <w:pPr>
        <w:spacing w:line="276" w:lineRule="auto"/>
        <w:rPr>
          <w:rFonts w:ascii="Arial Narrow" w:eastAsiaTheme="minorEastAsia" w:hAnsi="Arial Narrow"/>
          <w:b/>
          <w:caps/>
          <w:u w:val="single"/>
        </w:rPr>
      </w:pPr>
      <w:r w:rsidRPr="00F14571">
        <w:rPr>
          <w:rFonts w:ascii="Arial Narrow" w:eastAsiaTheme="minorEastAsia" w:hAnsi="Arial Narrow"/>
          <w:b/>
          <w:caps/>
          <w:u w:val="single"/>
        </w:rPr>
        <w:lastRenderedPageBreak/>
        <w:t>IZJAVA (</w:t>
      </w:r>
      <w:r w:rsidRPr="00F14571">
        <w:rPr>
          <w:rFonts w:ascii="Arial Narrow" w:eastAsiaTheme="minorEastAsia" w:hAnsi="Arial Narrow"/>
          <w:b/>
          <w:u w:val="single"/>
        </w:rPr>
        <w:t xml:space="preserve">po </w:t>
      </w:r>
      <w:r w:rsidRPr="00F14571">
        <w:rPr>
          <w:rFonts w:ascii="Arial Narrow" w:eastAsiaTheme="minorEastAsia" w:hAnsi="Arial Narrow"/>
          <w:b/>
          <w:caps/>
          <w:u w:val="single"/>
        </w:rPr>
        <w:t xml:space="preserve">35. </w:t>
      </w:r>
      <w:r w:rsidRPr="00F14571">
        <w:rPr>
          <w:rFonts w:ascii="Arial Narrow" w:eastAsiaTheme="minorEastAsia" w:hAnsi="Arial Narrow"/>
          <w:b/>
          <w:u w:val="single"/>
        </w:rPr>
        <w:t xml:space="preserve">členu </w:t>
      </w:r>
      <w:proofErr w:type="spellStart"/>
      <w:r w:rsidRPr="00F14571">
        <w:rPr>
          <w:rFonts w:ascii="Arial Narrow" w:eastAsiaTheme="minorEastAsia" w:hAnsi="Arial Narrow"/>
          <w:b/>
          <w:caps/>
          <w:u w:val="single"/>
        </w:rPr>
        <w:t>ZI</w:t>
      </w:r>
      <w:r w:rsidRPr="00F14571">
        <w:rPr>
          <w:rFonts w:ascii="Arial Narrow" w:eastAsiaTheme="minorEastAsia" w:hAnsi="Arial Narrow"/>
          <w:b/>
          <w:u w:val="single"/>
        </w:rPr>
        <w:t>nt</w:t>
      </w:r>
      <w:r w:rsidRPr="00F14571">
        <w:rPr>
          <w:rFonts w:ascii="Arial Narrow" w:eastAsiaTheme="minorEastAsia" w:hAnsi="Arial Narrow"/>
          <w:b/>
          <w:caps/>
          <w:u w:val="single"/>
        </w:rPr>
        <w:t>PK</w:t>
      </w:r>
      <w:proofErr w:type="spellEnd"/>
      <w:r w:rsidRPr="00F14571">
        <w:rPr>
          <w:rFonts w:ascii="Arial Narrow" w:eastAsiaTheme="minorEastAsia" w:hAnsi="Arial Narrow"/>
          <w:b/>
          <w:caps/>
          <w:u w:val="single"/>
        </w:rPr>
        <w:t>)</w:t>
      </w:r>
    </w:p>
    <w:p w14:paraId="7C37D52A" w14:textId="77777777" w:rsidR="004C77BE" w:rsidRPr="00FE21C5" w:rsidRDefault="004C77BE" w:rsidP="004C77BE">
      <w:pPr>
        <w:spacing w:line="276" w:lineRule="auto"/>
        <w:jc w:val="both"/>
        <w:rPr>
          <w:rFonts w:ascii="Arial Narrow" w:eastAsiaTheme="minorEastAsia" w:hAnsi="Arial Narrow" w:cs="Arial"/>
        </w:rPr>
      </w:pPr>
    </w:p>
    <w:p w14:paraId="04F9A3C6" w14:textId="77777777" w:rsidR="004C77BE" w:rsidRPr="00FE21C5" w:rsidRDefault="004C77BE" w:rsidP="004C77BE">
      <w:pPr>
        <w:spacing w:line="276" w:lineRule="auto"/>
        <w:jc w:val="both"/>
        <w:rPr>
          <w:rFonts w:ascii="Arial Narrow" w:eastAsiaTheme="minorEastAsia" w:hAnsi="Arial Narrow" w:cs="Arial"/>
        </w:rPr>
      </w:pPr>
      <w:r w:rsidRPr="00FE21C5">
        <w:rPr>
          <w:rFonts w:ascii="Arial Narrow" w:eastAsiaTheme="minorEastAsia" w:hAnsi="Arial Narrow" w:cs="Arial"/>
        </w:rPr>
        <w:t xml:space="preserve">Gospodarski subjekt lahko izjavo na podlagi petega odstavka 35. člena </w:t>
      </w:r>
      <w:proofErr w:type="spellStart"/>
      <w:r w:rsidRPr="00FE21C5">
        <w:rPr>
          <w:rFonts w:ascii="Arial Narrow" w:eastAsiaTheme="minorEastAsia" w:hAnsi="Arial Narrow" w:cs="Arial"/>
        </w:rPr>
        <w:t>ZIntPK</w:t>
      </w:r>
      <w:proofErr w:type="spellEnd"/>
      <w:r w:rsidRPr="00FE21C5">
        <w:rPr>
          <w:rFonts w:ascii="Arial Narrow" w:eastAsiaTheme="minorEastAsia" w:hAnsi="Arial Narrow" w:cs="Arial"/>
        </w:rPr>
        <w:t xml:space="preserve"> predloži tudi na drugem oz. lastnem obrazcu, v kolikor so iz slednjega razvidni vsi zahtevani podatki.</w:t>
      </w:r>
    </w:p>
    <w:p w14:paraId="780C8B9D" w14:textId="77777777" w:rsidR="004C77BE" w:rsidRPr="00FE21C5" w:rsidRDefault="004C77BE" w:rsidP="004C77BE">
      <w:pPr>
        <w:jc w:val="both"/>
        <w:rPr>
          <w:rFonts w:ascii="Arial Narrow" w:hAnsi="Arial Narrow" w:cs="Calibri"/>
        </w:rPr>
      </w:pPr>
    </w:p>
    <w:p w14:paraId="1454F814" w14:textId="77777777" w:rsidR="004C77BE" w:rsidRPr="00FE21C5" w:rsidRDefault="004C77BE" w:rsidP="004C77BE">
      <w:pPr>
        <w:spacing w:line="276" w:lineRule="auto"/>
        <w:ind w:left="284"/>
        <w:jc w:val="both"/>
        <w:rPr>
          <w:rFonts w:ascii="Arial Narrow" w:eastAsiaTheme="minorEastAsia" w:hAnsi="Arial Narrow"/>
        </w:rPr>
      </w:pPr>
    </w:p>
    <w:p w14:paraId="1ABDDC6D" w14:textId="77777777" w:rsidR="004C77BE" w:rsidRPr="00FE21C5" w:rsidRDefault="004C77BE" w:rsidP="004C77BE">
      <w:pPr>
        <w:spacing w:line="276" w:lineRule="auto"/>
        <w:ind w:left="284"/>
        <w:jc w:val="both"/>
        <w:rPr>
          <w:rFonts w:ascii="Arial Narrow" w:eastAsiaTheme="minorEastAsia" w:hAnsi="Arial Narrow"/>
        </w:rPr>
      </w:pPr>
    </w:p>
    <w:p w14:paraId="00BE0E2E" w14:textId="77777777" w:rsidR="004C77BE" w:rsidRPr="00FE21C5" w:rsidRDefault="004C77BE" w:rsidP="004C77BE">
      <w:pPr>
        <w:jc w:val="both"/>
        <w:rPr>
          <w:rFonts w:ascii="Arial Narrow" w:hAnsi="Arial Narrow" w:cs="Calibri"/>
        </w:rPr>
      </w:pPr>
      <w:r w:rsidRPr="00FE21C5">
        <w:rPr>
          <w:rFonts w:ascii="Arial Narrow" w:hAnsi="Arial Narrow" w:cs="Calibri"/>
        </w:rPr>
        <w:t xml:space="preserve">Spodaj podpisani izjavljamo, da z naročnikom nismo povezani na način, določen v prvem odstavku 35. člena </w:t>
      </w:r>
      <w:proofErr w:type="spellStart"/>
      <w:r w:rsidRPr="00FE21C5">
        <w:rPr>
          <w:rFonts w:ascii="Arial Narrow" w:hAnsi="Arial Narrow" w:cs="Calibri"/>
        </w:rPr>
        <w:t>ZIntPK</w:t>
      </w:r>
      <w:proofErr w:type="spellEnd"/>
      <w:r w:rsidRPr="00FE21C5">
        <w:rPr>
          <w:rFonts w:ascii="Arial Narrow" w:hAnsi="Arial Narrow" w:cs="Calibri"/>
        </w:rPr>
        <w:t xml:space="preserve">.   </w:t>
      </w:r>
    </w:p>
    <w:p w14:paraId="1632A041" w14:textId="77777777" w:rsidR="004C77BE" w:rsidRPr="00FE21C5" w:rsidRDefault="004C77BE" w:rsidP="004C77BE">
      <w:pPr>
        <w:jc w:val="both"/>
        <w:rPr>
          <w:rFonts w:ascii="Arial Narrow" w:hAnsi="Arial Narrow"/>
        </w:rPr>
      </w:pPr>
    </w:p>
    <w:p w14:paraId="2F3A912B" w14:textId="77777777" w:rsidR="004C77BE" w:rsidRPr="00FE21C5" w:rsidRDefault="004C77BE" w:rsidP="004C77BE">
      <w:pPr>
        <w:jc w:val="both"/>
        <w:rPr>
          <w:rFonts w:ascii="Arial Narrow" w:hAnsi="Arial Narrow"/>
        </w:rPr>
      </w:pPr>
    </w:p>
    <w:p w14:paraId="74DFDC66" w14:textId="77777777" w:rsidR="004C77BE" w:rsidRPr="00FE21C5" w:rsidRDefault="004C77BE" w:rsidP="004C77BE">
      <w:pPr>
        <w:jc w:val="both"/>
        <w:rPr>
          <w:rFonts w:ascii="Arial Narrow" w:hAnsi="Arial Narrow"/>
        </w:rPr>
      </w:pPr>
    </w:p>
    <w:p w14:paraId="4B1718F9" w14:textId="77777777" w:rsidR="004C77BE" w:rsidRPr="00FE21C5" w:rsidRDefault="004C77BE" w:rsidP="004C77BE">
      <w:pPr>
        <w:jc w:val="both"/>
        <w:rPr>
          <w:rFonts w:ascii="Arial Narrow" w:hAnsi="Arial Narrow"/>
          <w:b/>
          <w:u w:val="single"/>
        </w:rPr>
      </w:pPr>
      <w:r w:rsidRPr="00FE21C5">
        <w:rPr>
          <w:rFonts w:ascii="Arial Narrow" w:hAnsi="Arial Narrow"/>
          <w:b/>
          <w:u w:val="single"/>
        </w:rPr>
        <w:t xml:space="preserve">1. odstavek 35. člena </w:t>
      </w:r>
      <w:proofErr w:type="spellStart"/>
      <w:r w:rsidRPr="00FE21C5">
        <w:rPr>
          <w:rFonts w:ascii="Arial Narrow" w:hAnsi="Arial Narrow"/>
          <w:b/>
          <w:u w:val="single"/>
        </w:rPr>
        <w:t>ZIntPK</w:t>
      </w:r>
      <w:proofErr w:type="spellEnd"/>
      <w:r w:rsidRPr="00FE21C5">
        <w:rPr>
          <w:rFonts w:ascii="Arial Narrow" w:hAnsi="Arial Narrow"/>
          <w:b/>
          <w:u w:val="single"/>
        </w:rPr>
        <w:t>:</w:t>
      </w:r>
    </w:p>
    <w:p w14:paraId="5025D781" w14:textId="77777777" w:rsidR="004C77BE" w:rsidRPr="00FE21C5" w:rsidRDefault="004C77BE" w:rsidP="004C77BE">
      <w:pPr>
        <w:ind w:left="360"/>
        <w:jc w:val="both"/>
        <w:rPr>
          <w:rFonts w:ascii="Arial Narrow" w:eastAsiaTheme="minorHAnsi" w:hAnsi="Arial Narrow" w:cs="Calibri"/>
          <w:i/>
          <w:lang w:eastAsia="en-US"/>
        </w:rPr>
      </w:pPr>
      <w:r w:rsidRPr="00FE21C5">
        <w:rPr>
          <w:rFonts w:ascii="Arial Narrow" w:eastAsiaTheme="minorHAnsi" w:hAnsi="Arial Narrow"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C961E7" w14:textId="77777777" w:rsidR="004C77BE" w:rsidRPr="00FE21C5" w:rsidRDefault="004C77BE" w:rsidP="003772E6">
      <w:pPr>
        <w:numPr>
          <w:ilvl w:val="0"/>
          <w:numId w:val="52"/>
        </w:numPr>
        <w:rPr>
          <w:rFonts w:ascii="Arial Narrow" w:eastAsiaTheme="minorHAnsi" w:hAnsi="Arial Narrow" w:cs="Calibri"/>
          <w:i/>
          <w:lang w:eastAsia="en-US"/>
        </w:rPr>
      </w:pPr>
      <w:r w:rsidRPr="00FE21C5">
        <w:rPr>
          <w:rFonts w:ascii="Arial Narrow" w:eastAsiaTheme="minorHAnsi" w:hAnsi="Arial Narrow" w:cs="Calibri"/>
          <w:i/>
          <w:lang w:eastAsia="en-US"/>
        </w:rPr>
        <w:t>udeležen kot poslovodja, član poslovodstva ali zakoniti zastopnik ali</w:t>
      </w:r>
    </w:p>
    <w:p w14:paraId="06BDC64B" w14:textId="77777777" w:rsidR="004C77BE" w:rsidRPr="00FE21C5" w:rsidRDefault="004C77BE" w:rsidP="003772E6">
      <w:pPr>
        <w:numPr>
          <w:ilvl w:val="0"/>
          <w:numId w:val="52"/>
        </w:numPr>
        <w:rPr>
          <w:rFonts w:ascii="Arial Narrow" w:eastAsiaTheme="minorHAnsi" w:hAnsi="Arial Narrow" w:cs="Calibri"/>
          <w:i/>
          <w:lang w:eastAsia="en-US"/>
        </w:rPr>
      </w:pPr>
      <w:r w:rsidRPr="00FE21C5">
        <w:rPr>
          <w:rFonts w:ascii="Arial Narrow" w:eastAsiaTheme="minorHAnsi" w:hAnsi="Arial Narrow" w:cs="Calibri"/>
          <w:i/>
          <w:lang w:eastAsia="en-US"/>
        </w:rPr>
        <w:t>neposredno ali prek drugih pravnih oseb v več kot pet odstotnem deležu udeležen pri ustanoviteljskih pravicah, upravljanju ali kapitalu.</w:t>
      </w:r>
    </w:p>
    <w:p w14:paraId="396CE9E3" w14:textId="77777777" w:rsidR="004C77BE" w:rsidRPr="00FE21C5" w:rsidRDefault="004C77BE" w:rsidP="004C77BE">
      <w:pPr>
        <w:rPr>
          <w:rFonts w:ascii="Arial Narrow" w:hAnsi="Arial Narrow"/>
        </w:rPr>
      </w:pPr>
    </w:p>
    <w:p w14:paraId="22557D9D" w14:textId="77777777" w:rsidR="004C77BE" w:rsidRPr="00FE21C5" w:rsidRDefault="004C77BE" w:rsidP="004C77BE">
      <w:pPr>
        <w:spacing w:line="276" w:lineRule="auto"/>
        <w:ind w:left="284"/>
        <w:jc w:val="both"/>
        <w:rPr>
          <w:rFonts w:ascii="Arial Narrow" w:eastAsiaTheme="minorEastAsia" w:hAnsi="Arial Narrow"/>
        </w:rPr>
      </w:pPr>
    </w:p>
    <w:p w14:paraId="44C0A2D6" w14:textId="77777777" w:rsidR="004C77BE" w:rsidRPr="00FE21C5" w:rsidRDefault="004C77BE" w:rsidP="004C77BE">
      <w:pPr>
        <w:spacing w:line="276" w:lineRule="auto"/>
        <w:ind w:left="284"/>
        <w:jc w:val="both"/>
        <w:rPr>
          <w:rFonts w:ascii="Arial Narrow" w:eastAsiaTheme="minorEastAsia" w:hAnsi="Arial Narrow"/>
        </w:rPr>
      </w:pPr>
    </w:p>
    <w:p w14:paraId="2D33CB6D" w14:textId="77777777" w:rsidR="004C77BE" w:rsidRPr="00FE21C5" w:rsidRDefault="004C77BE" w:rsidP="004C77BE">
      <w:pPr>
        <w:rPr>
          <w:rFonts w:ascii="Arial Narrow" w:hAnsi="Arial Narrow" w:cs="Arial"/>
        </w:rPr>
      </w:pPr>
      <w:r w:rsidRPr="00FE21C5">
        <w:rPr>
          <w:rFonts w:ascii="Arial Narrow" w:hAnsi="Arial Narrow" w:cs="Arial"/>
        </w:rPr>
        <w:t xml:space="preserve">Datum: </w:t>
      </w:r>
    </w:p>
    <w:p w14:paraId="370FECB7" w14:textId="77777777" w:rsidR="004C77BE" w:rsidRPr="00FE21C5" w:rsidRDefault="004C77BE" w:rsidP="004C77BE">
      <w:pPr>
        <w:rPr>
          <w:rFonts w:ascii="Arial Narrow" w:hAnsi="Arial Narrow" w:cs="Arial"/>
        </w:rPr>
      </w:pPr>
    </w:p>
    <w:p w14:paraId="16E26CE8" w14:textId="77777777" w:rsidR="004C77BE" w:rsidRDefault="004C77BE" w:rsidP="004C77BE">
      <w:pPr>
        <w:rPr>
          <w:rFonts w:ascii="Arial Narrow" w:hAnsi="Arial Narrow" w:cs="Arial"/>
        </w:rPr>
      </w:pPr>
    </w:p>
    <w:p w14:paraId="78F8F355" w14:textId="77777777" w:rsidR="004C77BE" w:rsidRPr="00FE21C5" w:rsidRDefault="004C77BE" w:rsidP="004C77BE">
      <w:pPr>
        <w:rPr>
          <w:rFonts w:ascii="Arial Narrow" w:hAnsi="Arial Narrow" w:cs="Arial"/>
        </w:rPr>
      </w:pPr>
      <w:r w:rsidRPr="00FE21C5">
        <w:rPr>
          <w:rFonts w:ascii="Arial Narrow" w:hAnsi="Arial Narrow" w:cs="Arial"/>
        </w:rPr>
        <w:t>Žig in podpis zakonitega zastopnika/pooblaščene osebe ponudnika:</w:t>
      </w:r>
    </w:p>
    <w:p w14:paraId="019BEF55" w14:textId="77777777" w:rsidR="004C77BE" w:rsidRPr="00FE21C5" w:rsidRDefault="004C77BE" w:rsidP="004C77BE">
      <w:pPr>
        <w:rPr>
          <w:rFonts w:ascii="Arial Narrow" w:hAnsi="Arial Narrow" w:cs="Arial"/>
        </w:rPr>
      </w:pPr>
    </w:p>
    <w:p w14:paraId="56392F46" w14:textId="77777777" w:rsidR="004C77BE" w:rsidRPr="00FE21C5" w:rsidRDefault="004C77BE" w:rsidP="004C77BE">
      <w:pPr>
        <w:rPr>
          <w:rFonts w:ascii="Arial Narrow" w:hAnsi="Arial Narrow"/>
        </w:rPr>
      </w:pPr>
    </w:p>
    <w:p w14:paraId="609FAD62" w14:textId="77777777" w:rsidR="003F0404" w:rsidRPr="00FE21C5" w:rsidRDefault="003F0404">
      <w:r w:rsidRPr="00FE21C5">
        <w:br w:type="page"/>
      </w:r>
    </w:p>
    <w:tbl>
      <w:tblPr>
        <w:tblW w:w="0" w:type="auto"/>
        <w:jc w:val="center"/>
        <w:tblLook w:val="01E0" w:firstRow="1" w:lastRow="1" w:firstColumn="1" w:lastColumn="1" w:noHBand="0" w:noVBand="0"/>
      </w:tblPr>
      <w:tblGrid>
        <w:gridCol w:w="9060"/>
      </w:tblGrid>
      <w:tr w:rsidR="000818F5" w:rsidRPr="004528A7" w14:paraId="0B529FBF" w14:textId="77777777" w:rsidTr="00FE21C5">
        <w:trPr>
          <w:jc w:val="center"/>
        </w:trPr>
        <w:tc>
          <w:tcPr>
            <w:tcW w:w="9060" w:type="dxa"/>
            <w:shd w:val="clear" w:color="auto" w:fill="auto"/>
            <w:hideMark/>
          </w:tcPr>
          <w:p w14:paraId="142D9EE5" w14:textId="77777777" w:rsidR="003F0404" w:rsidRPr="00FE21C5" w:rsidRDefault="003F0404" w:rsidP="00CD1D90">
            <w:pPr>
              <w:spacing w:line="256" w:lineRule="auto"/>
              <w:jc w:val="center"/>
              <w:rPr>
                <w:rFonts w:ascii="Arial Narrow" w:hAnsi="Arial Narrow" w:cs="Arial"/>
                <w:b/>
                <w:lang w:eastAsia="en-US"/>
              </w:rPr>
            </w:pPr>
          </w:p>
          <w:p w14:paraId="2C3BC072" w14:textId="14E2F8A7" w:rsidR="000818F5" w:rsidRPr="00FE21C5" w:rsidRDefault="004337E3" w:rsidP="00CD1D90">
            <w:pPr>
              <w:spacing w:line="256" w:lineRule="auto"/>
              <w:jc w:val="center"/>
              <w:rPr>
                <w:rFonts w:ascii="Arial Narrow" w:hAnsi="Arial Narrow" w:cs="Arial"/>
                <w:b/>
                <w:lang w:eastAsia="en-US"/>
              </w:rPr>
            </w:pPr>
            <w:r w:rsidRPr="00FE21C5">
              <w:rPr>
                <w:rFonts w:ascii="Arial Narrow" w:hAnsi="Arial Narrow" w:cs="Arial"/>
                <w:b/>
                <w:lang w:eastAsia="en-US"/>
              </w:rPr>
              <w:t xml:space="preserve">VZOREC POGODBE </w:t>
            </w:r>
          </w:p>
        </w:tc>
      </w:tr>
    </w:tbl>
    <w:p w14:paraId="7BC71D0D" w14:textId="77777777" w:rsidR="000818F5" w:rsidRPr="004528A7" w:rsidRDefault="000818F5" w:rsidP="000818F5">
      <w:pPr>
        <w:jc w:val="both"/>
        <w:rPr>
          <w:rFonts w:ascii="Arial Narrow" w:hAnsi="Arial Narrow" w:cs="Arial"/>
          <w:b/>
          <w:color w:val="0000FF"/>
          <w:sz w:val="22"/>
          <w:szCs w:val="22"/>
        </w:rPr>
      </w:pPr>
    </w:p>
    <w:p w14:paraId="20B2848B" w14:textId="77777777" w:rsidR="000818F5" w:rsidRDefault="000818F5" w:rsidP="000818F5">
      <w:pPr>
        <w:jc w:val="both"/>
        <w:rPr>
          <w:rFonts w:ascii="Arial Narrow" w:hAnsi="Arial Narrow" w:cs="Arial"/>
          <w:b/>
          <w:bCs/>
        </w:rPr>
      </w:pPr>
      <w:r w:rsidRPr="004528A7">
        <w:rPr>
          <w:rFonts w:ascii="Arial Narrow" w:hAnsi="Arial Narrow" w:cs="Arial"/>
          <w:b/>
          <w:color w:val="0000FF"/>
          <w:sz w:val="22"/>
          <w:szCs w:val="22"/>
        </w:rPr>
        <w:t>Opozorilo:</w:t>
      </w:r>
      <w:r w:rsidRPr="004528A7">
        <w:rPr>
          <w:rFonts w:ascii="Arial Narrow" w:hAnsi="Arial Narrow" w:cs="Arial"/>
          <w:b/>
          <w:sz w:val="22"/>
          <w:szCs w:val="22"/>
        </w:rPr>
        <w:t xml:space="preserve"> </w:t>
      </w:r>
      <w:r w:rsidRPr="004528A7">
        <w:rPr>
          <w:rFonts w:ascii="Arial Narrow" w:hAnsi="Arial Narrow" w:cs="Arial"/>
          <w:b/>
          <w:bCs/>
        </w:rPr>
        <w:t>Ponudnik mora izpolniti in priložiti ta ponudbeni obrazec in</w:t>
      </w:r>
      <w:r>
        <w:rPr>
          <w:rFonts w:ascii="Arial Narrow" w:hAnsi="Arial Narrow" w:cs="Arial"/>
          <w:b/>
          <w:bCs/>
        </w:rPr>
        <w:t xml:space="preserve"> bo podpisan hkrati s podpisom celotne ponudbene dokumentacije. </w:t>
      </w:r>
    </w:p>
    <w:p w14:paraId="7B93960B" w14:textId="77777777" w:rsidR="000818F5" w:rsidRDefault="000818F5" w:rsidP="006D0281">
      <w:pPr>
        <w:tabs>
          <w:tab w:val="left" w:pos="7380"/>
        </w:tabs>
        <w:ind w:right="83"/>
        <w:jc w:val="both"/>
        <w:rPr>
          <w:rFonts w:ascii="Arial Narrow" w:hAnsi="Arial Narrow"/>
          <w:b/>
          <w:iCs/>
          <w:bdr w:val="single" w:sz="4" w:space="0" w:color="auto"/>
        </w:rPr>
      </w:pPr>
    </w:p>
    <w:p w14:paraId="67F0241F" w14:textId="77777777" w:rsidR="000818F5" w:rsidRDefault="000818F5" w:rsidP="006D0281">
      <w:pPr>
        <w:tabs>
          <w:tab w:val="left" w:pos="7380"/>
        </w:tabs>
        <w:ind w:right="83"/>
        <w:jc w:val="both"/>
        <w:rPr>
          <w:rFonts w:ascii="Arial Narrow" w:hAnsi="Arial Narrow"/>
          <w:b/>
          <w:iCs/>
          <w:bdr w:val="single" w:sz="4" w:space="0" w:color="auto"/>
        </w:rPr>
      </w:pPr>
    </w:p>
    <w:p w14:paraId="02A6AA7C" w14:textId="77777777" w:rsidR="00947521" w:rsidRPr="00DD3875" w:rsidRDefault="00947521" w:rsidP="00947521">
      <w:pPr>
        <w:jc w:val="both"/>
        <w:rPr>
          <w:rFonts w:ascii="Arial Narrow" w:hAnsi="Arial Narrow"/>
          <w:b/>
          <w:bCs/>
          <w:sz w:val="22"/>
          <w:szCs w:val="22"/>
        </w:rPr>
      </w:pPr>
    </w:p>
    <w:p w14:paraId="4EE6F5C4" w14:textId="77777777" w:rsidR="00947521" w:rsidRPr="00DD3875" w:rsidRDefault="00947521" w:rsidP="00947521">
      <w:pPr>
        <w:jc w:val="center"/>
        <w:rPr>
          <w:rFonts w:ascii="Arial Narrow" w:hAnsi="Arial Narrow"/>
          <w:sz w:val="22"/>
          <w:szCs w:val="22"/>
        </w:rPr>
      </w:pPr>
      <w:r w:rsidRPr="00DD3875">
        <w:rPr>
          <w:rFonts w:ascii="Arial Narrow" w:hAnsi="Arial Narrow"/>
          <w:b/>
          <w:sz w:val="22"/>
          <w:szCs w:val="22"/>
        </w:rPr>
        <w:t>POGODBA</w:t>
      </w:r>
    </w:p>
    <w:p w14:paraId="0D6F4C2E" w14:textId="77777777" w:rsidR="00947521" w:rsidRPr="00DD3875" w:rsidRDefault="00947521" w:rsidP="00947521">
      <w:pPr>
        <w:jc w:val="both"/>
        <w:rPr>
          <w:rFonts w:ascii="Arial Narrow" w:hAnsi="Arial Narrow"/>
          <w:sz w:val="22"/>
          <w:szCs w:val="22"/>
        </w:rPr>
      </w:pPr>
    </w:p>
    <w:p w14:paraId="01CA4161" w14:textId="77777777" w:rsidR="00947521" w:rsidRPr="00DD3875" w:rsidRDefault="00947521" w:rsidP="00947521">
      <w:pPr>
        <w:jc w:val="both"/>
        <w:rPr>
          <w:rFonts w:ascii="Arial Narrow" w:hAnsi="Arial Narrow"/>
          <w:sz w:val="22"/>
          <w:szCs w:val="22"/>
        </w:rPr>
      </w:pPr>
    </w:p>
    <w:p w14:paraId="473AD059" w14:textId="77777777" w:rsidR="00947521" w:rsidRPr="00DD3875" w:rsidRDefault="00947521" w:rsidP="00947521">
      <w:pPr>
        <w:jc w:val="both"/>
        <w:rPr>
          <w:rFonts w:ascii="Arial Narrow" w:hAnsi="Arial Narrow"/>
          <w:sz w:val="22"/>
          <w:szCs w:val="22"/>
        </w:rPr>
      </w:pPr>
      <w:r w:rsidRPr="00DD3875">
        <w:rPr>
          <w:rFonts w:ascii="Arial Narrow" w:hAnsi="Arial Narrow"/>
          <w:b/>
          <w:bCs/>
          <w:iCs/>
          <w:sz w:val="22"/>
          <w:szCs w:val="22"/>
          <w:lang w:eastAsia="en-US"/>
        </w:rPr>
        <w:t>ki jo na podlagi javnega razpisa, objavljenega na Portalu javnih naročil,</w:t>
      </w:r>
      <w:r w:rsidR="00C32AC1">
        <w:rPr>
          <w:rFonts w:ascii="Arial Narrow" w:hAnsi="Arial Narrow"/>
          <w:b/>
          <w:bCs/>
          <w:iCs/>
          <w:sz w:val="22"/>
          <w:szCs w:val="22"/>
          <w:lang w:eastAsia="en-US"/>
        </w:rPr>
        <w:t xml:space="preserve"> </w:t>
      </w:r>
      <w:r w:rsidRPr="00DD3875">
        <w:rPr>
          <w:rFonts w:ascii="Arial Narrow" w:hAnsi="Arial Narrow"/>
          <w:b/>
          <w:bCs/>
          <w:iCs/>
          <w:sz w:val="22"/>
          <w:szCs w:val="22"/>
          <w:lang w:eastAsia="en-US"/>
        </w:rPr>
        <w:t>dne ______________, po</w:t>
      </w:r>
      <w:r w:rsidR="00C25E4E">
        <w:rPr>
          <w:rFonts w:ascii="Arial Narrow" w:hAnsi="Arial Narrow"/>
          <w:b/>
          <w:bCs/>
          <w:iCs/>
          <w:sz w:val="22"/>
          <w:szCs w:val="22"/>
          <w:lang w:eastAsia="en-US"/>
        </w:rPr>
        <w:t>d številko objave JN_______/</w:t>
      </w:r>
      <w:r w:rsidR="00C32AC1">
        <w:rPr>
          <w:rFonts w:ascii="Arial Narrow" w:hAnsi="Arial Narrow"/>
          <w:b/>
          <w:bCs/>
          <w:iCs/>
          <w:sz w:val="22"/>
          <w:szCs w:val="22"/>
          <w:lang w:eastAsia="en-US"/>
        </w:rPr>
        <w:t xml:space="preserve"> </w:t>
      </w:r>
      <w:r w:rsidRPr="00DD3875">
        <w:rPr>
          <w:rFonts w:ascii="Arial Narrow" w:hAnsi="Arial Narrow"/>
          <w:b/>
          <w:bCs/>
          <w:iCs/>
          <w:sz w:val="22"/>
          <w:szCs w:val="22"/>
          <w:lang w:eastAsia="en-US"/>
        </w:rPr>
        <w:t>in ponudbe številka _____________, z dne _____________, skleneta:</w:t>
      </w:r>
    </w:p>
    <w:p w14:paraId="3657C352" w14:textId="77777777" w:rsidR="00947521" w:rsidRPr="00DD3875" w:rsidRDefault="00947521" w:rsidP="00947521">
      <w:pPr>
        <w:jc w:val="both"/>
        <w:rPr>
          <w:rFonts w:ascii="Arial Narrow" w:hAnsi="Arial Narrow"/>
          <w:sz w:val="22"/>
          <w:szCs w:val="22"/>
        </w:rPr>
      </w:pPr>
    </w:p>
    <w:p w14:paraId="5FECFB3A" w14:textId="77777777" w:rsidR="00947521" w:rsidRPr="00DD3875" w:rsidRDefault="00947521" w:rsidP="00947521">
      <w:pPr>
        <w:jc w:val="both"/>
        <w:rPr>
          <w:rFonts w:ascii="Arial Narrow" w:hAnsi="Arial Narrow"/>
          <w:sz w:val="22"/>
          <w:szCs w:val="22"/>
        </w:rPr>
      </w:pPr>
    </w:p>
    <w:p w14:paraId="216EC321" w14:textId="77777777" w:rsidR="00947521" w:rsidRPr="00DD3875" w:rsidRDefault="00947521" w:rsidP="00947521">
      <w:pPr>
        <w:jc w:val="both"/>
        <w:rPr>
          <w:rFonts w:ascii="Arial Narrow" w:hAnsi="Arial Narrow"/>
          <w:sz w:val="22"/>
          <w:szCs w:val="22"/>
        </w:rPr>
      </w:pPr>
    </w:p>
    <w:tbl>
      <w:tblPr>
        <w:tblW w:w="0" w:type="auto"/>
        <w:tblLook w:val="01E0" w:firstRow="1" w:lastRow="1" w:firstColumn="1" w:lastColumn="1" w:noHBand="0" w:noVBand="0"/>
      </w:tblPr>
      <w:tblGrid>
        <w:gridCol w:w="1728"/>
        <w:gridCol w:w="6821"/>
      </w:tblGrid>
      <w:tr w:rsidR="00947521" w:rsidRPr="00FA588D" w14:paraId="3B4A6E18" w14:textId="77777777" w:rsidTr="00BB54C0">
        <w:tc>
          <w:tcPr>
            <w:tcW w:w="1728" w:type="dxa"/>
          </w:tcPr>
          <w:p w14:paraId="31408169" w14:textId="77777777" w:rsidR="00947521" w:rsidRPr="00FA588D" w:rsidRDefault="00947521" w:rsidP="00BB54C0">
            <w:pPr>
              <w:jc w:val="both"/>
              <w:rPr>
                <w:rFonts w:ascii="Arial Narrow" w:hAnsi="Arial Narrow"/>
                <w:sz w:val="22"/>
                <w:szCs w:val="22"/>
              </w:rPr>
            </w:pPr>
            <w:r w:rsidRPr="00FA588D">
              <w:rPr>
                <w:rFonts w:ascii="Arial Narrow" w:hAnsi="Arial Narrow"/>
                <w:b/>
                <w:sz w:val="22"/>
                <w:szCs w:val="22"/>
              </w:rPr>
              <w:t>NAROČNIK:</w:t>
            </w:r>
            <w:r w:rsidR="00C32AC1" w:rsidRPr="00FA588D">
              <w:rPr>
                <w:rFonts w:ascii="Arial Narrow" w:hAnsi="Arial Narrow"/>
                <w:b/>
                <w:sz w:val="22"/>
                <w:szCs w:val="22"/>
              </w:rPr>
              <w:t xml:space="preserve"> </w:t>
            </w:r>
            <w:r w:rsidRPr="00FA588D">
              <w:rPr>
                <w:rFonts w:ascii="Arial Narrow" w:hAnsi="Arial Narrow"/>
                <w:b/>
                <w:sz w:val="22"/>
                <w:szCs w:val="22"/>
              </w:rPr>
              <w:t xml:space="preserve">  </w:t>
            </w:r>
          </w:p>
        </w:tc>
        <w:tc>
          <w:tcPr>
            <w:tcW w:w="6821" w:type="dxa"/>
          </w:tcPr>
          <w:p w14:paraId="12B16A5F" w14:textId="35B9435D" w:rsidR="004A598D" w:rsidRPr="00FA588D" w:rsidRDefault="00947521" w:rsidP="00FA588D">
            <w:pPr>
              <w:tabs>
                <w:tab w:val="left" w:pos="1701"/>
              </w:tabs>
              <w:jc w:val="both"/>
              <w:rPr>
                <w:rFonts w:ascii="Arial Narrow" w:hAnsi="Arial Narrow"/>
                <w:sz w:val="22"/>
                <w:szCs w:val="22"/>
              </w:rPr>
            </w:pPr>
            <w:r w:rsidRPr="00FA588D">
              <w:rPr>
                <w:rFonts w:ascii="Arial Narrow" w:hAnsi="Arial Narrow"/>
                <w:b/>
                <w:sz w:val="22"/>
                <w:szCs w:val="22"/>
              </w:rPr>
              <w:t>UNIVERZITETNI KLINIČNI CENTER LJUBLJANA, Zaloška cesta</w:t>
            </w:r>
            <w:r w:rsidR="00C32AC1" w:rsidRPr="00FA588D">
              <w:rPr>
                <w:rFonts w:ascii="Arial Narrow" w:hAnsi="Arial Narrow"/>
                <w:b/>
                <w:sz w:val="22"/>
                <w:szCs w:val="22"/>
              </w:rPr>
              <w:t xml:space="preserve"> </w:t>
            </w:r>
            <w:r w:rsidRPr="00FA588D">
              <w:rPr>
                <w:rFonts w:ascii="Arial Narrow" w:hAnsi="Arial Narrow"/>
                <w:b/>
                <w:sz w:val="22"/>
                <w:szCs w:val="22"/>
              </w:rPr>
              <w:t xml:space="preserve">2, 1000 Ljubljana, </w:t>
            </w:r>
            <w:r w:rsidR="003F18E0" w:rsidRPr="00FA588D">
              <w:rPr>
                <w:rFonts w:ascii="Arial Narrow" w:hAnsi="Arial Narrow"/>
                <w:sz w:val="22"/>
                <w:szCs w:val="22"/>
              </w:rPr>
              <w:t xml:space="preserve">ki ga zastopa </w:t>
            </w:r>
            <w:r w:rsidR="00113F80" w:rsidRPr="00FA588D">
              <w:rPr>
                <w:rFonts w:ascii="Arial Narrow" w:hAnsi="Arial Narrow"/>
                <w:sz w:val="22"/>
                <w:szCs w:val="22"/>
              </w:rPr>
              <w:t>generaln</w:t>
            </w:r>
            <w:r w:rsidR="00864DAC" w:rsidRPr="00FA588D">
              <w:rPr>
                <w:rFonts w:ascii="Arial Narrow" w:hAnsi="Arial Narrow"/>
                <w:sz w:val="22"/>
                <w:szCs w:val="22"/>
              </w:rPr>
              <w:t>i</w:t>
            </w:r>
            <w:r w:rsidR="003F18E0" w:rsidRPr="00FA588D">
              <w:rPr>
                <w:rFonts w:ascii="Arial Narrow" w:hAnsi="Arial Narrow"/>
                <w:sz w:val="22"/>
                <w:szCs w:val="22"/>
              </w:rPr>
              <w:t xml:space="preserve"> </w:t>
            </w:r>
            <w:r w:rsidRPr="00FA588D">
              <w:rPr>
                <w:rFonts w:ascii="Arial Narrow" w:hAnsi="Arial Narrow"/>
                <w:sz w:val="22"/>
                <w:szCs w:val="22"/>
              </w:rPr>
              <w:t>direktor</w:t>
            </w:r>
            <w:r w:rsidR="00113F80" w:rsidRPr="00FA588D">
              <w:rPr>
                <w:rFonts w:ascii="Arial Narrow" w:hAnsi="Arial Narrow"/>
                <w:sz w:val="22"/>
                <w:szCs w:val="22"/>
              </w:rPr>
              <w:t xml:space="preserve"> </w:t>
            </w:r>
            <w:r w:rsidR="00FE7CA6">
              <w:rPr>
                <w:rFonts w:ascii="Arial Narrow" w:hAnsi="Arial Narrow"/>
                <w:sz w:val="22"/>
                <w:szCs w:val="22"/>
              </w:rPr>
              <w:t>Jože Golobič, univ. dipl. prav.</w:t>
            </w:r>
          </w:p>
        </w:tc>
      </w:tr>
    </w:tbl>
    <w:p w14:paraId="316E4F4F" w14:textId="77777777" w:rsidR="00947521" w:rsidRPr="00FA588D" w:rsidRDefault="00947521" w:rsidP="00947521">
      <w:pPr>
        <w:jc w:val="both"/>
        <w:rPr>
          <w:rFonts w:ascii="Arial Narrow" w:hAnsi="Arial Narrow"/>
          <w:sz w:val="22"/>
          <w:szCs w:val="22"/>
        </w:rPr>
      </w:pPr>
      <w:r w:rsidRPr="00FA588D">
        <w:rPr>
          <w:rFonts w:ascii="Arial Narrow" w:hAnsi="Arial Narrow"/>
          <w:sz w:val="22"/>
          <w:szCs w:val="22"/>
        </w:rPr>
        <w:t>(v nadaljevanju: naročnik)</w:t>
      </w:r>
    </w:p>
    <w:p w14:paraId="6FE55334" w14:textId="77777777" w:rsidR="00947521" w:rsidRPr="00DD3875" w:rsidRDefault="00947521" w:rsidP="00947521">
      <w:pPr>
        <w:jc w:val="both"/>
        <w:rPr>
          <w:rFonts w:ascii="Arial Narrow" w:hAnsi="Arial Narrow"/>
          <w:sz w:val="22"/>
          <w:szCs w:val="22"/>
        </w:rPr>
      </w:pPr>
      <w:r w:rsidRPr="00FA588D">
        <w:rPr>
          <w:rFonts w:ascii="Arial Narrow" w:hAnsi="Arial Narrow"/>
          <w:sz w:val="22"/>
          <w:szCs w:val="22"/>
        </w:rPr>
        <w:t>ID številka za DDV: SI52111776</w:t>
      </w:r>
    </w:p>
    <w:p w14:paraId="4BB5D2FF" w14:textId="77777777" w:rsidR="00947521" w:rsidRPr="00DD3875" w:rsidRDefault="00947521" w:rsidP="00947521">
      <w:pPr>
        <w:jc w:val="both"/>
        <w:rPr>
          <w:rFonts w:ascii="Arial Narrow" w:hAnsi="Arial Narrow"/>
          <w:sz w:val="22"/>
          <w:szCs w:val="22"/>
        </w:rPr>
      </w:pPr>
      <w:r w:rsidRPr="00DD3875">
        <w:rPr>
          <w:rFonts w:ascii="Arial Narrow" w:hAnsi="Arial Narrow"/>
          <w:sz w:val="22"/>
          <w:szCs w:val="22"/>
        </w:rPr>
        <w:t>Matična številka: 5057272</w:t>
      </w:r>
    </w:p>
    <w:p w14:paraId="196C6A10" w14:textId="77777777" w:rsidR="00947521" w:rsidRPr="00DD3875" w:rsidRDefault="00947521" w:rsidP="00947521">
      <w:pPr>
        <w:jc w:val="both"/>
        <w:rPr>
          <w:rFonts w:ascii="Arial Narrow" w:hAnsi="Arial Narrow"/>
          <w:sz w:val="22"/>
          <w:szCs w:val="22"/>
        </w:rPr>
      </w:pPr>
    </w:p>
    <w:p w14:paraId="6F2DB117" w14:textId="77777777" w:rsidR="00947521" w:rsidRPr="00DD3875" w:rsidRDefault="00947521" w:rsidP="00947521">
      <w:pPr>
        <w:jc w:val="both"/>
        <w:rPr>
          <w:rFonts w:ascii="Arial Narrow" w:hAnsi="Arial Narrow"/>
          <w:sz w:val="22"/>
          <w:szCs w:val="22"/>
        </w:rPr>
      </w:pPr>
      <w:r w:rsidRPr="00DD3875">
        <w:rPr>
          <w:rFonts w:ascii="Arial Narrow" w:hAnsi="Arial Narrow"/>
          <w:sz w:val="22"/>
          <w:szCs w:val="22"/>
        </w:rPr>
        <w:t xml:space="preserve">in   </w:t>
      </w:r>
    </w:p>
    <w:p w14:paraId="46EFB1EC" w14:textId="77777777" w:rsidR="00947521" w:rsidRPr="00DD3875" w:rsidRDefault="00947521" w:rsidP="00947521">
      <w:pPr>
        <w:jc w:val="both"/>
        <w:rPr>
          <w:rFonts w:ascii="Arial Narrow" w:hAnsi="Arial Narrow"/>
          <w:sz w:val="22"/>
          <w:szCs w:val="22"/>
        </w:rPr>
      </w:pPr>
    </w:p>
    <w:p w14:paraId="74897A3B" w14:textId="77777777" w:rsidR="00947521" w:rsidRPr="00DD3875" w:rsidRDefault="00947521" w:rsidP="00947521">
      <w:pPr>
        <w:jc w:val="both"/>
        <w:rPr>
          <w:rFonts w:ascii="Arial Narrow" w:hAnsi="Arial Narrow"/>
          <w:b/>
          <w:sz w:val="22"/>
          <w:szCs w:val="22"/>
        </w:rPr>
      </w:pPr>
      <w:r w:rsidRPr="00DD3875">
        <w:rPr>
          <w:rFonts w:ascii="Arial Narrow" w:hAnsi="Arial Narrow"/>
          <w:b/>
          <w:sz w:val="22"/>
          <w:szCs w:val="22"/>
        </w:rPr>
        <w:t xml:space="preserve">DOBAVITELJ: </w:t>
      </w:r>
    </w:p>
    <w:tbl>
      <w:tblPr>
        <w:tblW w:w="0" w:type="auto"/>
        <w:tblLayout w:type="fixed"/>
        <w:tblLook w:val="01E0" w:firstRow="1" w:lastRow="1" w:firstColumn="1" w:lastColumn="1" w:noHBand="0" w:noVBand="0"/>
      </w:tblPr>
      <w:tblGrid>
        <w:gridCol w:w="8568"/>
      </w:tblGrid>
      <w:tr w:rsidR="00947521" w:rsidRPr="00DD3875" w14:paraId="742AB527" w14:textId="77777777" w:rsidTr="00BB54C0">
        <w:tc>
          <w:tcPr>
            <w:tcW w:w="8568" w:type="dxa"/>
          </w:tcPr>
          <w:p w14:paraId="59231EEC" w14:textId="77777777" w:rsidR="00947521" w:rsidRPr="00DD3875" w:rsidRDefault="00947521" w:rsidP="00BB54C0">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___________________________________________________________________</w:t>
            </w:r>
          </w:p>
          <w:p w14:paraId="33661662" w14:textId="77777777" w:rsidR="00947521" w:rsidRPr="00DD3875" w:rsidRDefault="00947521" w:rsidP="00BB54C0">
            <w:pPr>
              <w:tabs>
                <w:tab w:val="left" w:pos="1701"/>
              </w:tabs>
              <w:jc w:val="both"/>
              <w:rPr>
                <w:rFonts w:ascii="Arial Narrow" w:hAnsi="Arial Narrow"/>
                <w:sz w:val="22"/>
                <w:szCs w:val="22"/>
              </w:rPr>
            </w:pPr>
          </w:p>
          <w:p w14:paraId="6E756E7D" w14:textId="77777777" w:rsidR="00947521" w:rsidRPr="00DD3875" w:rsidRDefault="00947521" w:rsidP="00BB54C0">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w:t>
            </w:r>
            <w:r w:rsidRPr="00DD3875">
              <w:rPr>
                <w:rFonts w:ascii="Arial Narrow" w:hAnsi="Arial Narrow"/>
                <w:b/>
                <w:sz w:val="22"/>
                <w:szCs w:val="22"/>
              </w:rPr>
              <w:t xml:space="preserve">, </w:t>
            </w:r>
            <w:r w:rsidRPr="00DD3875">
              <w:rPr>
                <w:rFonts w:ascii="Arial Narrow" w:hAnsi="Arial Narrow"/>
                <w:sz w:val="22"/>
                <w:szCs w:val="22"/>
              </w:rPr>
              <w:t xml:space="preserve">ki ga zastopa </w:t>
            </w:r>
          </w:p>
          <w:p w14:paraId="2A1C96CA" w14:textId="77777777" w:rsidR="00947521" w:rsidRPr="00DD3875" w:rsidRDefault="00947521" w:rsidP="00BB54C0">
            <w:pPr>
              <w:tabs>
                <w:tab w:val="left" w:pos="1701"/>
              </w:tabs>
              <w:jc w:val="both"/>
              <w:rPr>
                <w:rFonts w:ascii="Arial Narrow" w:hAnsi="Arial Narrow"/>
                <w:sz w:val="22"/>
                <w:szCs w:val="22"/>
              </w:rPr>
            </w:pPr>
          </w:p>
          <w:p w14:paraId="25D19415" w14:textId="77777777" w:rsidR="00947521" w:rsidRPr="00DD3875" w:rsidRDefault="00947521" w:rsidP="00C82999">
            <w:pPr>
              <w:tabs>
                <w:tab w:val="left" w:pos="1701"/>
              </w:tabs>
              <w:jc w:val="both"/>
              <w:rPr>
                <w:rFonts w:ascii="Arial Narrow" w:hAnsi="Arial Narrow"/>
                <w:sz w:val="22"/>
                <w:szCs w:val="22"/>
              </w:rPr>
            </w:pPr>
          </w:p>
        </w:tc>
      </w:tr>
    </w:tbl>
    <w:p w14:paraId="25749CF8" w14:textId="77777777" w:rsidR="00947521" w:rsidRPr="00DD3875" w:rsidRDefault="00947521" w:rsidP="00947521">
      <w:pPr>
        <w:jc w:val="both"/>
        <w:rPr>
          <w:rFonts w:ascii="Arial Narrow" w:hAnsi="Arial Narrow"/>
          <w:sz w:val="22"/>
          <w:szCs w:val="22"/>
        </w:rPr>
      </w:pPr>
      <w:r w:rsidRPr="00DD3875">
        <w:rPr>
          <w:rFonts w:ascii="Arial Narrow" w:hAnsi="Arial Narrow"/>
          <w:sz w:val="22"/>
          <w:szCs w:val="22"/>
        </w:rPr>
        <w:t>(v nadaljevanju: dobavitelj)</w:t>
      </w:r>
    </w:p>
    <w:p w14:paraId="05B69D0E" w14:textId="77777777" w:rsidR="00947521" w:rsidRPr="00DD3875" w:rsidRDefault="00947521" w:rsidP="00947521">
      <w:pPr>
        <w:jc w:val="both"/>
        <w:rPr>
          <w:rFonts w:ascii="Arial Narrow" w:hAnsi="Arial Narrow"/>
          <w:sz w:val="22"/>
          <w:szCs w:val="22"/>
        </w:rPr>
      </w:pPr>
      <w:r w:rsidRPr="00DD3875">
        <w:rPr>
          <w:rFonts w:ascii="Arial Narrow" w:hAnsi="Arial Narrow"/>
          <w:sz w:val="22"/>
          <w:szCs w:val="22"/>
        </w:rPr>
        <w:t>ID številka za DDV:</w:t>
      </w:r>
    </w:p>
    <w:p w14:paraId="49B3D616" w14:textId="77777777" w:rsidR="00947521" w:rsidRPr="00DD3875" w:rsidRDefault="00947521" w:rsidP="00947521">
      <w:pPr>
        <w:jc w:val="both"/>
        <w:rPr>
          <w:rFonts w:ascii="Arial Narrow" w:hAnsi="Arial Narrow"/>
          <w:sz w:val="22"/>
          <w:szCs w:val="22"/>
        </w:rPr>
      </w:pPr>
      <w:r w:rsidRPr="00DD3875">
        <w:rPr>
          <w:rFonts w:ascii="Arial Narrow" w:hAnsi="Arial Narrow"/>
          <w:sz w:val="22"/>
          <w:szCs w:val="22"/>
        </w:rPr>
        <w:t>Matična številka:</w:t>
      </w:r>
    </w:p>
    <w:p w14:paraId="1328E615" w14:textId="77777777" w:rsidR="00947521" w:rsidRPr="00DD3875" w:rsidRDefault="00947521" w:rsidP="00947521">
      <w:pPr>
        <w:jc w:val="both"/>
        <w:rPr>
          <w:rFonts w:ascii="Arial Narrow" w:hAnsi="Arial Narrow"/>
          <w:sz w:val="22"/>
          <w:szCs w:val="22"/>
        </w:rPr>
      </w:pPr>
    </w:p>
    <w:p w14:paraId="230F702C" w14:textId="77777777" w:rsidR="00947521" w:rsidRPr="00DD3875" w:rsidRDefault="00947521" w:rsidP="00947521">
      <w:pPr>
        <w:rPr>
          <w:rFonts w:ascii="Arial Narrow" w:hAnsi="Arial Narrow"/>
          <w:sz w:val="22"/>
          <w:szCs w:val="22"/>
        </w:rPr>
      </w:pPr>
    </w:p>
    <w:tbl>
      <w:tblPr>
        <w:tblW w:w="0" w:type="auto"/>
        <w:tblBorders>
          <w:insideH w:val="single" w:sz="4" w:space="0" w:color="auto"/>
        </w:tblBorders>
        <w:tblLook w:val="01E0" w:firstRow="1" w:lastRow="1" w:firstColumn="1" w:lastColumn="1" w:noHBand="0" w:noVBand="0"/>
      </w:tblPr>
      <w:tblGrid>
        <w:gridCol w:w="8981"/>
      </w:tblGrid>
      <w:tr w:rsidR="001B0A6A" w:rsidRPr="00DD3875" w14:paraId="3CA62143" w14:textId="77777777" w:rsidTr="00D122C2">
        <w:tc>
          <w:tcPr>
            <w:tcW w:w="1728" w:type="dxa"/>
            <w:hideMark/>
          </w:tcPr>
          <w:p w14:paraId="224F18D6" w14:textId="07E660BB" w:rsidR="001B0A6A" w:rsidRPr="000652F0" w:rsidRDefault="001B0A6A" w:rsidP="001B0A6A">
            <w:pPr>
              <w:rPr>
                <w:rFonts w:ascii="Arial Narrow" w:hAnsi="Arial Narrow"/>
                <w:b/>
                <w:sz w:val="22"/>
                <w:szCs w:val="22"/>
              </w:rPr>
            </w:pPr>
            <w:r w:rsidRPr="000652F0">
              <w:rPr>
                <w:rFonts w:ascii="Arial Narrow" w:hAnsi="Arial Narrow"/>
                <w:b/>
                <w:sz w:val="22"/>
                <w:szCs w:val="22"/>
              </w:rPr>
              <w:t xml:space="preserve">ZA PREDMET: </w:t>
            </w:r>
            <w:r w:rsidR="00235B76" w:rsidRPr="000652F0">
              <w:rPr>
                <w:rFonts w:ascii="Arial Narrow" w:hAnsi="Arial Narrow"/>
                <w:b/>
                <w:sz w:val="22"/>
                <w:szCs w:val="22"/>
              </w:rPr>
              <w:t xml:space="preserve">NAKUP </w:t>
            </w:r>
            <w:r w:rsidR="009C097F">
              <w:rPr>
                <w:rFonts w:ascii="Arial Narrow" w:hAnsi="Arial Narrow"/>
                <w:b/>
                <w:sz w:val="22"/>
                <w:szCs w:val="22"/>
              </w:rPr>
              <w:t>ŠTIRIH (4) REŠEVALNIH VOZIL ZA POTREBE REŠEVALNE POSTAJE</w:t>
            </w:r>
          </w:p>
          <w:p w14:paraId="4F787CD8" w14:textId="77777777" w:rsidR="001B0A6A" w:rsidRPr="000652F0" w:rsidRDefault="001B0A6A" w:rsidP="001B0A6A">
            <w:pPr>
              <w:rPr>
                <w:rFonts w:ascii="Arial Narrow" w:hAnsi="Arial Narrow"/>
                <w:b/>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1B0A6A" w:rsidRPr="000652F0" w14:paraId="4A05DCAE" w14:textId="77777777" w:rsidTr="001B0A6A">
              <w:tc>
                <w:tcPr>
                  <w:tcW w:w="5920" w:type="dxa"/>
                </w:tcPr>
                <w:p w14:paraId="5C5A3FA9" w14:textId="77777777" w:rsidR="001B0A6A" w:rsidRPr="000652F0" w:rsidRDefault="001B0A6A" w:rsidP="001B0A6A">
                  <w:pPr>
                    <w:tabs>
                      <w:tab w:val="center" w:pos="2852"/>
                    </w:tabs>
                    <w:rPr>
                      <w:rFonts w:ascii="Arial Narrow" w:hAnsi="Arial Narrow"/>
                      <w:b/>
                      <w:bCs/>
                      <w:sz w:val="22"/>
                      <w:szCs w:val="22"/>
                    </w:rPr>
                  </w:pPr>
                  <w:r w:rsidRPr="000652F0">
                    <w:rPr>
                      <w:rFonts w:ascii="Arial Narrow" w:hAnsi="Arial Narrow"/>
                      <w:b/>
                      <w:bCs/>
                      <w:sz w:val="22"/>
                      <w:szCs w:val="22"/>
                    </w:rPr>
                    <w:t xml:space="preserve">Naziv </w:t>
                  </w:r>
                  <w:r w:rsidRPr="000652F0">
                    <w:rPr>
                      <w:rFonts w:ascii="Arial Narrow" w:hAnsi="Arial Narrow"/>
                      <w:b/>
                      <w:bCs/>
                      <w:sz w:val="22"/>
                      <w:szCs w:val="22"/>
                    </w:rPr>
                    <w:tab/>
                  </w:r>
                </w:p>
              </w:tc>
              <w:tc>
                <w:tcPr>
                  <w:tcW w:w="2835" w:type="dxa"/>
                </w:tcPr>
                <w:p w14:paraId="0D492465" w14:textId="0C231C3B" w:rsidR="001B0A6A" w:rsidRPr="000652F0" w:rsidRDefault="001B0A6A" w:rsidP="001B0A6A">
                  <w:pPr>
                    <w:rPr>
                      <w:rFonts w:ascii="Arial Narrow" w:hAnsi="Arial Narrow"/>
                      <w:b/>
                      <w:bCs/>
                      <w:sz w:val="22"/>
                      <w:szCs w:val="22"/>
                    </w:rPr>
                  </w:pPr>
                  <w:r w:rsidRPr="000652F0">
                    <w:rPr>
                      <w:rFonts w:ascii="Arial Narrow" w:hAnsi="Arial Narrow"/>
                      <w:b/>
                      <w:bCs/>
                      <w:sz w:val="22"/>
                      <w:szCs w:val="22"/>
                    </w:rPr>
                    <w:t>KPV skupaj v EUR z DDV</w:t>
                  </w:r>
                </w:p>
              </w:tc>
            </w:tr>
            <w:tr w:rsidR="001B0A6A" w:rsidRPr="000652F0" w14:paraId="692047A7" w14:textId="77777777" w:rsidTr="001B0A6A">
              <w:tc>
                <w:tcPr>
                  <w:tcW w:w="5920" w:type="dxa"/>
                </w:tcPr>
                <w:p w14:paraId="5DEFDC92" w14:textId="77777777" w:rsidR="00E5047D" w:rsidRPr="000652F0" w:rsidRDefault="00E5047D" w:rsidP="00E5047D">
                  <w:pPr>
                    <w:rPr>
                      <w:rFonts w:ascii="Arial Narrow" w:hAnsi="Arial Narrow"/>
                      <w:b/>
                      <w:sz w:val="22"/>
                      <w:szCs w:val="22"/>
                    </w:rPr>
                  </w:pPr>
                  <w:r w:rsidRPr="000652F0">
                    <w:rPr>
                      <w:rFonts w:ascii="Arial Narrow" w:hAnsi="Arial Narrow"/>
                      <w:b/>
                      <w:sz w:val="22"/>
                      <w:szCs w:val="22"/>
                    </w:rPr>
                    <w:t>Sklop 1: Nujno reševalno v</w:t>
                  </w:r>
                  <w:r w:rsidR="00BE0028" w:rsidRPr="000652F0">
                    <w:rPr>
                      <w:rFonts w:ascii="Arial Narrow" w:hAnsi="Arial Narrow"/>
                      <w:b/>
                      <w:sz w:val="22"/>
                      <w:szCs w:val="22"/>
                    </w:rPr>
                    <w:t>ozilo modularne izvedbe</w:t>
                  </w:r>
                </w:p>
                <w:p w14:paraId="55EDB351" w14:textId="2B9917F8" w:rsidR="00E5047D" w:rsidRPr="000652F0" w:rsidRDefault="009C097F" w:rsidP="00E5047D">
                  <w:pPr>
                    <w:jc w:val="center"/>
                    <w:rPr>
                      <w:rFonts w:ascii="Arial Narrow" w:hAnsi="Arial Narrow"/>
                      <w:b/>
                      <w:sz w:val="22"/>
                      <w:szCs w:val="22"/>
                    </w:rPr>
                  </w:pPr>
                  <w:r>
                    <w:rPr>
                      <w:rFonts w:ascii="Arial Narrow" w:hAnsi="Arial Narrow"/>
                      <w:b/>
                      <w:sz w:val="22"/>
                      <w:szCs w:val="22"/>
                    </w:rPr>
                    <w:t xml:space="preserve">2 </w:t>
                  </w:r>
                  <w:proofErr w:type="spellStart"/>
                  <w:r w:rsidR="00E5047D" w:rsidRPr="000652F0">
                    <w:rPr>
                      <w:rFonts w:ascii="Arial Narrow" w:hAnsi="Arial Narrow"/>
                      <w:b/>
                      <w:sz w:val="22"/>
                      <w:szCs w:val="22"/>
                    </w:rPr>
                    <w:t>kpl</w:t>
                  </w:r>
                  <w:proofErr w:type="spellEnd"/>
                  <w:r w:rsidR="00E5047D" w:rsidRPr="000652F0">
                    <w:rPr>
                      <w:rFonts w:ascii="Arial Narrow" w:hAnsi="Arial Narrow"/>
                      <w:b/>
                      <w:sz w:val="22"/>
                      <w:szCs w:val="22"/>
                    </w:rPr>
                    <w:t>.</w:t>
                  </w:r>
                </w:p>
                <w:p w14:paraId="1B0501F2" w14:textId="77777777" w:rsidR="003F3B58" w:rsidRPr="000652F0" w:rsidRDefault="003F3B58" w:rsidP="00E5047D">
                  <w:pPr>
                    <w:rPr>
                      <w:rFonts w:ascii="Arial Narrow" w:hAnsi="Arial Narrow"/>
                      <w:b/>
                      <w:sz w:val="22"/>
                      <w:szCs w:val="22"/>
                    </w:rPr>
                  </w:pPr>
                </w:p>
              </w:tc>
              <w:tc>
                <w:tcPr>
                  <w:tcW w:w="2835" w:type="dxa"/>
                </w:tcPr>
                <w:p w14:paraId="2A285A63" w14:textId="77777777" w:rsidR="001B0A6A" w:rsidRPr="000652F0" w:rsidRDefault="001B0A6A" w:rsidP="001B0A6A">
                  <w:pPr>
                    <w:rPr>
                      <w:rFonts w:ascii="Arial Narrow" w:hAnsi="Arial Narrow"/>
                      <w:b/>
                      <w:bCs/>
                      <w:color w:val="FF0000"/>
                      <w:sz w:val="22"/>
                      <w:szCs w:val="22"/>
                    </w:rPr>
                  </w:pPr>
                </w:p>
              </w:tc>
            </w:tr>
            <w:tr w:rsidR="00E5047D" w:rsidRPr="000652F0" w14:paraId="0CC77251" w14:textId="77777777" w:rsidTr="001B0A6A">
              <w:tc>
                <w:tcPr>
                  <w:tcW w:w="5920" w:type="dxa"/>
                </w:tcPr>
                <w:p w14:paraId="1669BAA5" w14:textId="77777777" w:rsidR="00E5047D" w:rsidRPr="000652F0" w:rsidRDefault="00E5047D" w:rsidP="00E5047D">
                  <w:pPr>
                    <w:rPr>
                      <w:rFonts w:ascii="Arial Narrow" w:hAnsi="Arial Narrow"/>
                      <w:b/>
                      <w:bCs/>
                      <w:sz w:val="22"/>
                      <w:szCs w:val="22"/>
                    </w:rPr>
                  </w:pPr>
                  <w:r w:rsidRPr="000652F0">
                    <w:rPr>
                      <w:rFonts w:ascii="Arial Narrow" w:hAnsi="Arial Narrow"/>
                      <w:b/>
                      <w:bCs/>
                      <w:sz w:val="22"/>
                      <w:szCs w:val="22"/>
                    </w:rPr>
                    <w:t xml:space="preserve">Sklop 2: </w:t>
                  </w:r>
                  <w:proofErr w:type="spellStart"/>
                  <w:r w:rsidRPr="000652F0">
                    <w:rPr>
                      <w:rFonts w:ascii="Arial Narrow" w:hAnsi="Arial Narrow"/>
                      <w:b/>
                      <w:bCs/>
                      <w:sz w:val="22"/>
                      <w:szCs w:val="22"/>
                    </w:rPr>
                    <w:t>Nenujno</w:t>
                  </w:r>
                  <w:proofErr w:type="spellEnd"/>
                  <w:r w:rsidRPr="000652F0">
                    <w:rPr>
                      <w:rFonts w:ascii="Arial Narrow" w:hAnsi="Arial Narrow"/>
                      <w:b/>
                      <w:bCs/>
                      <w:sz w:val="22"/>
                      <w:szCs w:val="22"/>
                    </w:rPr>
                    <w:t xml:space="preserve"> reševalno vozilo</w:t>
                  </w:r>
                </w:p>
                <w:p w14:paraId="712A11C6" w14:textId="4FA60EE8" w:rsidR="00E5047D" w:rsidRPr="000652F0" w:rsidRDefault="009C097F" w:rsidP="00E5047D">
                  <w:pPr>
                    <w:jc w:val="center"/>
                    <w:rPr>
                      <w:rFonts w:ascii="Arial Narrow" w:hAnsi="Arial Narrow"/>
                      <w:b/>
                      <w:sz w:val="22"/>
                      <w:szCs w:val="22"/>
                    </w:rPr>
                  </w:pPr>
                  <w:r>
                    <w:rPr>
                      <w:rFonts w:ascii="Arial Narrow" w:hAnsi="Arial Narrow"/>
                      <w:b/>
                      <w:sz w:val="22"/>
                      <w:szCs w:val="22"/>
                    </w:rPr>
                    <w:t>2</w:t>
                  </w:r>
                  <w:r w:rsidR="00E5047D" w:rsidRPr="000652F0">
                    <w:rPr>
                      <w:rFonts w:ascii="Arial Narrow" w:hAnsi="Arial Narrow"/>
                      <w:b/>
                      <w:sz w:val="22"/>
                      <w:szCs w:val="22"/>
                    </w:rPr>
                    <w:t xml:space="preserve"> </w:t>
                  </w:r>
                  <w:proofErr w:type="spellStart"/>
                  <w:r w:rsidR="00E5047D" w:rsidRPr="000652F0">
                    <w:rPr>
                      <w:rFonts w:ascii="Arial Narrow" w:hAnsi="Arial Narrow"/>
                      <w:b/>
                      <w:sz w:val="22"/>
                      <w:szCs w:val="22"/>
                    </w:rPr>
                    <w:t>kpl</w:t>
                  </w:r>
                  <w:proofErr w:type="spellEnd"/>
                  <w:r w:rsidR="00E5047D" w:rsidRPr="000652F0">
                    <w:rPr>
                      <w:rFonts w:ascii="Arial Narrow" w:hAnsi="Arial Narrow"/>
                      <w:b/>
                      <w:sz w:val="22"/>
                      <w:szCs w:val="22"/>
                    </w:rPr>
                    <w:t>.</w:t>
                  </w:r>
                </w:p>
                <w:p w14:paraId="75F8BDDB" w14:textId="77777777" w:rsidR="00E5047D" w:rsidRPr="000652F0" w:rsidRDefault="00E5047D" w:rsidP="00DD3875">
                  <w:pPr>
                    <w:rPr>
                      <w:rFonts w:ascii="Arial Narrow" w:hAnsi="Arial Narrow"/>
                      <w:b/>
                      <w:sz w:val="22"/>
                      <w:szCs w:val="22"/>
                    </w:rPr>
                  </w:pPr>
                </w:p>
              </w:tc>
              <w:tc>
                <w:tcPr>
                  <w:tcW w:w="2835" w:type="dxa"/>
                </w:tcPr>
                <w:p w14:paraId="62986E2C" w14:textId="77777777" w:rsidR="00E5047D" w:rsidRPr="000652F0" w:rsidRDefault="00E5047D" w:rsidP="001B0A6A">
                  <w:pPr>
                    <w:rPr>
                      <w:rFonts w:ascii="Arial Narrow" w:hAnsi="Arial Narrow"/>
                      <w:b/>
                      <w:bCs/>
                      <w:color w:val="FF0000"/>
                      <w:sz w:val="22"/>
                      <w:szCs w:val="22"/>
                    </w:rPr>
                  </w:pPr>
                </w:p>
              </w:tc>
            </w:tr>
          </w:tbl>
          <w:p w14:paraId="5A794938" w14:textId="77777777" w:rsidR="001B0A6A" w:rsidRPr="000652F0" w:rsidRDefault="001B0A6A">
            <w:pPr>
              <w:spacing w:line="276" w:lineRule="auto"/>
              <w:jc w:val="both"/>
              <w:rPr>
                <w:rFonts w:ascii="Arial Narrow" w:hAnsi="Arial Narrow"/>
                <w:b/>
                <w:lang w:eastAsia="en-US" w:bidi="en-US"/>
              </w:rPr>
            </w:pPr>
          </w:p>
          <w:p w14:paraId="79FAC13B" w14:textId="77777777" w:rsidR="00FF070B" w:rsidRPr="000652F0" w:rsidRDefault="00FF070B">
            <w:pPr>
              <w:spacing w:line="276" w:lineRule="auto"/>
              <w:jc w:val="both"/>
              <w:rPr>
                <w:rFonts w:ascii="Arial Narrow" w:hAnsi="Arial Narrow"/>
                <w:b/>
                <w:lang w:eastAsia="en-US" w:bidi="en-US"/>
              </w:rPr>
            </w:pPr>
          </w:p>
          <w:p w14:paraId="23D3F71C" w14:textId="77777777" w:rsidR="00FF070B" w:rsidRPr="000652F0" w:rsidRDefault="00FF070B">
            <w:pPr>
              <w:spacing w:line="276" w:lineRule="auto"/>
              <w:jc w:val="both"/>
              <w:rPr>
                <w:rFonts w:ascii="Arial Narrow" w:hAnsi="Arial Narrow"/>
                <w:b/>
                <w:lang w:eastAsia="en-US" w:bidi="en-US"/>
              </w:rPr>
            </w:pPr>
          </w:p>
          <w:p w14:paraId="15BBBE9F" w14:textId="77777777" w:rsidR="001B0A6A" w:rsidRPr="000652F0" w:rsidRDefault="001B0A6A" w:rsidP="001B0A6A">
            <w:pPr>
              <w:rPr>
                <w:rFonts w:ascii="Arial Narrow" w:hAnsi="Arial Narrow"/>
                <w:sz w:val="22"/>
                <w:szCs w:val="22"/>
              </w:rPr>
            </w:pPr>
            <w:r w:rsidRPr="000652F0">
              <w:rPr>
                <w:rFonts w:ascii="Arial Narrow" w:hAnsi="Arial Narrow"/>
                <w:sz w:val="22"/>
                <w:szCs w:val="22"/>
              </w:rPr>
              <w:t>V skupni vrednosti: ________________________EUR z DDV.</w:t>
            </w:r>
          </w:p>
          <w:p w14:paraId="5E8C9E3F" w14:textId="77777777" w:rsidR="00FF070B" w:rsidRPr="000652F0" w:rsidRDefault="00FF070B" w:rsidP="001B0A6A">
            <w:pPr>
              <w:rPr>
                <w:rFonts w:ascii="Arial Narrow" w:hAnsi="Arial Narrow"/>
                <w:bCs/>
              </w:rPr>
            </w:pPr>
          </w:p>
          <w:p w14:paraId="539FB179" w14:textId="77777777" w:rsidR="001B0A6A" w:rsidRPr="000652F0" w:rsidRDefault="001B0A6A" w:rsidP="001B0A6A">
            <w:pPr>
              <w:rPr>
                <w:rFonts w:ascii="Arial Narrow" w:hAnsi="Arial Narrow"/>
                <w:sz w:val="22"/>
                <w:szCs w:val="22"/>
              </w:rPr>
            </w:pPr>
          </w:p>
          <w:p w14:paraId="30685FF3" w14:textId="77777777" w:rsidR="001B0A6A" w:rsidRPr="000652F0" w:rsidRDefault="001B0A6A" w:rsidP="001B0A6A">
            <w:pPr>
              <w:rPr>
                <w:rFonts w:ascii="Arial Narrow" w:hAnsi="Arial Narrow"/>
                <w:sz w:val="22"/>
                <w:szCs w:val="22"/>
              </w:rPr>
            </w:pPr>
            <w:r w:rsidRPr="000652F0">
              <w:rPr>
                <w:rFonts w:ascii="Arial Narrow" w:hAnsi="Arial Narrow"/>
                <w:sz w:val="22"/>
                <w:szCs w:val="22"/>
              </w:rPr>
              <w:t>(z besedo: __________________________________________z vključenim _____DDV).</w:t>
            </w:r>
          </w:p>
          <w:p w14:paraId="2F35C3D2" w14:textId="77777777" w:rsidR="001B0A6A" w:rsidRPr="000652F0" w:rsidRDefault="001B0A6A">
            <w:pPr>
              <w:spacing w:line="276" w:lineRule="auto"/>
              <w:jc w:val="both"/>
              <w:rPr>
                <w:rFonts w:ascii="Arial Narrow" w:hAnsi="Arial Narrow"/>
                <w:b/>
                <w:lang w:eastAsia="en-US" w:bidi="en-US"/>
              </w:rPr>
            </w:pPr>
          </w:p>
        </w:tc>
      </w:tr>
    </w:tbl>
    <w:p w14:paraId="132FD3E6" w14:textId="77777777" w:rsidR="00E63C60" w:rsidRDefault="00E63C60" w:rsidP="00D122C2">
      <w:pPr>
        <w:jc w:val="both"/>
        <w:rPr>
          <w:rFonts w:ascii="Arial Narrow" w:hAnsi="Arial Narrow"/>
          <w:sz w:val="22"/>
          <w:szCs w:val="22"/>
        </w:rPr>
      </w:pPr>
    </w:p>
    <w:p w14:paraId="2CE0D388" w14:textId="77777777" w:rsidR="00D122C2" w:rsidRPr="00DD3875" w:rsidRDefault="00D122C2" w:rsidP="00D122C2">
      <w:pPr>
        <w:jc w:val="both"/>
        <w:rPr>
          <w:rFonts w:ascii="Arial Narrow" w:hAnsi="Arial Narrow"/>
          <w:sz w:val="22"/>
          <w:szCs w:val="22"/>
        </w:rPr>
      </w:pPr>
    </w:p>
    <w:tbl>
      <w:tblPr>
        <w:tblW w:w="0" w:type="auto"/>
        <w:tblBorders>
          <w:insideV w:val="single" w:sz="4" w:space="0" w:color="auto"/>
        </w:tblBorders>
        <w:tblLook w:val="01E0" w:firstRow="1" w:lastRow="1" w:firstColumn="1" w:lastColumn="1" w:noHBand="0" w:noVBand="0"/>
      </w:tblPr>
      <w:tblGrid>
        <w:gridCol w:w="661"/>
        <w:gridCol w:w="8384"/>
      </w:tblGrid>
      <w:tr w:rsidR="00D122C2" w:rsidRPr="00DD3875" w14:paraId="1935D9D0" w14:textId="77777777" w:rsidTr="00D122C2">
        <w:tc>
          <w:tcPr>
            <w:tcW w:w="9045" w:type="dxa"/>
            <w:gridSpan w:val="2"/>
            <w:tcBorders>
              <w:bottom w:val="nil"/>
            </w:tcBorders>
          </w:tcPr>
          <w:p w14:paraId="481FCBFE" w14:textId="77777777" w:rsidR="00D122C2" w:rsidRPr="00DD3875" w:rsidRDefault="005330CA" w:rsidP="005330CA">
            <w:pPr>
              <w:spacing w:line="276" w:lineRule="auto"/>
              <w:jc w:val="both"/>
              <w:rPr>
                <w:rFonts w:ascii="Arial Narrow" w:hAnsi="Arial Narrow"/>
                <w:b/>
                <w:lang w:eastAsia="en-US" w:bidi="en-US"/>
              </w:rPr>
            </w:pPr>
            <w:r>
              <w:rPr>
                <w:rFonts w:ascii="Arial Narrow" w:hAnsi="Arial Narrow"/>
                <w:b/>
                <w:lang w:eastAsia="en-US" w:bidi="en-US"/>
              </w:rPr>
              <w:t xml:space="preserve">    </w:t>
            </w:r>
            <w:r w:rsidR="004337E3">
              <w:rPr>
                <w:rFonts w:ascii="Arial Narrow" w:hAnsi="Arial Narrow"/>
                <w:b/>
                <w:lang w:eastAsia="en-US" w:bidi="en-US"/>
              </w:rPr>
              <w:t xml:space="preserve">  1.  </w:t>
            </w:r>
            <w:r w:rsidR="00D122C2" w:rsidRPr="00DD3875">
              <w:rPr>
                <w:rFonts w:ascii="Arial Narrow" w:hAnsi="Arial Narrow"/>
                <w:b/>
                <w:lang w:eastAsia="en-US" w:bidi="en-US"/>
              </w:rPr>
              <w:t>PREDMET POGODBE</w:t>
            </w:r>
          </w:p>
          <w:p w14:paraId="06E1A2F9" w14:textId="77777777" w:rsidR="00D122C2" w:rsidRPr="00DD3875" w:rsidRDefault="00D122C2">
            <w:pPr>
              <w:spacing w:line="276" w:lineRule="auto"/>
              <w:jc w:val="both"/>
              <w:rPr>
                <w:rFonts w:ascii="Arial Narrow" w:hAnsi="Arial Narrow"/>
                <w:b/>
                <w:lang w:eastAsia="en-US" w:bidi="en-US"/>
              </w:rPr>
            </w:pPr>
          </w:p>
        </w:tc>
      </w:tr>
      <w:tr w:rsidR="00D122C2" w:rsidRPr="00DD3875" w14:paraId="3CB26F49" w14:textId="77777777" w:rsidTr="00D122C2">
        <w:tc>
          <w:tcPr>
            <w:tcW w:w="661" w:type="dxa"/>
            <w:tcBorders>
              <w:bottom w:val="nil"/>
              <w:right w:val="nil"/>
            </w:tcBorders>
            <w:hideMark/>
          </w:tcPr>
          <w:p w14:paraId="41F1D29C" w14:textId="77777777" w:rsidR="00D122C2" w:rsidRPr="004337E3" w:rsidRDefault="00D122C2">
            <w:pPr>
              <w:spacing w:line="276" w:lineRule="auto"/>
              <w:jc w:val="both"/>
              <w:rPr>
                <w:rFonts w:ascii="Arial Narrow" w:hAnsi="Arial Narrow"/>
                <w:lang w:eastAsia="en-US" w:bidi="en-US"/>
              </w:rPr>
            </w:pPr>
          </w:p>
        </w:tc>
        <w:tc>
          <w:tcPr>
            <w:tcW w:w="8384" w:type="dxa"/>
            <w:tcBorders>
              <w:left w:val="nil"/>
            </w:tcBorders>
          </w:tcPr>
          <w:p w14:paraId="75298089" w14:textId="77777777" w:rsidR="001B0A6A" w:rsidRPr="00DD3875" w:rsidRDefault="001B0A6A" w:rsidP="003772E6">
            <w:pPr>
              <w:pStyle w:val="Telobesedila"/>
              <w:numPr>
                <w:ilvl w:val="1"/>
                <w:numId w:val="11"/>
              </w:numPr>
              <w:tabs>
                <w:tab w:val="num" w:pos="473"/>
              </w:tabs>
              <w:ind w:hanging="744"/>
              <w:jc w:val="both"/>
              <w:rPr>
                <w:rFonts w:ascii="Arial Narrow" w:hAnsi="Arial Narrow"/>
                <w:sz w:val="22"/>
                <w:szCs w:val="22"/>
              </w:rPr>
            </w:pPr>
            <w:r w:rsidRPr="00DD3875">
              <w:rPr>
                <w:rFonts w:ascii="Arial Narrow" w:hAnsi="Arial Narrow"/>
                <w:sz w:val="22"/>
                <w:szCs w:val="22"/>
              </w:rPr>
              <w:t>Predmet pogodbe je obveznost dobavitelja, da bo naročniku za določeno kupnino dobavil in</w:t>
            </w:r>
          </w:p>
          <w:p w14:paraId="54350E1D" w14:textId="77777777" w:rsidR="004337E3" w:rsidRPr="00597190" w:rsidRDefault="001B0A6A" w:rsidP="004337E3">
            <w:pPr>
              <w:pStyle w:val="Telobesedila"/>
              <w:ind w:left="705" w:firstLine="52"/>
              <w:jc w:val="both"/>
              <w:rPr>
                <w:rFonts w:ascii="Arial Narrow" w:hAnsi="Arial Narrow"/>
                <w:sz w:val="22"/>
                <w:szCs w:val="22"/>
              </w:rPr>
            </w:pPr>
            <w:r w:rsidRPr="00DD3875">
              <w:rPr>
                <w:rFonts w:ascii="Arial Narrow" w:hAnsi="Arial Narrow"/>
                <w:sz w:val="22"/>
                <w:szCs w:val="22"/>
              </w:rPr>
              <w:t>izročil v last in posest ter v funkcionalno uporabo</w:t>
            </w:r>
            <w:r w:rsidR="00D83E28">
              <w:rPr>
                <w:rFonts w:ascii="Arial Narrow" w:hAnsi="Arial Narrow"/>
                <w:sz w:val="22"/>
                <w:szCs w:val="22"/>
              </w:rPr>
              <w:t xml:space="preserve"> kvalitetn</w:t>
            </w:r>
            <w:r w:rsidR="00EE2BD3">
              <w:rPr>
                <w:rFonts w:ascii="Arial Narrow" w:hAnsi="Arial Narrow"/>
                <w:sz w:val="22"/>
                <w:szCs w:val="22"/>
              </w:rPr>
              <w:t>a</w:t>
            </w:r>
            <w:r w:rsidR="00D83E28">
              <w:rPr>
                <w:rFonts w:ascii="Arial Narrow" w:hAnsi="Arial Narrow"/>
                <w:sz w:val="22"/>
                <w:szCs w:val="22"/>
              </w:rPr>
              <w:t xml:space="preserve"> in sodobna nujna reševalna vozila, katerih</w:t>
            </w:r>
            <w:r w:rsidR="004337E3">
              <w:rPr>
                <w:rFonts w:ascii="Arial Narrow" w:hAnsi="Arial Narrow"/>
                <w:sz w:val="22"/>
                <w:szCs w:val="22"/>
              </w:rPr>
              <w:t xml:space="preserve"> </w:t>
            </w:r>
            <w:r w:rsidRPr="00DD3875">
              <w:rPr>
                <w:rFonts w:ascii="Arial Narrow" w:hAnsi="Arial Narrow"/>
                <w:sz w:val="22"/>
                <w:szCs w:val="22"/>
              </w:rPr>
              <w:t>specifikacija</w:t>
            </w:r>
            <w:r w:rsidR="00597190">
              <w:rPr>
                <w:rFonts w:ascii="Arial Narrow" w:hAnsi="Arial Narrow"/>
                <w:sz w:val="22"/>
                <w:szCs w:val="22"/>
              </w:rPr>
              <w:t xml:space="preserve"> </w:t>
            </w:r>
            <w:r w:rsidR="00E5047D" w:rsidRPr="000652F0">
              <w:rPr>
                <w:rFonts w:ascii="Arial Narrow" w:hAnsi="Arial Narrow"/>
                <w:sz w:val="22"/>
                <w:szCs w:val="22"/>
              </w:rPr>
              <w:t>za posamezni sklop</w:t>
            </w:r>
            <w:r w:rsidR="00E5047D">
              <w:rPr>
                <w:rFonts w:ascii="Arial Narrow" w:hAnsi="Arial Narrow"/>
                <w:sz w:val="22"/>
                <w:szCs w:val="22"/>
              </w:rPr>
              <w:t xml:space="preserve"> </w:t>
            </w:r>
            <w:r w:rsidR="00597190">
              <w:rPr>
                <w:rFonts w:ascii="Arial Narrow" w:hAnsi="Arial Narrow"/>
                <w:sz w:val="22"/>
                <w:szCs w:val="22"/>
              </w:rPr>
              <w:t>je navedena v ponudbi št. __________________________</w:t>
            </w:r>
            <w:r w:rsidRPr="00DD3875">
              <w:rPr>
                <w:rFonts w:ascii="Arial Narrow" w:hAnsi="Arial Narrow"/>
                <w:sz w:val="22"/>
                <w:szCs w:val="22"/>
              </w:rPr>
              <w:t xml:space="preserve"> z dne </w:t>
            </w:r>
            <w:r w:rsidR="00597190">
              <w:rPr>
                <w:rFonts w:ascii="Arial Narrow" w:hAnsi="Arial Narrow"/>
                <w:sz w:val="22"/>
                <w:szCs w:val="22"/>
              </w:rPr>
              <w:t xml:space="preserve">___________, ki je </w:t>
            </w:r>
            <w:r w:rsidRPr="00DD3875">
              <w:rPr>
                <w:rFonts w:ascii="Arial Narrow" w:hAnsi="Arial Narrow"/>
                <w:sz w:val="22"/>
                <w:szCs w:val="22"/>
              </w:rPr>
              <w:t>priloga 1 te pogodbe.</w:t>
            </w:r>
          </w:p>
          <w:p w14:paraId="126B629A" w14:textId="77777777" w:rsidR="00D122C2" w:rsidRPr="00DD3875" w:rsidRDefault="00D122C2" w:rsidP="001B0A6A">
            <w:pPr>
              <w:spacing w:line="276" w:lineRule="auto"/>
              <w:jc w:val="both"/>
              <w:rPr>
                <w:rFonts w:ascii="Arial Narrow" w:hAnsi="Arial Narrow"/>
                <w:sz w:val="22"/>
                <w:szCs w:val="22"/>
                <w:lang w:eastAsia="en-US" w:bidi="en-US"/>
              </w:rPr>
            </w:pPr>
          </w:p>
        </w:tc>
      </w:tr>
      <w:tr w:rsidR="00D122C2" w:rsidRPr="00DD3875" w14:paraId="40E3EF22" w14:textId="77777777" w:rsidTr="00D122C2">
        <w:tc>
          <w:tcPr>
            <w:tcW w:w="661" w:type="dxa"/>
            <w:tcBorders>
              <w:right w:val="nil"/>
            </w:tcBorders>
            <w:hideMark/>
          </w:tcPr>
          <w:p w14:paraId="246405FC" w14:textId="77777777" w:rsidR="00D122C2" w:rsidRPr="004337E3" w:rsidRDefault="00D122C2" w:rsidP="004337E3">
            <w:pPr>
              <w:spacing w:line="276" w:lineRule="auto"/>
              <w:ind w:right="-831"/>
              <w:jc w:val="both"/>
              <w:rPr>
                <w:rFonts w:ascii="Arial Narrow" w:hAnsi="Arial Narrow"/>
                <w:lang w:eastAsia="en-US" w:bidi="en-US"/>
              </w:rPr>
            </w:pPr>
          </w:p>
        </w:tc>
        <w:tc>
          <w:tcPr>
            <w:tcW w:w="8384" w:type="dxa"/>
            <w:tcBorders>
              <w:left w:val="nil"/>
            </w:tcBorders>
          </w:tcPr>
          <w:p w14:paraId="2C464C72" w14:textId="77777777" w:rsidR="00D122C2" w:rsidRPr="00DD3875" w:rsidRDefault="004337E3" w:rsidP="004337E3">
            <w:pPr>
              <w:tabs>
                <w:tab w:val="left" w:pos="567"/>
              </w:tabs>
              <w:spacing w:line="276" w:lineRule="auto"/>
              <w:ind w:left="473" w:hanging="473"/>
              <w:jc w:val="both"/>
              <w:rPr>
                <w:rFonts w:ascii="Arial Narrow" w:hAnsi="Arial Narrow"/>
                <w:sz w:val="22"/>
                <w:szCs w:val="22"/>
                <w:lang w:eastAsia="en-US" w:bidi="en-US"/>
              </w:rPr>
            </w:pPr>
            <w:r>
              <w:rPr>
                <w:rFonts w:ascii="Arial Narrow" w:hAnsi="Arial Narrow"/>
                <w:sz w:val="22"/>
                <w:szCs w:val="22"/>
                <w:lang w:eastAsia="en-US" w:bidi="en-US"/>
              </w:rPr>
              <w:t xml:space="preserve">1.2. </w:t>
            </w:r>
            <w:r w:rsidR="00D122C2" w:rsidRPr="00DD3875">
              <w:rPr>
                <w:rFonts w:ascii="Arial Narrow" w:hAnsi="Arial Narrow"/>
                <w:sz w:val="22"/>
                <w:szCs w:val="22"/>
                <w:lang w:eastAsia="en-US" w:bidi="en-US"/>
              </w:rPr>
              <w:t>Predmet pogodbe je 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14:paraId="1FEF7839" w14:textId="77777777" w:rsidR="00FD68CF" w:rsidRPr="003E1EA7" w:rsidRDefault="00FD68CF" w:rsidP="00241880">
            <w:pPr>
              <w:pStyle w:val="Brezrazmikov"/>
              <w:jc w:val="both"/>
              <w:rPr>
                <w:rFonts w:ascii="Arial Narrow" w:hAnsi="Arial Narrow"/>
                <w:lang w:val="sl-SI"/>
              </w:rPr>
            </w:pPr>
          </w:p>
        </w:tc>
      </w:tr>
    </w:tbl>
    <w:p w14:paraId="0359CFAF" w14:textId="77777777" w:rsidR="00D122C2" w:rsidRPr="00DD3875" w:rsidRDefault="00D122C2" w:rsidP="00D122C2">
      <w:pPr>
        <w:jc w:val="both"/>
        <w:rPr>
          <w:rFonts w:ascii="Arial Narrow" w:hAnsi="Arial Narrow"/>
          <w:sz w:val="22"/>
          <w:szCs w:val="22"/>
        </w:rPr>
      </w:pPr>
    </w:p>
    <w:tbl>
      <w:tblPr>
        <w:tblW w:w="0" w:type="auto"/>
        <w:tblLook w:val="01E0" w:firstRow="1" w:lastRow="1" w:firstColumn="1" w:lastColumn="1" w:noHBand="0" w:noVBand="0"/>
      </w:tblPr>
      <w:tblGrid>
        <w:gridCol w:w="675"/>
        <w:gridCol w:w="8364"/>
      </w:tblGrid>
      <w:tr w:rsidR="00D122C2" w:rsidRPr="00DD3875" w14:paraId="718ACA5C" w14:textId="77777777" w:rsidTr="00235ED8">
        <w:tc>
          <w:tcPr>
            <w:tcW w:w="675" w:type="dxa"/>
            <w:hideMark/>
          </w:tcPr>
          <w:p w14:paraId="2781285E" w14:textId="77777777" w:rsidR="00D122C2" w:rsidRPr="004337E3" w:rsidRDefault="00D122C2">
            <w:pPr>
              <w:spacing w:line="276" w:lineRule="auto"/>
              <w:jc w:val="both"/>
              <w:rPr>
                <w:rFonts w:ascii="Arial Narrow" w:hAnsi="Arial Narrow"/>
                <w:lang w:eastAsia="en-US" w:bidi="en-US"/>
              </w:rPr>
            </w:pPr>
          </w:p>
        </w:tc>
        <w:tc>
          <w:tcPr>
            <w:tcW w:w="8364" w:type="dxa"/>
          </w:tcPr>
          <w:p w14:paraId="20F6760B" w14:textId="77777777" w:rsidR="00D122C2" w:rsidRPr="00DD3875" w:rsidRDefault="004337E3" w:rsidP="004337E3">
            <w:pPr>
              <w:tabs>
                <w:tab w:val="left" w:pos="567"/>
              </w:tabs>
              <w:spacing w:line="276" w:lineRule="auto"/>
              <w:ind w:left="317" w:hanging="425"/>
              <w:jc w:val="both"/>
              <w:rPr>
                <w:rFonts w:ascii="Arial Narrow" w:hAnsi="Arial Narrow"/>
                <w:sz w:val="22"/>
                <w:szCs w:val="22"/>
                <w:lang w:eastAsia="en-US" w:bidi="en-US"/>
              </w:rPr>
            </w:pPr>
            <w:r>
              <w:rPr>
                <w:rFonts w:ascii="Arial Narrow" w:hAnsi="Arial Narrow"/>
                <w:sz w:val="22"/>
                <w:szCs w:val="22"/>
                <w:lang w:eastAsia="en-US" w:bidi="en-US"/>
              </w:rPr>
              <w:t xml:space="preserve">1.3.  </w:t>
            </w:r>
            <w:r w:rsidR="00D122C2" w:rsidRPr="00DD3875">
              <w:rPr>
                <w:rFonts w:ascii="Arial Narrow" w:hAnsi="Arial Narrow"/>
                <w:sz w:val="22"/>
                <w:szCs w:val="22"/>
                <w:lang w:eastAsia="en-US" w:bidi="en-US"/>
              </w:rPr>
              <w:t>Predmet</w:t>
            </w:r>
            <w:r w:rsidR="00C32AC1">
              <w:rPr>
                <w:rFonts w:ascii="Arial Narrow" w:hAnsi="Arial Narrow"/>
                <w:sz w:val="22"/>
                <w:szCs w:val="22"/>
                <w:lang w:eastAsia="en-US" w:bidi="en-US"/>
              </w:rPr>
              <w:t xml:space="preserve"> </w:t>
            </w:r>
            <w:r w:rsidR="00D122C2" w:rsidRPr="00DD3875">
              <w:rPr>
                <w:rFonts w:ascii="Arial Narrow" w:hAnsi="Arial Narrow"/>
                <w:sz w:val="22"/>
                <w:szCs w:val="22"/>
                <w:lang w:eastAsia="en-US" w:bidi="en-US"/>
              </w:rPr>
              <w:t>pogodbe je 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14:paraId="2A1B39F2" w14:textId="77777777" w:rsidR="00D122C2" w:rsidRPr="00DD3875" w:rsidRDefault="00D122C2">
            <w:pPr>
              <w:spacing w:line="276" w:lineRule="auto"/>
              <w:jc w:val="both"/>
              <w:rPr>
                <w:rFonts w:ascii="Arial Narrow" w:hAnsi="Arial Narrow"/>
                <w:sz w:val="22"/>
                <w:szCs w:val="22"/>
                <w:lang w:eastAsia="en-US" w:bidi="en-US"/>
              </w:rPr>
            </w:pPr>
          </w:p>
        </w:tc>
      </w:tr>
      <w:tr w:rsidR="00D122C2" w:rsidRPr="00DD3875" w14:paraId="74477F96" w14:textId="77777777" w:rsidTr="00235ED8">
        <w:tc>
          <w:tcPr>
            <w:tcW w:w="675" w:type="dxa"/>
            <w:hideMark/>
          </w:tcPr>
          <w:p w14:paraId="74821644" w14:textId="77777777" w:rsidR="00D122C2" w:rsidRPr="004337E3" w:rsidRDefault="00D122C2">
            <w:pPr>
              <w:spacing w:line="276" w:lineRule="auto"/>
              <w:jc w:val="both"/>
              <w:rPr>
                <w:rFonts w:ascii="Arial Narrow" w:hAnsi="Arial Narrow"/>
                <w:lang w:eastAsia="en-US" w:bidi="en-US"/>
              </w:rPr>
            </w:pPr>
          </w:p>
        </w:tc>
        <w:tc>
          <w:tcPr>
            <w:tcW w:w="8364" w:type="dxa"/>
          </w:tcPr>
          <w:p w14:paraId="3D9D2FCE" w14:textId="77777777" w:rsidR="00D122C2" w:rsidRPr="00DD3875" w:rsidRDefault="004337E3" w:rsidP="004337E3">
            <w:pPr>
              <w:tabs>
                <w:tab w:val="left" w:pos="567"/>
              </w:tabs>
              <w:spacing w:line="276" w:lineRule="auto"/>
              <w:ind w:left="459" w:hanging="567"/>
              <w:jc w:val="both"/>
              <w:rPr>
                <w:rFonts w:ascii="Arial Narrow" w:hAnsi="Arial Narrow"/>
                <w:sz w:val="22"/>
                <w:szCs w:val="22"/>
                <w:lang w:eastAsia="en-US" w:bidi="en-US"/>
              </w:rPr>
            </w:pPr>
            <w:r>
              <w:rPr>
                <w:rFonts w:ascii="Arial Narrow" w:hAnsi="Arial Narrow"/>
                <w:sz w:val="22"/>
                <w:szCs w:val="22"/>
                <w:lang w:eastAsia="en-US" w:bidi="en-US"/>
              </w:rPr>
              <w:t xml:space="preserve">1.4. </w:t>
            </w:r>
            <w:r w:rsidR="00D122C2" w:rsidRPr="00DD3875">
              <w:rPr>
                <w:rFonts w:ascii="Arial Narrow" w:hAnsi="Arial Narrow"/>
                <w:sz w:val="22"/>
                <w:szCs w:val="22"/>
                <w:lang w:eastAsia="en-US" w:bidi="en-US"/>
              </w:rPr>
              <w:t xml:space="preserve">Predmet pogodbe je obveznost dobavitelja, da pravočasno zagotovi in izroči vse A-teste, garancije, navodila </w:t>
            </w:r>
            <w:r w:rsidR="00D122C2" w:rsidRPr="00DD3875">
              <w:rPr>
                <w:rFonts w:ascii="Arial Narrow" w:hAnsi="Arial Narrow"/>
                <w:color w:val="000000"/>
                <w:sz w:val="22"/>
                <w:szCs w:val="22"/>
                <w:lang w:eastAsia="en-US" w:bidi="en-US"/>
              </w:rPr>
              <w:t>za vzdrževanje in obratovanje</w:t>
            </w:r>
            <w:r w:rsidR="00864DAC">
              <w:rPr>
                <w:rFonts w:ascii="Arial Narrow" w:hAnsi="Arial Narrow"/>
                <w:color w:val="000000"/>
                <w:sz w:val="22"/>
                <w:szCs w:val="22"/>
                <w:lang w:eastAsia="en-US" w:bidi="en-US"/>
              </w:rPr>
              <w:t xml:space="preserve"> </w:t>
            </w:r>
            <w:r w:rsidR="00D122C2" w:rsidRPr="00DD3875">
              <w:rPr>
                <w:rFonts w:ascii="Arial Narrow" w:hAnsi="Arial Narrow"/>
                <w:sz w:val="22"/>
                <w:szCs w:val="22"/>
                <w:lang w:eastAsia="en-US" w:bidi="en-US"/>
              </w:rPr>
              <w:t xml:space="preserve">in drugo potrebno za vgradnjo oz. montažo, uporabo in vzdrževanje pogodbenih stvari, kot tudi garancijske listine vključno s splošno (skupno) garancijsko izjavo za dobavljeno, vgrajeno oziroma montirano opremo; predmet pogodbe je tudi pridobitev uporabnega dovoljenja, v kolikor je za vzpostavitev obratovanja le-to s strani </w:t>
            </w:r>
            <w:proofErr w:type="spellStart"/>
            <w:r w:rsidR="00D122C2" w:rsidRPr="00DD3875">
              <w:rPr>
                <w:rFonts w:ascii="Arial Narrow" w:hAnsi="Arial Narrow"/>
                <w:sz w:val="22"/>
                <w:szCs w:val="22"/>
                <w:lang w:eastAsia="en-US" w:bidi="en-US"/>
              </w:rPr>
              <w:t>soglasodajalca</w:t>
            </w:r>
            <w:proofErr w:type="spellEnd"/>
            <w:r w:rsidR="00D122C2" w:rsidRPr="00DD3875">
              <w:rPr>
                <w:rFonts w:ascii="Arial Narrow" w:hAnsi="Arial Narrow"/>
                <w:sz w:val="22"/>
                <w:szCs w:val="22"/>
                <w:lang w:eastAsia="en-US" w:bidi="en-US"/>
              </w:rPr>
              <w:t xml:space="preserve"> potrebno; predmet</w:t>
            </w:r>
            <w:r w:rsidR="00C32AC1">
              <w:rPr>
                <w:rFonts w:ascii="Arial Narrow" w:hAnsi="Arial Narrow"/>
                <w:sz w:val="22"/>
                <w:szCs w:val="22"/>
                <w:lang w:eastAsia="en-US" w:bidi="en-US"/>
              </w:rPr>
              <w:t xml:space="preserve"> </w:t>
            </w:r>
            <w:r w:rsidR="00D122C2" w:rsidRPr="00DD3875">
              <w:rPr>
                <w:rFonts w:ascii="Arial Narrow" w:hAnsi="Arial Narrow"/>
                <w:sz w:val="22"/>
                <w:szCs w:val="22"/>
                <w:lang w:eastAsia="en-US" w:bidi="en-US"/>
              </w:rPr>
              <w:t>pogodbe je tudi jamčevanje za napake in odprava le teh v dogovorjenih rokih.</w:t>
            </w:r>
          </w:p>
          <w:p w14:paraId="523FCA7A" w14:textId="77777777" w:rsidR="00D122C2" w:rsidRPr="00DD3875" w:rsidRDefault="00D122C2">
            <w:pPr>
              <w:tabs>
                <w:tab w:val="left" w:pos="567"/>
              </w:tabs>
              <w:spacing w:line="276" w:lineRule="auto"/>
              <w:jc w:val="both"/>
              <w:rPr>
                <w:rFonts w:ascii="Arial Narrow" w:hAnsi="Arial Narrow"/>
                <w:sz w:val="22"/>
                <w:szCs w:val="22"/>
                <w:lang w:eastAsia="en-US" w:bidi="en-US"/>
              </w:rPr>
            </w:pPr>
          </w:p>
        </w:tc>
      </w:tr>
      <w:tr w:rsidR="00D122C2" w:rsidRPr="00DD3875" w14:paraId="0B719BFB" w14:textId="77777777" w:rsidTr="00235ED8">
        <w:tc>
          <w:tcPr>
            <w:tcW w:w="675" w:type="dxa"/>
            <w:hideMark/>
          </w:tcPr>
          <w:p w14:paraId="75F69274" w14:textId="77777777" w:rsidR="00D122C2" w:rsidRPr="004337E3" w:rsidRDefault="00D122C2">
            <w:pPr>
              <w:spacing w:line="276" w:lineRule="auto"/>
              <w:jc w:val="both"/>
              <w:rPr>
                <w:rFonts w:ascii="Arial Narrow" w:hAnsi="Arial Narrow"/>
                <w:lang w:eastAsia="en-US" w:bidi="en-US"/>
              </w:rPr>
            </w:pPr>
          </w:p>
        </w:tc>
        <w:tc>
          <w:tcPr>
            <w:tcW w:w="8364" w:type="dxa"/>
          </w:tcPr>
          <w:p w14:paraId="0F5D5AD0" w14:textId="7001F07A" w:rsidR="00D122C2" w:rsidRPr="00D83E28" w:rsidRDefault="005330CA" w:rsidP="005330CA">
            <w:pPr>
              <w:pStyle w:val="Telobesedila-zamik"/>
              <w:ind w:left="459" w:hanging="567"/>
              <w:rPr>
                <w:rFonts w:ascii="Arial Narrow" w:hAnsi="Arial Narrow"/>
              </w:rPr>
            </w:pPr>
            <w:r>
              <w:rPr>
                <w:rFonts w:ascii="Arial Narrow" w:hAnsi="Arial Narrow"/>
                <w:color w:val="000000"/>
                <w:sz w:val="22"/>
                <w:szCs w:val="22"/>
              </w:rPr>
              <w:t xml:space="preserve">1.5.  </w:t>
            </w:r>
            <w:r w:rsidR="00C953A3" w:rsidRPr="00DD3875">
              <w:rPr>
                <w:rFonts w:ascii="Arial Narrow" w:hAnsi="Arial Narrow"/>
                <w:color w:val="000000"/>
                <w:sz w:val="22"/>
                <w:szCs w:val="22"/>
              </w:rPr>
              <w:t xml:space="preserve">Predmet pogodbe je tudi obveznost dobavitelja, da bo </w:t>
            </w:r>
            <w:r w:rsidR="00D83E28">
              <w:rPr>
                <w:rFonts w:ascii="Arial Narrow" w:hAnsi="Arial Narrow"/>
                <w:color w:val="000000"/>
                <w:sz w:val="22"/>
                <w:szCs w:val="22"/>
              </w:rPr>
              <w:t xml:space="preserve">na zahtevo naročnika omogočil preizkus ponujene opreme najkasneje v roku 14 dni od </w:t>
            </w:r>
            <w:r w:rsidR="00164ADF">
              <w:rPr>
                <w:rFonts w:ascii="Arial Narrow" w:hAnsi="Arial Narrow"/>
                <w:color w:val="000000"/>
                <w:sz w:val="22"/>
                <w:szCs w:val="22"/>
              </w:rPr>
              <w:t xml:space="preserve">prejema </w:t>
            </w:r>
            <w:r w:rsidR="00D83E28">
              <w:rPr>
                <w:rFonts w:ascii="Arial Narrow" w:hAnsi="Arial Narrow"/>
                <w:color w:val="000000"/>
                <w:sz w:val="22"/>
                <w:szCs w:val="22"/>
              </w:rPr>
              <w:t xml:space="preserve">naročnikove pisne zahteve ter omogočil vpogled v že izdelano referenčno vozilo prav tako najkasneje v roku 14 dni od </w:t>
            </w:r>
            <w:r w:rsidR="00164ADF">
              <w:rPr>
                <w:rFonts w:ascii="Arial Narrow" w:hAnsi="Arial Narrow"/>
                <w:color w:val="000000"/>
                <w:sz w:val="22"/>
                <w:szCs w:val="22"/>
              </w:rPr>
              <w:t xml:space="preserve">prejema </w:t>
            </w:r>
            <w:r w:rsidR="00D83E28">
              <w:rPr>
                <w:rFonts w:ascii="Arial Narrow" w:hAnsi="Arial Narrow"/>
                <w:color w:val="000000"/>
                <w:sz w:val="22"/>
                <w:szCs w:val="22"/>
              </w:rPr>
              <w:t>pisne zahteve</w:t>
            </w:r>
            <w:r w:rsidR="00164ADF">
              <w:rPr>
                <w:rFonts w:ascii="Arial Narrow" w:hAnsi="Arial Narrow"/>
                <w:color w:val="000000"/>
                <w:sz w:val="22"/>
                <w:szCs w:val="22"/>
              </w:rPr>
              <w:t xml:space="preserve"> naročnika</w:t>
            </w:r>
          </w:p>
        </w:tc>
      </w:tr>
    </w:tbl>
    <w:p w14:paraId="2079AB6D" w14:textId="77777777" w:rsidR="00D60105" w:rsidRDefault="00D60105"/>
    <w:tbl>
      <w:tblPr>
        <w:tblW w:w="9180" w:type="dxa"/>
        <w:tblLook w:val="01E0" w:firstRow="1" w:lastRow="1" w:firstColumn="1" w:lastColumn="1" w:noHBand="0" w:noVBand="0"/>
      </w:tblPr>
      <w:tblGrid>
        <w:gridCol w:w="675"/>
        <w:gridCol w:w="8505"/>
      </w:tblGrid>
      <w:tr w:rsidR="00D122C2" w:rsidRPr="00DD3875" w14:paraId="1F601F89" w14:textId="77777777" w:rsidTr="00235ED8">
        <w:tc>
          <w:tcPr>
            <w:tcW w:w="675" w:type="dxa"/>
            <w:hideMark/>
          </w:tcPr>
          <w:p w14:paraId="76B233C2" w14:textId="77777777" w:rsidR="00D122C2" w:rsidRPr="004337E3" w:rsidRDefault="00D122C2">
            <w:pPr>
              <w:spacing w:line="276" w:lineRule="auto"/>
              <w:jc w:val="both"/>
              <w:rPr>
                <w:rFonts w:ascii="Arial Narrow" w:hAnsi="Arial Narrow"/>
                <w:lang w:eastAsia="en-US" w:bidi="en-US"/>
              </w:rPr>
            </w:pPr>
          </w:p>
          <w:p w14:paraId="2D789E67" w14:textId="77777777" w:rsidR="000818F5" w:rsidRPr="004337E3" w:rsidRDefault="000818F5">
            <w:pPr>
              <w:spacing w:line="276" w:lineRule="auto"/>
              <w:jc w:val="both"/>
              <w:rPr>
                <w:rFonts w:ascii="Arial Narrow" w:hAnsi="Arial Narrow"/>
                <w:lang w:eastAsia="en-US" w:bidi="en-US"/>
              </w:rPr>
            </w:pPr>
          </w:p>
          <w:p w14:paraId="076191E4" w14:textId="77777777" w:rsidR="000818F5" w:rsidRPr="004337E3" w:rsidRDefault="000818F5">
            <w:pPr>
              <w:spacing w:line="276" w:lineRule="auto"/>
              <w:jc w:val="both"/>
              <w:rPr>
                <w:rFonts w:ascii="Arial Narrow" w:hAnsi="Arial Narrow"/>
                <w:lang w:eastAsia="en-US" w:bidi="en-US"/>
              </w:rPr>
            </w:pPr>
          </w:p>
          <w:p w14:paraId="45267B58" w14:textId="77777777" w:rsidR="000818F5" w:rsidRPr="004337E3" w:rsidRDefault="000818F5">
            <w:pPr>
              <w:spacing w:line="276" w:lineRule="auto"/>
              <w:jc w:val="both"/>
              <w:rPr>
                <w:rFonts w:ascii="Arial Narrow" w:hAnsi="Arial Narrow"/>
                <w:lang w:eastAsia="en-US" w:bidi="en-US"/>
              </w:rPr>
            </w:pPr>
          </w:p>
          <w:p w14:paraId="7056BC8D" w14:textId="77777777" w:rsidR="000818F5" w:rsidRPr="004337E3" w:rsidRDefault="000818F5">
            <w:pPr>
              <w:spacing w:line="276" w:lineRule="auto"/>
              <w:jc w:val="both"/>
              <w:rPr>
                <w:rFonts w:ascii="Arial Narrow" w:hAnsi="Arial Narrow"/>
                <w:lang w:eastAsia="en-US" w:bidi="en-US"/>
              </w:rPr>
            </w:pPr>
          </w:p>
          <w:p w14:paraId="4A8C6868" w14:textId="77777777" w:rsidR="000818F5" w:rsidRPr="004337E3" w:rsidRDefault="000818F5">
            <w:pPr>
              <w:spacing w:line="276" w:lineRule="auto"/>
              <w:jc w:val="both"/>
              <w:rPr>
                <w:rFonts w:ascii="Arial Narrow" w:hAnsi="Arial Narrow"/>
                <w:lang w:eastAsia="en-US" w:bidi="en-US"/>
              </w:rPr>
            </w:pPr>
          </w:p>
          <w:p w14:paraId="078E28F0" w14:textId="77777777" w:rsidR="000818F5" w:rsidRPr="004337E3" w:rsidRDefault="000818F5">
            <w:pPr>
              <w:spacing w:line="276" w:lineRule="auto"/>
              <w:jc w:val="both"/>
              <w:rPr>
                <w:rFonts w:ascii="Arial Narrow" w:hAnsi="Arial Narrow"/>
                <w:lang w:eastAsia="en-US" w:bidi="en-US"/>
              </w:rPr>
            </w:pPr>
          </w:p>
          <w:p w14:paraId="73C539C7" w14:textId="77777777" w:rsidR="000818F5" w:rsidRPr="004337E3" w:rsidRDefault="000818F5">
            <w:pPr>
              <w:spacing w:line="276" w:lineRule="auto"/>
              <w:jc w:val="both"/>
              <w:rPr>
                <w:rFonts w:ascii="Arial Narrow" w:hAnsi="Arial Narrow"/>
                <w:lang w:eastAsia="en-US" w:bidi="en-US"/>
              </w:rPr>
            </w:pPr>
          </w:p>
          <w:p w14:paraId="70468924" w14:textId="77777777" w:rsidR="000818F5" w:rsidRPr="004337E3" w:rsidRDefault="000818F5">
            <w:pPr>
              <w:spacing w:line="276" w:lineRule="auto"/>
              <w:jc w:val="both"/>
              <w:rPr>
                <w:rFonts w:ascii="Arial Narrow" w:hAnsi="Arial Narrow"/>
                <w:lang w:eastAsia="en-US" w:bidi="en-US"/>
              </w:rPr>
            </w:pPr>
          </w:p>
          <w:p w14:paraId="5D082209" w14:textId="77777777" w:rsidR="004337E3" w:rsidRPr="004337E3" w:rsidRDefault="004337E3">
            <w:pPr>
              <w:spacing w:line="276" w:lineRule="auto"/>
              <w:jc w:val="both"/>
              <w:rPr>
                <w:rFonts w:ascii="Arial Narrow" w:hAnsi="Arial Narrow"/>
                <w:lang w:eastAsia="en-US" w:bidi="en-US"/>
              </w:rPr>
            </w:pPr>
          </w:p>
          <w:p w14:paraId="1C0EAC22" w14:textId="77777777" w:rsidR="004337E3" w:rsidRPr="004337E3" w:rsidRDefault="004337E3">
            <w:pPr>
              <w:spacing w:line="276" w:lineRule="auto"/>
              <w:jc w:val="both"/>
              <w:rPr>
                <w:rFonts w:ascii="Arial Narrow" w:hAnsi="Arial Narrow"/>
                <w:lang w:eastAsia="en-US" w:bidi="en-US"/>
              </w:rPr>
            </w:pPr>
          </w:p>
          <w:p w14:paraId="79EE474D" w14:textId="77777777" w:rsidR="004337E3" w:rsidRPr="004337E3" w:rsidRDefault="004337E3">
            <w:pPr>
              <w:spacing w:line="276" w:lineRule="auto"/>
              <w:jc w:val="both"/>
              <w:rPr>
                <w:rFonts w:ascii="Arial Narrow" w:hAnsi="Arial Narrow"/>
                <w:lang w:eastAsia="en-US" w:bidi="en-US"/>
              </w:rPr>
            </w:pPr>
          </w:p>
          <w:p w14:paraId="45324298" w14:textId="77777777" w:rsidR="004337E3" w:rsidRPr="004337E3" w:rsidRDefault="004337E3">
            <w:pPr>
              <w:spacing w:line="276" w:lineRule="auto"/>
              <w:jc w:val="both"/>
              <w:rPr>
                <w:rFonts w:ascii="Arial Narrow" w:hAnsi="Arial Narrow"/>
                <w:lang w:eastAsia="en-US" w:bidi="en-US"/>
              </w:rPr>
            </w:pPr>
          </w:p>
          <w:p w14:paraId="3431912B" w14:textId="77777777" w:rsidR="004337E3" w:rsidRPr="004337E3" w:rsidRDefault="004337E3">
            <w:pPr>
              <w:spacing w:line="276" w:lineRule="auto"/>
              <w:jc w:val="both"/>
              <w:rPr>
                <w:rFonts w:ascii="Arial Narrow" w:hAnsi="Arial Narrow"/>
                <w:lang w:eastAsia="en-US" w:bidi="en-US"/>
              </w:rPr>
            </w:pPr>
          </w:p>
        </w:tc>
        <w:tc>
          <w:tcPr>
            <w:tcW w:w="8505" w:type="dxa"/>
          </w:tcPr>
          <w:p w14:paraId="6C9AF131" w14:textId="77777777" w:rsidR="00C953A3" w:rsidRPr="0006495A" w:rsidRDefault="005330CA" w:rsidP="0093457B">
            <w:pPr>
              <w:ind w:left="705" w:hanging="813"/>
              <w:rPr>
                <w:rFonts w:ascii="Arial Narrow" w:hAnsi="Arial Narrow"/>
                <w:b/>
                <w:sz w:val="22"/>
                <w:szCs w:val="22"/>
              </w:rPr>
            </w:pPr>
            <w:r w:rsidRPr="0006495A">
              <w:rPr>
                <w:rFonts w:ascii="Arial Narrow" w:hAnsi="Arial Narrow"/>
                <w:b/>
                <w:sz w:val="22"/>
                <w:szCs w:val="22"/>
              </w:rPr>
              <w:t xml:space="preserve">2.  </w:t>
            </w:r>
            <w:r w:rsidR="000818F5" w:rsidRPr="0006495A">
              <w:rPr>
                <w:rFonts w:ascii="Arial Narrow" w:hAnsi="Arial Narrow"/>
                <w:b/>
                <w:sz w:val="22"/>
                <w:szCs w:val="22"/>
              </w:rPr>
              <w:t>P</w:t>
            </w:r>
            <w:r w:rsidR="00C953A3" w:rsidRPr="0006495A">
              <w:rPr>
                <w:rFonts w:ascii="Arial Narrow" w:hAnsi="Arial Narrow"/>
                <w:b/>
                <w:sz w:val="22"/>
                <w:szCs w:val="22"/>
              </w:rPr>
              <w:t>OGODBENA VREDNOST – KUPNINA, PLAČILNI POGOJI, OBRAČUNI</w:t>
            </w:r>
          </w:p>
          <w:p w14:paraId="0F23C516" w14:textId="77777777" w:rsidR="00C953A3" w:rsidRPr="0006495A" w:rsidRDefault="00C953A3" w:rsidP="0093457B">
            <w:pPr>
              <w:rPr>
                <w:rFonts w:ascii="Arial Narrow" w:hAnsi="Arial Narrow"/>
                <w:sz w:val="22"/>
                <w:szCs w:val="22"/>
              </w:rPr>
            </w:pPr>
          </w:p>
          <w:p w14:paraId="6A4CA033" w14:textId="77777777" w:rsidR="00C953A3" w:rsidRPr="0006495A" w:rsidRDefault="00C953A3" w:rsidP="0093457B">
            <w:pPr>
              <w:rPr>
                <w:rFonts w:ascii="Arial Narrow" w:hAnsi="Arial Narrow"/>
                <w:sz w:val="22"/>
                <w:szCs w:val="22"/>
              </w:rPr>
            </w:pPr>
          </w:p>
          <w:p w14:paraId="18AAC21C" w14:textId="77777777" w:rsidR="00C953A3" w:rsidRPr="0006495A" w:rsidRDefault="005330CA" w:rsidP="0093457B">
            <w:pPr>
              <w:pStyle w:val="Glava"/>
              <w:ind w:left="317" w:hanging="425"/>
              <w:rPr>
                <w:rFonts w:ascii="Arial Narrow" w:hAnsi="Arial Narrow"/>
                <w:sz w:val="22"/>
                <w:szCs w:val="22"/>
              </w:rPr>
            </w:pPr>
            <w:r w:rsidRPr="0006495A">
              <w:rPr>
                <w:rFonts w:ascii="Arial Narrow" w:hAnsi="Arial Narrow"/>
                <w:sz w:val="22"/>
                <w:szCs w:val="22"/>
              </w:rPr>
              <w:t xml:space="preserve">2.1   </w:t>
            </w:r>
            <w:r w:rsidR="00C953A3" w:rsidRPr="0006495A">
              <w:rPr>
                <w:rFonts w:ascii="Arial Narrow" w:hAnsi="Arial Narrow"/>
                <w:sz w:val="22"/>
                <w:szCs w:val="22"/>
              </w:rPr>
              <w:t>Za celoten predmet pogodbe, bo naročnik plačal pogodbeno ceno po načelu “</w:t>
            </w:r>
            <w:r w:rsidR="00C953A3" w:rsidRPr="000652F0">
              <w:rPr>
                <w:rFonts w:ascii="Arial Narrow" w:hAnsi="Arial Narrow"/>
                <w:sz w:val="22"/>
                <w:szCs w:val="22"/>
              </w:rPr>
              <w:t>funkcionalni ključ</w:t>
            </w:r>
            <w:r w:rsidR="001B5C8D" w:rsidRPr="000652F0">
              <w:rPr>
                <w:rFonts w:ascii="Arial Narrow" w:hAnsi="Arial Narrow"/>
                <w:sz w:val="22"/>
                <w:szCs w:val="22"/>
              </w:rPr>
              <w:t xml:space="preserve"> v </w:t>
            </w:r>
            <w:r w:rsidR="00C953A3" w:rsidRPr="000652F0">
              <w:rPr>
                <w:rFonts w:ascii="Arial Narrow" w:hAnsi="Arial Narrow"/>
                <w:sz w:val="22"/>
                <w:szCs w:val="22"/>
              </w:rPr>
              <w:t xml:space="preserve">roke” v skupnem znesku: </w:t>
            </w:r>
            <w:r w:rsidRPr="000652F0">
              <w:rPr>
                <w:rFonts w:ascii="Arial Narrow" w:hAnsi="Arial Narrow"/>
                <w:sz w:val="22"/>
                <w:szCs w:val="22"/>
              </w:rPr>
              <w:t xml:space="preserve">___________________ </w:t>
            </w:r>
            <w:r w:rsidR="00C953A3" w:rsidRPr="000652F0">
              <w:rPr>
                <w:rFonts w:ascii="Arial Narrow" w:hAnsi="Arial Narrow"/>
                <w:b/>
                <w:bCs/>
                <w:sz w:val="22"/>
                <w:szCs w:val="22"/>
              </w:rPr>
              <w:t>EUR</w:t>
            </w:r>
            <w:r w:rsidR="00C953A3" w:rsidRPr="000652F0">
              <w:rPr>
                <w:rFonts w:ascii="Arial Narrow" w:hAnsi="Arial Narrow"/>
                <w:sz w:val="22"/>
                <w:szCs w:val="22"/>
              </w:rPr>
              <w:t xml:space="preserve"> vključno z DDV-jem.</w:t>
            </w:r>
          </w:p>
          <w:p w14:paraId="69E57021" w14:textId="77777777" w:rsidR="00C953A3" w:rsidRPr="0006495A" w:rsidRDefault="00C953A3" w:rsidP="0093457B">
            <w:pPr>
              <w:pStyle w:val="Glava"/>
              <w:ind w:left="705" w:hanging="705"/>
              <w:jc w:val="both"/>
              <w:rPr>
                <w:rFonts w:ascii="Arial Narrow" w:hAnsi="Arial Narrow"/>
                <w:sz w:val="22"/>
                <w:szCs w:val="22"/>
                <w:u w:val="single"/>
              </w:rPr>
            </w:pPr>
            <w:r w:rsidRPr="0006495A">
              <w:rPr>
                <w:rFonts w:ascii="Arial Narrow" w:hAnsi="Arial Narrow"/>
                <w:sz w:val="22"/>
                <w:szCs w:val="22"/>
              </w:rPr>
              <w:tab/>
            </w:r>
          </w:p>
          <w:p w14:paraId="220B9887" w14:textId="77777777" w:rsidR="00C953A3" w:rsidRPr="0006495A" w:rsidRDefault="00C953A3" w:rsidP="0093457B">
            <w:pPr>
              <w:pStyle w:val="Telobesedila-zamik3"/>
              <w:ind w:left="317" w:hanging="720"/>
              <w:rPr>
                <w:rFonts w:ascii="Arial Narrow" w:hAnsi="Arial Narrow"/>
                <w:sz w:val="22"/>
                <w:szCs w:val="22"/>
              </w:rPr>
            </w:pPr>
            <w:r w:rsidRPr="0006495A">
              <w:rPr>
                <w:rFonts w:ascii="Arial Narrow" w:hAnsi="Arial Narrow"/>
                <w:sz w:val="22"/>
                <w:szCs w:val="22"/>
              </w:rPr>
              <w:tab/>
              <w:t>Navedena kupnina vsebuje vse elemente cene, vključno s vsemi davščinami, taksami, carino in drugimi odvisnimi stroški, ter je ni možno povečati na nobeni osnovi. Pogodbena cena vsebuje vse morebitne podražitve do izteka pogodbenega roka za dokončanje oziroma izročitev s primopredajo.</w:t>
            </w:r>
          </w:p>
          <w:p w14:paraId="31E73428" w14:textId="77777777" w:rsidR="00C953A3" w:rsidRPr="0006495A" w:rsidRDefault="00C953A3" w:rsidP="0093457B">
            <w:pPr>
              <w:rPr>
                <w:rFonts w:ascii="Arial Narrow" w:hAnsi="Arial Narrow"/>
                <w:sz w:val="22"/>
                <w:szCs w:val="22"/>
              </w:rPr>
            </w:pPr>
          </w:p>
          <w:p w14:paraId="0DC8B674" w14:textId="77777777" w:rsidR="00C953A3" w:rsidRPr="0006495A" w:rsidRDefault="005330CA" w:rsidP="0093457B">
            <w:pPr>
              <w:ind w:left="317" w:hanging="425"/>
              <w:rPr>
                <w:rFonts w:ascii="Arial Narrow" w:hAnsi="Arial Narrow"/>
                <w:sz w:val="22"/>
                <w:szCs w:val="22"/>
                <w:u w:val="single"/>
              </w:rPr>
            </w:pPr>
            <w:r w:rsidRPr="0006495A">
              <w:rPr>
                <w:rFonts w:ascii="Arial Narrow" w:hAnsi="Arial Narrow"/>
                <w:sz w:val="22"/>
                <w:szCs w:val="22"/>
              </w:rPr>
              <w:t xml:space="preserve">2.2   </w:t>
            </w:r>
            <w:r w:rsidR="00C953A3" w:rsidRPr="0006495A">
              <w:rPr>
                <w:rFonts w:ascii="Arial Narrow" w:hAnsi="Arial Narrow"/>
                <w:sz w:val="22"/>
                <w:szCs w:val="22"/>
              </w:rPr>
              <w:t xml:space="preserve">Vsa plačila se nakažejo na transakcijski račun izvajalca številka </w:t>
            </w:r>
            <w:r w:rsidR="00C953A3" w:rsidRPr="0006495A">
              <w:rPr>
                <w:rFonts w:ascii="Arial Narrow" w:hAnsi="Arial Narrow"/>
                <w:sz w:val="22"/>
                <w:szCs w:val="22"/>
                <w:u w:val="single"/>
              </w:rPr>
              <w:tab/>
            </w:r>
            <w:r w:rsidR="00C953A3" w:rsidRPr="0006495A">
              <w:rPr>
                <w:rFonts w:ascii="Arial Narrow" w:hAnsi="Arial Narrow"/>
                <w:sz w:val="22"/>
                <w:szCs w:val="22"/>
                <w:u w:val="single"/>
              </w:rPr>
              <w:tab/>
            </w:r>
            <w:r w:rsidR="00C953A3" w:rsidRPr="0006495A">
              <w:rPr>
                <w:rFonts w:ascii="Arial Narrow" w:hAnsi="Arial Narrow"/>
                <w:sz w:val="22"/>
                <w:szCs w:val="22"/>
              </w:rPr>
              <w:t xml:space="preserve"> odprt pri </w:t>
            </w:r>
            <w:r w:rsidRPr="0006495A">
              <w:rPr>
                <w:rFonts w:ascii="Arial Narrow" w:hAnsi="Arial Narrow"/>
                <w:sz w:val="22"/>
                <w:szCs w:val="22"/>
              </w:rPr>
              <w:t>______________</w:t>
            </w:r>
            <w:r w:rsidR="00C953A3" w:rsidRPr="0006495A">
              <w:rPr>
                <w:rFonts w:ascii="Arial Narrow" w:hAnsi="Arial Narrow"/>
                <w:sz w:val="22"/>
                <w:szCs w:val="22"/>
              </w:rPr>
              <w:t>.</w:t>
            </w:r>
          </w:p>
          <w:p w14:paraId="680C4466" w14:textId="77777777" w:rsidR="00C953A3" w:rsidRPr="0006495A" w:rsidRDefault="00C953A3" w:rsidP="0093457B">
            <w:pPr>
              <w:rPr>
                <w:rFonts w:ascii="Arial Narrow" w:hAnsi="Arial Narrow"/>
                <w:sz w:val="22"/>
                <w:szCs w:val="22"/>
              </w:rPr>
            </w:pPr>
          </w:p>
          <w:p w14:paraId="39A8E91A" w14:textId="77777777" w:rsidR="00C953A3" w:rsidRPr="0006495A" w:rsidRDefault="005330CA" w:rsidP="0093457B">
            <w:pPr>
              <w:ind w:left="317" w:hanging="425"/>
              <w:jc w:val="both"/>
              <w:rPr>
                <w:rFonts w:ascii="Arial Narrow" w:hAnsi="Arial Narrow"/>
                <w:sz w:val="22"/>
                <w:szCs w:val="22"/>
              </w:rPr>
            </w:pPr>
            <w:r w:rsidRPr="0006495A">
              <w:rPr>
                <w:rFonts w:ascii="Arial Narrow" w:hAnsi="Arial Narrow"/>
                <w:sz w:val="22"/>
                <w:szCs w:val="22"/>
              </w:rPr>
              <w:t xml:space="preserve">2.3. </w:t>
            </w:r>
            <w:r w:rsidR="00C953A3" w:rsidRPr="0006495A">
              <w:rPr>
                <w:rFonts w:ascii="Arial Narrow" w:hAnsi="Arial Narrow"/>
                <w:sz w:val="22"/>
                <w:szCs w:val="22"/>
              </w:rPr>
              <w:t xml:space="preserve">Naročnik bo plačal dobavitelju dobavljeno in montirano opremo po opravljeni pisni končni primopredaji v roku </w:t>
            </w:r>
            <w:r w:rsidR="006E7450" w:rsidRPr="0006495A">
              <w:rPr>
                <w:rFonts w:ascii="Arial Narrow" w:hAnsi="Arial Narrow"/>
                <w:b/>
                <w:sz w:val="22"/>
                <w:szCs w:val="22"/>
                <w:u w:val="single"/>
              </w:rPr>
              <w:t>6</w:t>
            </w:r>
            <w:r w:rsidR="00C953A3" w:rsidRPr="0006495A">
              <w:rPr>
                <w:rFonts w:ascii="Arial Narrow" w:hAnsi="Arial Narrow"/>
                <w:b/>
                <w:sz w:val="22"/>
                <w:szCs w:val="22"/>
                <w:u w:val="single"/>
              </w:rPr>
              <w:t>0 dni</w:t>
            </w:r>
            <w:r w:rsidR="00C953A3" w:rsidRPr="0006495A">
              <w:rPr>
                <w:rFonts w:ascii="Arial Narrow" w:hAnsi="Arial Narrow"/>
                <w:sz w:val="22"/>
                <w:szCs w:val="22"/>
              </w:rPr>
              <w:t xml:space="preserve"> po datumu prejema računa.</w:t>
            </w:r>
          </w:p>
          <w:p w14:paraId="20036170" w14:textId="77777777" w:rsidR="00D65197" w:rsidRPr="0006495A" w:rsidRDefault="00D65197" w:rsidP="0093457B">
            <w:pPr>
              <w:ind w:left="708" w:hanging="708"/>
              <w:jc w:val="both"/>
              <w:rPr>
                <w:rFonts w:ascii="Arial Narrow" w:hAnsi="Arial Narrow"/>
                <w:sz w:val="22"/>
                <w:szCs w:val="22"/>
              </w:rPr>
            </w:pPr>
          </w:p>
          <w:p w14:paraId="3CBDDB1B" w14:textId="77777777" w:rsidR="00D65197" w:rsidRPr="0006495A" w:rsidRDefault="005330CA" w:rsidP="0093457B">
            <w:pPr>
              <w:tabs>
                <w:tab w:val="left" w:pos="743"/>
              </w:tabs>
              <w:jc w:val="both"/>
              <w:rPr>
                <w:rFonts w:ascii="Arial Narrow" w:hAnsi="Arial Narrow"/>
                <w:sz w:val="22"/>
                <w:szCs w:val="22"/>
              </w:rPr>
            </w:pPr>
            <w:r w:rsidRPr="0006495A">
              <w:rPr>
                <w:rFonts w:ascii="Arial Narrow" w:hAnsi="Arial Narrow"/>
                <w:sz w:val="22"/>
                <w:szCs w:val="22"/>
              </w:rPr>
              <w:t xml:space="preserve">2.4. </w:t>
            </w:r>
            <w:r w:rsidR="004337E3" w:rsidRPr="0006495A">
              <w:rPr>
                <w:rFonts w:ascii="Arial Narrow" w:hAnsi="Arial Narrow"/>
                <w:sz w:val="22"/>
                <w:szCs w:val="22"/>
              </w:rPr>
              <w:t>Z</w:t>
            </w:r>
            <w:r w:rsidR="00D65197" w:rsidRPr="0006495A">
              <w:rPr>
                <w:rFonts w:ascii="Arial Narrow" w:hAnsi="Arial Narrow"/>
                <w:sz w:val="22"/>
                <w:szCs w:val="22"/>
              </w:rPr>
              <w:t xml:space="preserve">apisnik k končni primopredaji vsebuje tudi potrdilo o morebitnem izvedenem praktičnem </w:t>
            </w:r>
          </w:p>
          <w:p w14:paraId="5A8B7758" w14:textId="77777777" w:rsidR="00D65197" w:rsidRPr="0006495A" w:rsidRDefault="00D63725" w:rsidP="0093457B">
            <w:pPr>
              <w:tabs>
                <w:tab w:val="left" w:pos="317"/>
              </w:tabs>
              <w:ind w:left="317" w:hanging="708"/>
              <w:jc w:val="both"/>
              <w:rPr>
                <w:rFonts w:ascii="Arial Narrow" w:hAnsi="Arial Narrow"/>
                <w:sz w:val="22"/>
                <w:szCs w:val="22"/>
              </w:rPr>
            </w:pPr>
            <w:r w:rsidRPr="0006495A">
              <w:rPr>
                <w:rFonts w:ascii="Arial Narrow" w:hAnsi="Arial Narrow"/>
                <w:sz w:val="22"/>
                <w:szCs w:val="22"/>
              </w:rPr>
              <w:lastRenderedPageBreak/>
              <w:t xml:space="preserve">              r</w:t>
            </w:r>
            <w:r w:rsidR="00D65197" w:rsidRPr="0006495A">
              <w:rPr>
                <w:rFonts w:ascii="Arial Narrow" w:hAnsi="Arial Narrow"/>
                <w:sz w:val="22"/>
                <w:szCs w:val="22"/>
              </w:rPr>
              <w:t>okovanju z vgrajeno opremo v vozilu, ki ga dobavitelj izvede za zaposlene Univerzitetnega kliničnega centra</w:t>
            </w:r>
            <w:r w:rsidR="00C32AC1" w:rsidRPr="0006495A">
              <w:rPr>
                <w:rFonts w:ascii="Arial Narrow" w:hAnsi="Arial Narrow"/>
                <w:sz w:val="22"/>
                <w:szCs w:val="22"/>
              </w:rPr>
              <w:t xml:space="preserve"> </w:t>
            </w:r>
            <w:r w:rsidR="00D65197" w:rsidRPr="0006495A">
              <w:rPr>
                <w:rFonts w:ascii="Arial Narrow" w:hAnsi="Arial Narrow"/>
                <w:sz w:val="22"/>
                <w:szCs w:val="22"/>
              </w:rPr>
              <w:t>Ljubljana, ki bodo vozilo oz. notranjo opremo uporabljali.</w:t>
            </w:r>
          </w:p>
          <w:p w14:paraId="336E5152" w14:textId="77777777" w:rsidR="00585414" w:rsidRPr="0006495A" w:rsidRDefault="00585414" w:rsidP="0093457B">
            <w:pPr>
              <w:jc w:val="both"/>
              <w:rPr>
                <w:rFonts w:ascii="Arial Narrow" w:hAnsi="Arial Narrow"/>
              </w:rPr>
            </w:pPr>
          </w:p>
          <w:p w14:paraId="2A329546" w14:textId="2C19A51A" w:rsidR="007B7DFF" w:rsidRPr="0006495A" w:rsidRDefault="005330CA" w:rsidP="0093457B">
            <w:pPr>
              <w:ind w:left="459" w:hanging="459"/>
              <w:jc w:val="both"/>
              <w:rPr>
                <w:rFonts w:ascii="Arial Narrow" w:hAnsi="Arial Narrow"/>
                <w:sz w:val="22"/>
                <w:szCs w:val="22"/>
              </w:rPr>
            </w:pPr>
            <w:r w:rsidRPr="0006495A">
              <w:rPr>
                <w:rFonts w:ascii="Arial Narrow" w:hAnsi="Arial Narrow"/>
              </w:rPr>
              <w:t xml:space="preserve">2.5. </w:t>
            </w:r>
            <w:r w:rsidR="007B7DFF" w:rsidRPr="0006495A">
              <w:rPr>
                <w:rFonts w:ascii="Arial Narrow" w:hAnsi="Arial Narrow"/>
                <w:sz w:val="22"/>
                <w:szCs w:val="22"/>
              </w:rPr>
              <w:t>Na podlagi podpisanega končnega primopredajnega zapisnika (p</w:t>
            </w:r>
            <w:r w:rsidR="00D63725" w:rsidRPr="0006495A">
              <w:rPr>
                <w:rFonts w:ascii="Arial Narrow" w:hAnsi="Arial Narrow"/>
                <w:sz w:val="22"/>
                <w:szCs w:val="22"/>
              </w:rPr>
              <w:t>isno potrjenega z</w:t>
            </w:r>
            <w:r w:rsidR="00C32AC1" w:rsidRPr="0006495A">
              <w:rPr>
                <w:rFonts w:ascii="Arial Narrow" w:hAnsi="Arial Narrow"/>
                <w:sz w:val="22"/>
                <w:szCs w:val="22"/>
              </w:rPr>
              <w:t xml:space="preserve"> </w:t>
            </w:r>
            <w:r w:rsidR="00D63725" w:rsidRPr="0006495A">
              <w:rPr>
                <w:rFonts w:ascii="Arial Narrow" w:hAnsi="Arial Narrow"/>
                <w:sz w:val="22"/>
                <w:szCs w:val="22"/>
              </w:rPr>
              <w:t xml:space="preserve"> obeh </w:t>
            </w:r>
            <w:r w:rsidR="00D65197" w:rsidRPr="0006495A">
              <w:rPr>
                <w:rFonts w:ascii="Arial Narrow" w:hAnsi="Arial Narrow"/>
                <w:sz w:val="22"/>
                <w:szCs w:val="22"/>
              </w:rPr>
              <w:t>strani)</w:t>
            </w:r>
            <w:r w:rsidR="00C32AC1" w:rsidRPr="0006495A">
              <w:rPr>
                <w:rFonts w:ascii="Arial Narrow" w:hAnsi="Arial Narrow"/>
                <w:sz w:val="22"/>
                <w:szCs w:val="22"/>
              </w:rPr>
              <w:t xml:space="preserve"> </w:t>
            </w:r>
            <w:r w:rsidR="00D65197" w:rsidRPr="0006495A">
              <w:rPr>
                <w:rFonts w:ascii="Arial Narrow" w:hAnsi="Arial Narrow"/>
                <w:sz w:val="22"/>
                <w:szCs w:val="22"/>
              </w:rPr>
              <w:t xml:space="preserve">lahko </w:t>
            </w:r>
            <w:r w:rsidR="007B7DFF" w:rsidRPr="0006495A">
              <w:rPr>
                <w:rFonts w:ascii="Arial Narrow" w:hAnsi="Arial Narrow"/>
                <w:sz w:val="22"/>
                <w:szCs w:val="22"/>
              </w:rPr>
              <w:t xml:space="preserve">ponudnik izstavi </w:t>
            </w:r>
            <w:r w:rsidR="00DC6A1E">
              <w:rPr>
                <w:rFonts w:ascii="Arial Narrow" w:hAnsi="Arial Narrow"/>
                <w:sz w:val="22"/>
                <w:szCs w:val="22"/>
              </w:rPr>
              <w:t>račun</w:t>
            </w:r>
            <w:r w:rsidR="007B7DFF" w:rsidRPr="0006495A">
              <w:rPr>
                <w:rFonts w:ascii="Arial Narrow" w:hAnsi="Arial Narrow"/>
                <w:sz w:val="22"/>
                <w:szCs w:val="22"/>
              </w:rPr>
              <w:t>.</w:t>
            </w:r>
          </w:p>
          <w:p w14:paraId="71957A24" w14:textId="77777777" w:rsidR="00D65197" w:rsidRPr="0006495A" w:rsidRDefault="00D65197" w:rsidP="0093457B">
            <w:pPr>
              <w:jc w:val="both"/>
              <w:rPr>
                <w:rFonts w:ascii="Arial Narrow" w:hAnsi="Arial Narrow"/>
              </w:rPr>
            </w:pPr>
          </w:p>
          <w:p w14:paraId="0E7B9D82" w14:textId="77777777" w:rsidR="00C953A3" w:rsidRPr="0006495A" w:rsidRDefault="00C953A3" w:rsidP="0093457B">
            <w:pPr>
              <w:ind w:left="459" w:hanging="459"/>
              <w:jc w:val="both"/>
              <w:rPr>
                <w:rFonts w:ascii="Arial Narrow" w:hAnsi="Arial Narrow"/>
                <w:sz w:val="22"/>
                <w:szCs w:val="22"/>
              </w:rPr>
            </w:pPr>
            <w:r w:rsidRPr="0006495A">
              <w:rPr>
                <w:rFonts w:ascii="Arial Narrow" w:hAnsi="Arial Narrow"/>
                <w:sz w:val="22"/>
                <w:szCs w:val="22"/>
              </w:rPr>
              <w:t>2..</w:t>
            </w:r>
            <w:r w:rsidR="005330CA" w:rsidRPr="0006495A">
              <w:rPr>
                <w:rFonts w:ascii="Arial Narrow" w:hAnsi="Arial Narrow"/>
                <w:sz w:val="22"/>
                <w:szCs w:val="22"/>
              </w:rPr>
              <w:t xml:space="preserve">6. </w:t>
            </w:r>
            <w:r w:rsidRPr="0006495A">
              <w:rPr>
                <w:rFonts w:ascii="Arial Narrow" w:hAnsi="Arial Narrow"/>
                <w:sz w:val="22"/>
                <w:szCs w:val="22"/>
              </w:rPr>
              <w:t xml:space="preserve">Od neupravičeno nepravočasno plačanih zneskov pripadajo dobavitelju zamudne obresti, kot jih </w:t>
            </w:r>
            <w:r w:rsidR="005330CA" w:rsidRPr="0006495A">
              <w:rPr>
                <w:rFonts w:ascii="Arial Narrow" w:hAnsi="Arial Narrow"/>
                <w:sz w:val="22"/>
                <w:szCs w:val="22"/>
              </w:rPr>
              <w:t xml:space="preserve">  </w:t>
            </w:r>
            <w:r w:rsidRPr="0006495A">
              <w:rPr>
                <w:rFonts w:ascii="Arial Narrow" w:hAnsi="Arial Narrow"/>
                <w:sz w:val="22"/>
                <w:szCs w:val="22"/>
              </w:rPr>
              <w:t>določa Obligacijski zakonik.</w:t>
            </w:r>
          </w:p>
          <w:p w14:paraId="37564364" w14:textId="77777777" w:rsidR="00D65197" w:rsidRPr="0006495A" w:rsidRDefault="00D65197" w:rsidP="0093457B">
            <w:pPr>
              <w:tabs>
                <w:tab w:val="left" w:pos="284"/>
              </w:tabs>
              <w:rPr>
                <w:rFonts w:ascii="Arial Narrow" w:hAnsi="Arial Narrow"/>
                <w:b/>
                <w:sz w:val="22"/>
                <w:szCs w:val="22"/>
              </w:rPr>
            </w:pPr>
          </w:p>
          <w:p w14:paraId="036431E4" w14:textId="77777777" w:rsidR="00597190" w:rsidRPr="0006495A" w:rsidRDefault="00597190" w:rsidP="0093457B">
            <w:pPr>
              <w:tabs>
                <w:tab w:val="left" w:pos="284"/>
              </w:tabs>
              <w:rPr>
                <w:rFonts w:ascii="Arial Narrow" w:hAnsi="Arial Narrow"/>
                <w:b/>
                <w:sz w:val="22"/>
                <w:szCs w:val="22"/>
              </w:rPr>
            </w:pPr>
          </w:p>
          <w:p w14:paraId="35DAB425" w14:textId="77777777" w:rsidR="00C953A3" w:rsidRPr="0006495A" w:rsidRDefault="00C953A3" w:rsidP="0093457B">
            <w:pPr>
              <w:jc w:val="both"/>
              <w:rPr>
                <w:rFonts w:ascii="Arial Narrow" w:hAnsi="Arial Narrow"/>
                <w:b/>
                <w:sz w:val="22"/>
                <w:szCs w:val="22"/>
                <w:u w:val="single"/>
              </w:rPr>
            </w:pPr>
            <w:r w:rsidRPr="0006495A">
              <w:rPr>
                <w:rFonts w:ascii="Arial Narrow" w:hAnsi="Arial Narrow"/>
                <w:b/>
                <w:sz w:val="22"/>
                <w:szCs w:val="22"/>
                <w:u w:val="single"/>
              </w:rPr>
              <w:t>V KOLIKOR PONUDNIK NE NASTOPA S PODIZVAJALCI, SE SPODNJE DOLOČBE IZBRIŠEJO IZ POGODBE!</w:t>
            </w:r>
          </w:p>
          <w:p w14:paraId="223DD1C0" w14:textId="77777777" w:rsidR="00C953A3" w:rsidRPr="0006495A" w:rsidRDefault="00C953A3" w:rsidP="0093457B">
            <w:pPr>
              <w:ind w:left="720"/>
              <w:jc w:val="both"/>
              <w:rPr>
                <w:rFonts w:ascii="Arial Narrow" w:hAnsi="Arial Narrow"/>
                <w:b/>
                <w:sz w:val="22"/>
                <w:szCs w:val="22"/>
              </w:rPr>
            </w:pPr>
          </w:p>
          <w:p w14:paraId="38A47237" w14:textId="77777777" w:rsidR="00C953A3" w:rsidRPr="0006495A" w:rsidRDefault="005330CA" w:rsidP="0093457B">
            <w:pPr>
              <w:jc w:val="both"/>
              <w:rPr>
                <w:rFonts w:ascii="Arial Narrow" w:hAnsi="Arial Narrow"/>
                <w:sz w:val="22"/>
                <w:szCs w:val="22"/>
              </w:rPr>
            </w:pPr>
            <w:r w:rsidRPr="0006495A">
              <w:rPr>
                <w:rFonts w:ascii="Arial Narrow" w:hAnsi="Arial Narrow"/>
                <w:sz w:val="22"/>
                <w:szCs w:val="22"/>
              </w:rPr>
              <w:t>2.7</w:t>
            </w:r>
            <w:r w:rsidR="00C953A3" w:rsidRPr="0006495A">
              <w:rPr>
                <w:rFonts w:ascii="Arial Narrow" w:hAnsi="Arial Narrow"/>
                <w:sz w:val="22"/>
                <w:szCs w:val="22"/>
              </w:rPr>
              <w:t xml:space="preserve">.      V primeru izvedbe pogodbenih obveznosti s podizvajalci dobavitelj pooblašča  naročnika, da </w:t>
            </w:r>
          </w:p>
          <w:p w14:paraId="17BE7C0E"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na podlagi potrjenega računa oziroma situacije neposredno plačuje   podizvajalcem,                    </w:t>
            </w:r>
          </w:p>
          <w:p w14:paraId="01A9D0EC"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podizvajalec pa mora predložiti soglasje, na podlagi katerega naročnik namesto  glavnega </w:t>
            </w:r>
          </w:p>
          <w:p w14:paraId="6AC0AB2C"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izvajalca poravna podizvajalčevo terjatev do glavnega izvajalca.</w:t>
            </w:r>
          </w:p>
          <w:p w14:paraId="7C73B516" w14:textId="77777777" w:rsidR="00C953A3" w:rsidRPr="0006495A" w:rsidRDefault="00C953A3" w:rsidP="0093457B">
            <w:pPr>
              <w:jc w:val="both"/>
              <w:rPr>
                <w:rFonts w:ascii="Arial Narrow" w:hAnsi="Arial Narrow"/>
                <w:sz w:val="22"/>
                <w:szCs w:val="22"/>
              </w:rPr>
            </w:pPr>
          </w:p>
          <w:p w14:paraId="7DF70D31"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Soglasje podizvajalca je sestavni del te pogodbe.</w:t>
            </w:r>
          </w:p>
          <w:p w14:paraId="09C208EA" w14:textId="77777777" w:rsidR="00C953A3" w:rsidRPr="0006495A" w:rsidRDefault="00C953A3" w:rsidP="0093457B">
            <w:pPr>
              <w:jc w:val="both"/>
              <w:rPr>
                <w:rFonts w:ascii="Arial Narrow" w:hAnsi="Arial Narrow"/>
                <w:sz w:val="22"/>
                <w:szCs w:val="22"/>
              </w:rPr>
            </w:pPr>
          </w:p>
          <w:p w14:paraId="73DCB313" w14:textId="77777777" w:rsidR="00C953A3" w:rsidRPr="0006495A" w:rsidRDefault="005330CA" w:rsidP="0093457B">
            <w:pPr>
              <w:jc w:val="both"/>
              <w:rPr>
                <w:rFonts w:ascii="Arial Narrow" w:hAnsi="Arial Narrow"/>
                <w:sz w:val="22"/>
                <w:szCs w:val="22"/>
              </w:rPr>
            </w:pPr>
            <w:r w:rsidRPr="0006495A">
              <w:rPr>
                <w:rFonts w:ascii="Arial Narrow" w:hAnsi="Arial Narrow"/>
                <w:sz w:val="22"/>
                <w:szCs w:val="22"/>
              </w:rPr>
              <w:t xml:space="preserve"> 2.8</w:t>
            </w:r>
            <w:r w:rsidR="00C953A3" w:rsidRPr="0006495A">
              <w:rPr>
                <w:rFonts w:ascii="Arial Narrow" w:hAnsi="Arial Narrow"/>
                <w:sz w:val="22"/>
                <w:szCs w:val="22"/>
              </w:rPr>
              <w:t xml:space="preserve">       V primeru točke nastopa s podizvajalci je obvezna sestavina te pogodbe :</w:t>
            </w:r>
          </w:p>
          <w:p w14:paraId="74CED756" w14:textId="77777777" w:rsidR="00C953A3" w:rsidRPr="0006495A" w:rsidRDefault="00C953A3" w:rsidP="003772E6">
            <w:pPr>
              <w:numPr>
                <w:ilvl w:val="0"/>
                <w:numId w:val="13"/>
              </w:numPr>
              <w:jc w:val="both"/>
              <w:rPr>
                <w:rFonts w:ascii="Arial Narrow" w:hAnsi="Arial Narrow"/>
                <w:sz w:val="22"/>
                <w:szCs w:val="22"/>
              </w:rPr>
            </w:pPr>
            <w:r w:rsidRPr="0006495A">
              <w:rPr>
                <w:rFonts w:ascii="Arial Narrow" w:hAnsi="Arial Narrow"/>
                <w:sz w:val="22"/>
                <w:szCs w:val="22"/>
              </w:rPr>
              <w:t xml:space="preserve">vsaka vrsta del, ki jih bo izvedel podizvajalec, </w:t>
            </w:r>
          </w:p>
          <w:p w14:paraId="3E27ECC3" w14:textId="77777777" w:rsidR="00C953A3" w:rsidRPr="0006495A" w:rsidRDefault="00C953A3" w:rsidP="003772E6">
            <w:pPr>
              <w:numPr>
                <w:ilvl w:val="0"/>
                <w:numId w:val="13"/>
              </w:numPr>
              <w:jc w:val="both"/>
              <w:rPr>
                <w:rFonts w:ascii="Arial Narrow" w:hAnsi="Arial Narrow"/>
                <w:sz w:val="22"/>
                <w:szCs w:val="22"/>
              </w:rPr>
            </w:pPr>
            <w:r w:rsidRPr="0006495A">
              <w:rPr>
                <w:rFonts w:ascii="Arial Narrow" w:hAnsi="Arial Narrow"/>
                <w:sz w:val="22"/>
                <w:szCs w:val="22"/>
              </w:rPr>
              <w:t xml:space="preserve">podatki o podizvajalcu (naziv, polni naslov, matična številka, davčna številka in transakcijski račun), </w:t>
            </w:r>
          </w:p>
          <w:p w14:paraId="1CB2CBAF" w14:textId="77777777" w:rsidR="00C953A3" w:rsidRPr="0006495A" w:rsidRDefault="00C953A3" w:rsidP="0093457B">
            <w:pPr>
              <w:ind w:left="708"/>
              <w:jc w:val="both"/>
              <w:rPr>
                <w:rFonts w:ascii="Arial Narrow" w:hAnsi="Arial Narrow"/>
                <w:sz w:val="22"/>
                <w:szCs w:val="22"/>
              </w:rPr>
            </w:pPr>
            <w:r w:rsidRPr="0006495A">
              <w:rPr>
                <w:rFonts w:ascii="Arial Narrow" w:hAnsi="Arial Narrow"/>
                <w:sz w:val="22"/>
                <w:szCs w:val="22"/>
              </w:rPr>
              <w:t xml:space="preserve">Podizvajalec …………………………………………….matična številka …………..…… davčna številka …………….. TRR ……………………..….……………… pri banki ………….................................. </w:t>
            </w:r>
          </w:p>
          <w:p w14:paraId="123CC00F" w14:textId="77777777" w:rsidR="00C953A3" w:rsidRPr="0006495A" w:rsidRDefault="00C953A3" w:rsidP="003772E6">
            <w:pPr>
              <w:numPr>
                <w:ilvl w:val="0"/>
                <w:numId w:val="14"/>
              </w:numPr>
              <w:jc w:val="both"/>
              <w:rPr>
                <w:rFonts w:ascii="Arial Narrow" w:hAnsi="Arial Narrow"/>
                <w:sz w:val="22"/>
                <w:szCs w:val="22"/>
              </w:rPr>
            </w:pPr>
            <w:r w:rsidRPr="0006495A">
              <w:rPr>
                <w:rFonts w:ascii="Arial Narrow" w:hAnsi="Arial Narrow"/>
                <w:sz w:val="22"/>
                <w:szCs w:val="22"/>
              </w:rPr>
              <w:t xml:space="preserve">predmet, količina, vrednost, kraj in rok izvedbe teh del: </w:t>
            </w:r>
          </w:p>
          <w:p w14:paraId="3FA0BDDD" w14:textId="77777777" w:rsidR="00C953A3" w:rsidRPr="0006495A" w:rsidRDefault="00C953A3" w:rsidP="0093457B">
            <w:pPr>
              <w:ind w:left="708"/>
              <w:jc w:val="both"/>
              <w:rPr>
                <w:rFonts w:ascii="Arial Narrow" w:hAnsi="Arial Narrow"/>
                <w:sz w:val="22"/>
                <w:szCs w:val="22"/>
              </w:rPr>
            </w:pPr>
            <w:r w:rsidRPr="0006495A">
              <w:rPr>
                <w:rFonts w:ascii="Arial Narrow" w:hAnsi="Arial Narrow"/>
                <w:sz w:val="22"/>
                <w:szCs w:val="22"/>
              </w:rPr>
              <w:t>Podizvajalec …………………………….… bo opravil naslednje dobave in storitve v zvezi s sklenjeno pogodbo: ……………………………………………………………..</w:t>
            </w:r>
          </w:p>
          <w:p w14:paraId="14A0ACE4" w14:textId="77777777" w:rsidR="00C953A3" w:rsidRPr="0006495A" w:rsidRDefault="00C953A3" w:rsidP="0093457B">
            <w:pPr>
              <w:jc w:val="both"/>
              <w:rPr>
                <w:rFonts w:ascii="Arial Narrow" w:hAnsi="Arial Narrow"/>
                <w:sz w:val="22"/>
                <w:szCs w:val="22"/>
              </w:rPr>
            </w:pPr>
          </w:p>
          <w:p w14:paraId="731565FD"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Neposredna plačila podizvajalcem so v skladu z zakonom obvezna .</w:t>
            </w:r>
          </w:p>
          <w:p w14:paraId="16F69FD6" w14:textId="77777777" w:rsidR="00C953A3" w:rsidRPr="0006495A" w:rsidRDefault="00C953A3" w:rsidP="0093457B">
            <w:pPr>
              <w:rPr>
                <w:rFonts w:ascii="Arial Narrow" w:hAnsi="Arial Narrow"/>
                <w:sz w:val="22"/>
                <w:szCs w:val="22"/>
              </w:rPr>
            </w:pPr>
          </w:p>
          <w:p w14:paraId="0E5E9136" w14:textId="77777777" w:rsidR="00C953A3" w:rsidRPr="0006495A" w:rsidRDefault="005330CA" w:rsidP="003772E6">
            <w:pPr>
              <w:pStyle w:val="Odstavekseznama"/>
              <w:numPr>
                <w:ilvl w:val="1"/>
                <w:numId w:val="41"/>
              </w:numPr>
              <w:jc w:val="both"/>
              <w:rPr>
                <w:rFonts w:ascii="Arial Narrow" w:hAnsi="Arial Narrow"/>
              </w:rPr>
            </w:pPr>
            <w:r w:rsidRPr="0006495A">
              <w:rPr>
                <w:rFonts w:ascii="Arial Narrow" w:hAnsi="Arial Narrow"/>
              </w:rPr>
              <w:t xml:space="preserve">     </w:t>
            </w:r>
            <w:r w:rsidR="00C953A3" w:rsidRPr="0006495A">
              <w:rPr>
                <w:rFonts w:ascii="Arial Narrow" w:hAnsi="Arial Narrow"/>
              </w:rPr>
              <w:t xml:space="preserve">V primeru nastopa s podizvajalci mora ponudnik svojemu računu oziroma situacijo </w:t>
            </w:r>
          </w:p>
          <w:p w14:paraId="5CF58E7F"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obvezno priložiti račune oziroma situacije svojih podizvajalcev, ki jih je </w:t>
            </w:r>
          </w:p>
          <w:p w14:paraId="53687BB9"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predhodno potrdil. </w:t>
            </w:r>
          </w:p>
          <w:p w14:paraId="6A5F3D06"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Ponudnik mora ob podpisu pogodbe imeti pogodbo, ki jo je za namen izvedbe </w:t>
            </w:r>
          </w:p>
          <w:p w14:paraId="62B500B2" w14:textId="77777777" w:rsidR="00C953A3" w:rsidRPr="0006495A" w:rsidRDefault="00C953A3" w:rsidP="0093457B">
            <w:pPr>
              <w:jc w:val="both"/>
              <w:rPr>
                <w:rFonts w:ascii="Arial Narrow" w:hAnsi="Arial Narrow"/>
                <w:sz w:val="22"/>
                <w:szCs w:val="22"/>
              </w:rPr>
            </w:pPr>
          </w:p>
          <w:p w14:paraId="54E88D9F"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tega javnega naročila sklenil s podizvajalcem, le-ta pa mora kopijo te pogodbe </w:t>
            </w:r>
          </w:p>
          <w:p w14:paraId="788DE83F" w14:textId="77777777" w:rsidR="00C953A3" w:rsidRPr="0006495A" w:rsidRDefault="00C953A3" w:rsidP="0093457B">
            <w:pPr>
              <w:jc w:val="both"/>
              <w:rPr>
                <w:rFonts w:ascii="Arial Narrow" w:hAnsi="Arial Narrow"/>
                <w:sz w:val="22"/>
                <w:szCs w:val="22"/>
              </w:rPr>
            </w:pPr>
            <w:r w:rsidRPr="0006495A">
              <w:rPr>
                <w:rFonts w:ascii="Arial Narrow" w:hAnsi="Arial Narrow"/>
                <w:sz w:val="22"/>
                <w:szCs w:val="22"/>
              </w:rPr>
              <w:t xml:space="preserve">              predložiti naročniku v roku petih dni od sklenitve te pogodbe.</w:t>
            </w:r>
          </w:p>
          <w:p w14:paraId="7713B0C5" w14:textId="77777777" w:rsidR="00E26DAC" w:rsidRPr="0006495A" w:rsidRDefault="00E26DAC" w:rsidP="0093457B">
            <w:pPr>
              <w:spacing w:line="276" w:lineRule="auto"/>
              <w:jc w:val="both"/>
              <w:outlineLvl w:val="0"/>
              <w:rPr>
                <w:rFonts w:ascii="Arial Narrow" w:hAnsi="Arial Narrow"/>
                <w:sz w:val="22"/>
                <w:szCs w:val="22"/>
                <w:lang w:eastAsia="en-US" w:bidi="en-US"/>
              </w:rPr>
            </w:pPr>
          </w:p>
          <w:p w14:paraId="49716762" w14:textId="77777777" w:rsidR="009441E7" w:rsidRPr="0006495A" w:rsidRDefault="009441E7" w:rsidP="0093457B">
            <w:pPr>
              <w:jc w:val="both"/>
              <w:rPr>
                <w:rFonts w:ascii="Arial Narrow" w:hAnsi="Arial Narrow"/>
                <w:sz w:val="22"/>
                <w:szCs w:val="22"/>
              </w:rPr>
            </w:pPr>
            <w:r w:rsidRPr="0006495A">
              <w:rPr>
                <w:rFonts w:ascii="Arial Narrow" w:hAnsi="Arial Narrow"/>
                <w:sz w:val="22"/>
                <w:szCs w:val="22"/>
              </w:rPr>
              <w:t xml:space="preserve">                Če se po sklenitvi pogodbe o izvedbi javnega naročila zamenja podizvajalec ali če </w:t>
            </w:r>
          </w:p>
          <w:p w14:paraId="1E97F125" w14:textId="77777777" w:rsidR="009441E7" w:rsidRPr="0006495A" w:rsidRDefault="009441E7" w:rsidP="0093457B">
            <w:pPr>
              <w:jc w:val="both"/>
              <w:rPr>
                <w:rFonts w:ascii="Arial Narrow" w:hAnsi="Arial Narrow"/>
                <w:sz w:val="22"/>
                <w:szCs w:val="22"/>
              </w:rPr>
            </w:pPr>
            <w:r w:rsidRPr="0006495A">
              <w:rPr>
                <w:rFonts w:ascii="Arial Narrow" w:hAnsi="Arial Narrow"/>
                <w:sz w:val="22"/>
                <w:szCs w:val="22"/>
              </w:rPr>
              <w:t xml:space="preserve">               ponudnik sklene pogodbo z novim podizvajalcem, mora ponudnik, ki je sklenil </w:t>
            </w:r>
          </w:p>
          <w:p w14:paraId="460AEA6A" w14:textId="77777777" w:rsidR="009441E7" w:rsidRPr="0006495A" w:rsidRDefault="009441E7" w:rsidP="0093457B">
            <w:pPr>
              <w:jc w:val="both"/>
              <w:rPr>
                <w:rFonts w:ascii="Arial Narrow" w:hAnsi="Arial Narrow"/>
                <w:sz w:val="22"/>
                <w:szCs w:val="22"/>
              </w:rPr>
            </w:pPr>
            <w:r w:rsidRPr="0006495A">
              <w:rPr>
                <w:rFonts w:ascii="Arial Narrow" w:hAnsi="Arial Narrow"/>
                <w:sz w:val="22"/>
                <w:szCs w:val="22"/>
              </w:rPr>
              <w:t xml:space="preserve">               pogodbo z naročnikom,  le-temu v 5 dneh po spremembi predložiti: </w:t>
            </w:r>
          </w:p>
          <w:p w14:paraId="2BCFB369" w14:textId="77777777" w:rsidR="009441E7" w:rsidRPr="0006495A" w:rsidRDefault="009441E7" w:rsidP="003772E6">
            <w:pPr>
              <w:numPr>
                <w:ilvl w:val="0"/>
                <w:numId w:val="15"/>
              </w:numPr>
              <w:jc w:val="both"/>
              <w:rPr>
                <w:rFonts w:ascii="Arial Narrow" w:hAnsi="Arial Narrow"/>
                <w:sz w:val="22"/>
                <w:szCs w:val="22"/>
              </w:rPr>
            </w:pPr>
            <w:r w:rsidRPr="0006495A">
              <w:rPr>
                <w:rFonts w:ascii="Arial Narrow" w:hAnsi="Arial Narrow"/>
                <w:sz w:val="22"/>
                <w:szCs w:val="22"/>
              </w:rPr>
              <w:t>svojo izjavo, da je poravnal vse nesporne obveznosti prvotnemu podizvajalcu,</w:t>
            </w:r>
          </w:p>
          <w:p w14:paraId="5A2280E2" w14:textId="77777777" w:rsidR="009441E7" w:rsidRPr="0006495A" w:rsidRDefault="009441E7" w:rsidP="003772E6">
            <w:pPr>
              <w:numPr>
                <w:ilvl w:val="0"/>
                <w:numId w:val="15"/>
              </w:numPr>
              <w:jc w:val="both"/>
              <w:rPr>
                <w:rFonts w:ascii="Arial Narrow" w:hAnsi="Arial Narrow"/>
                <w:sz w:val="22"/>
                <w:szCs w:val="22"/>
              </w:rPr>
            </w:pPr>
            <w:r w:rsidRPr="0006495A">
              <w:rPr>
                <w:rFonts w:ascii="Arial Narrow" w:hAnsi="Arial Narrow"/>
                <w:sz w:val="22"/>
                <w:szCs w:val="22"/>
              </w:rPr>
              <w:t>pooblastilo za plačilo opravljenih in prevzetih del oziroma dobav neposredno novemu podizvajalcu in</w:t>
            </w:r>
          </w:p>
          <w:p w14:paraId="78B751B6" w14:textId="77777777" w:rsidR="009441E7" w:rsidRPr="0006495A" w:rsidRDefault="009441E7" w:rsidP="003772E6">
            <w:pPr>
              <w:numPr>
                <w:ilvl w:val="0"/>
                <w:numId w:val="15"/>
              </w:numPr>
              <w:jc w:val="both"/>
              <w:rPr>
                <w:rFonts w:ascii="Arial Narrow" w:hAnsi="Arial Narrow"/>
                <w:sz w:val="22"/>
                <w:szCs w:val="22"/>
              </w:rPr>
            </w:pPr>
            <w:r w:rsidRPr="0006495A">
              <w:rPr>
                <w:rFonts w:ascii="Arial Narrow" w:hAnsi="Arial Narrow"/>
                <w:sz w:val="22"/>
                <w:szCs w:val="22"/>
              </w:rPr>
              <w:t>soglasje novega podizvajalca k neposrednemu plačilu,</w:t>
            </w:r>
          </w:p>
          <w:p w14:paraId="2BC6BDBC" w14:textId="77777777" w:rsidR="009441E7" w:rsidRPr="0006495A" w:rsidRDefault="009441E7" w:rsidP="003772E6">
            <w:pPr>
              <w:numPr>
                <w:ilvl w:val="0"/>
                <w:numId w:val="15"/>
              </w:numPr>
              <w:jc w:val="both"/>
              <w:rPr>
                <w:rFonts w:ascii="Arial Narrow" w:hAnsi="Arial Narrow"/>
                <w:sz w:val="22"/>
                <w:szCs w:val="22"/>
              </w:rPr>
            </w:pPr>
            <w:r w:rsidRPr="0006495A">
              <w:rPr>
                <w:rFonts w:ascii="Arial Narrow" w:hAnsi="Arial Narrow"/>
                <w:sz w:val="22"/>
                <w:szCs w:val="22"/>
              </w:rPr>
              <w:t>kopijo pogodbe z novim podizvajalcem.</w:t>
            </w:r>
          </w:p>
          <w:p w14:paraId="0269B0A3" w14:textId="77777777" w:rsidR="009441E7" w:rsidRPr="0006495A" w:rsidRDefault="009441E7" w:rsidP="0093457B">
            <w:pPr>
              <w:jc w:val="both"/>
              <w:rPr>
                <w:rFonts w:ascii="Arial Narrow" w:hAnsi="Arial Narrow"/>
                <w:sz w:val="22"/>
                <w:szCs w:val="22"/>
              </w:rPr>
            </w:pPr>
          </w:p>
          <w:p w14:paraId="2BAA20CD" w14:textId="77777777" w:rsidR="009441E7" w:rsidRPr="0006495A" w:rsidRDefault="009441E7" w:rsidP="0093457B">
            <w:pPr>
              <w:jc w:val="both"/>
              <w:rPr>
                <w:rFonts w:ascii="Arial Narrow" w:hAnsi="Arial Narrow"/>
                <w:sz w:val="22"/>
                <w:szCs w:val="22"/>
              </w:rPr>
            </w:pPr>
          </w:p>
          <w:p w14:paraId="38B92C2C" w14:textId="77777777" w:rsidR="009441E7" w:rsidRPr="0006495A" w:rsidRDefault="009441E7" w:rsidP="003772E6">
            <w:pPr>
              <w:pStyle w:val="Odstavekseznama"/>
              <w:numPr>
                <w:ilvl w:val="1"/>
                <w:numId w:val="41"/>
              </w:numPr>
              <w:jc w:val="both"/>
              <w:rPr>
                <w:rFonts w:ascii="Arial Narrow" w:hAnsi="Arial Narrow"/>
              </w:rPr>
            </w:pPr>
            <w:r w:rsidRPr="0006495A">
              <w:rPr>
                <w:rFonts w:ascii="Arial Narrow" w:hAnsi="Arial Narrow"/>
              </w:rPr>
              <w:t xml:space="preserve">Plačila podizvajalcem se izvedejo v skladu z določbami 3.2. Navodil ponudnikom, ki </w:t>
            </w:r>
          </w:p>
          <w:p w14:paraId="32E05A58" w14:textId="77777777" w:rsidR="009441E7" w:rsidRPr="0006495A" w:rsidRDefault="009441E7" w:rsidP="0093457B">
            <w:pPr>
              <w:jc w:val="both"/>
              <w:rPr>
                <w:rFonts w:ascii="Arial Narrow" w:hAnsi="Arial Narrow"/>
                <w:sz w:val="22"/>
                <w:szCs w:val="22"/>
              </w:rPr>
            </w:pPr>
            <w:r w:rsidRPr="0006495A">
              <w:rPr>
                <w:rFonts w:ascii="Arial Narrow" w:hAnsi="Arial Narrow"/>
                <w:sz w:val="22"/>
                <w:szCs w:val="22"/>
              </w:rPr>
              <w:t xml:space="preserve">              so v tem  delu sestavni del te pogodbe.</w:t>
            </w:r>
          </w:p>
          <w:p w14:paraId="63F6AAF2" w14:textId="77777777" w:rsidR="009441E7" w:rsidRPr="0006495A" w:rsidRDefault="009441E7" w:rsidP="0093457B">
            <w:pPr>
              <w:jc w:val="both"/>
              <w:rPr>
                <w:rFonts w:ascii="Arial Narrow" w:hAnsi="Arial Narrow"/>
                <w:sz w:val="22"/>
                <w:szCs w:val="22"/>
              </w:rPr>
            </w:pPr>
          </w:p>
          <w:p w14:paraId="090902F9" w14:textId="77777777" w:rsidR="009441E7" w:rsidRPr="0006495A" w:rsidRDefault="005330CA" w:rsidP="0093457B">
            <w:pPr>
              <w:pStyle w:val="Default"/>
              <w:rPr>
                <w:rFonts w:ascii="Arial Narrow" w:hAnsi="Arial Narrow"/>
                <w:color w:val="auto"/>
                <w:sz w:val="22"/>
                <w:szCs w:val="22"/>
              </w:rPr>
            </w:pPr>
            <w:r w:rsidRPr="0006495A">
              <w:rPr>
                <w:rFonts w:ascii="Arial Narrow" w:hAnsi="Arial Narrow"/>
                <w:color w:val="auto"/>
                <w:sz w:val="22"/>
                <w:szCs w:val="22"/>
              </w:rPr>
              <w:t>2.11</w:t>
            </w:r>
            <w:r w:rsidR="009441E7" w:rsidRPr="0006495A">
              <w:rPr>
                <w:rFonts w:ascii="Arial Narrow" w:hAnsi="Arial Narrow"/>
                <w:color w:val="auto"/>
                <w:sz w:val="22"/>
                <w:szCs w:val="22"/>
              </w:rPr>
              <w:t xml:space="preserve">.       Zamenjavo podizvajalca pogodbeni stranki uredita z dodatkom k tej pogodbi. </w:t>
            </w:r>
          </w:p>
          <w:p w14:paraId="39C3C401" w14:textId="77777777" w:rsidR="009441E7" w:rsidRPr="0006495A" w:rsidRDefault="009441E7" w:rsidP="0093457B">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V razmerju do naročnika izvajalec v celoti odgovarja za izvedbo del, ki so predmet </w:t>
            </w:r>
          </w:p>
          <w:p w14:paraId="26432106" w14:textId="77777777" w:rsidR="009441E7" w:rsidRPr="0006495A" w:rsidRDefault="009441E7" w:rsidP="0093457B">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te pogodbe. </w:t>
            </w:r>
          </w:p>
          <w:p w14:paraId="7856A1AB" w14:textId="77777777" w:rsidR="009441E7" w:rsidRPr="0006495A" w:rsidRDefault="009441E7" w:rsidP="0093457B">
            <w:pPr>
              <w:tabs>
                <w:tab w:val="left" w:pos="284"/>
              </w:tabs>
              <w:rPr>
                <w:rFonts w:ascii="Arial Narrow" w:hAnsi="Arial Narrow"/>
                <w:b/>
                <w:sz w:val="22"/>
                <w:szCs w:val="22"/>
              </w:rPr>
            </w:pPr>
          </w:p>
          <w:p w14:paraId="2E8509B2" w14:textId="77777777" w:rsidR="009441E7" w:rsidRPr="0006495A" w:rsidRDefault="009441E7" w:rsidP="0093457B">
            <w:pPr>
              <w:tabs>
                <w:tab w:val="left" w:pos="284"/>
              </w:tabs>
              <w:rPr>
                <w:rFonts w:ascii="Arial Narrow" w:hAnsi="Arial Narrow"/>
                <w:b/>
                <w:sz w:val="22"/>
                <w:szCs w:val="22"/>
              </w:rPr>
            </w:pPr>
          </w:p>
          <w:p w14:paraId="40D1ACC8" w14:textId="77777777" w:rsidR="009441E7" w:rsidRPr="0006495A" w:rsidRDefault="009441E7" w:rsidP="0093457B">
            <w:pPr>
              <w:tabs>
                <w:tab w:val="left" w:pos="284"/>
              </w:tabs>
              <w:rPr>
                <w:rFonts w:ascii="Arial Narrow" w:hAnsi="Arial Narrow"/>
                <w:b/>
                <w:sz w:val="22"/>
                <w:szCs w:val="22"/>
                <w:lang w:val="de-DE"/>
              </w:rPr>
            </w:pPr>
            <w:r w:rsidRPr="0006495A">
              <w:rPr>
                <w:rFonts w:ascii="Arial Narrow" w:hAnsi="Arial Narrow"/>
                <w:b/>
                <w:sz w:val="22"/>
                <w:szCs w:val="22"/>
                <w:lang w:val="de-DE"/>
              </w:rPr>
              <w:t xml:space="preserve">3. </w:t>
            </w:r>
            <w:r w:rsidRPr="0006495A">
              <w:rPr>
                <w:rFonts w:ascii="Arial Narrow" w:hAnsi="Arial Narrow"/>
                <w:b/>
                <w:sz w:val="22"/>
                <w:szCs w:val="22"/>
                <w:lang w:val="de-DE"/>
              </w:rPr>
              <w:tab/>
            </w:r>
            <w:r w:rsidRPr="001F0D02">
              <w:rPr>
                <w:rFonts w:ascii="Arial Narrow" w:hAnsi="Arial Narrow"/>
                <w:b/>
                <w:sz w:val="22"/>
                <w:szCs w:val="22"/>
              </w:rPr>
              <w:tab/>
              <w:t>PREHOD RIZIKA</w:t>
            </w:r>
            <w:r w:rsidRPr="0006495A">
              <w:rPr>
                <w:rFonts w:ascii="Arial Narrow" w:hAnsi="Arial Narrow"/>
                <w:b/>
                <w:sz w:val="22"/>
                <w:szCs w:val="22"/>
                <w:lang w:val="de-DE"/>
              </w:rPr>
              <w:t>, KRAJ, ČAS IN NAČIN IZROČITVE</w:t>
            </w:r>
          </w:p>
          <w:p w14:paraId="46DE5A8F" w14:textId="77777777" w:rsidR="009441E7" w:rsidRPr="0006495A" w:rsidRDefault="009441E7" w:rsidP="0093457B">
            <w:pPr>
              <w:rPr>
                <w:rFonts w:ascii="Arial Narrow" w:hAnsi="Arial Narrow"/>
                <w:sz w:val="22"/>
                <w:szCs w:val="22"/>
                <w:lang w:val="de-DE"/>
              </w:rPr>
            </w:pPr>
          </w:p>
          <w:p w14:paraId="5B44FAFC" w14:textId="77777777" w:rsidR="009441E7" w:rsidRPr="0006495A" w:rsidRDefault="009441E7" w:rsidP="0093457B">
            <w:pPr>
              <w:rPr>
                <w:rFonts w:ascii="Arial Narrow" w:hAnsi="Arial Narrow"/>
                <w:sz w:val="22"/>
                <w:szCs w:val="22"/>
                <w:lang w:val="de-DE"/>
              </w:rPr>
            </w:pPr>
          </w:p>
          <w:p w14:paraId="005D89FD" w14:textId="77777777" w:rsidR="009441E7" w:rsidRPr="0006495A" w:rsidRDefault="009441E7" w:rsidP="0093457B">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3.1. </w:t>
            </w:r>
            <w:r w:rsidRPr="0006495A">
              <w:rPr>
                <w:rFonts w:ascii="Arial Narrow" w:hAnsi="Arial Narrow"/>
                <w:sz w:val="22"/>
                <w:szCs w:val="22"/>
                <w:lang w:val="de-DE"/>
              </w:rPr>
              <w:tab/>
            </w:r>
            <w:proofErr w:type="spellStart"/>
            <w:r w:rsidRPr="0006495A">
              <w:rPr>
                <w:rFonts w:ascii="Arial Narrow" w:hAnsi="Arial Narrow"/>
                <w:sz w:val="22"/>
                <w:szCs w:val="22"/>
                <w:lang w:val="de-DE"/>
              </w:rPr>
              <w:t>Odgovornost</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riziko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preide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od</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dobavitelja</w:t>
            </w:r>
            <w:proofErr w:type="spellEnd"/>
            <w:r w:rsidRPr="0006495A">
              <w:rPr>
                <w:rFonts w:ascii="Arial Narrow" w:hAnsi="Arial Narrow"/>
                <w:sz w:val="22"/>
                <w:szCs w:val="22"/>
                <w:lang w:val="de-DE"/>
              </w:rPr>
              <w:t xml:space="preserve"> na </w:t>
            </w:r>
            <w:proofErr w:type="spellStart"/>
            <w:r w:rsidRPr="0006495A">
              <w:rPr>
                <w:rFonts w:ascii="Arial Narrow" w:hAnsi="Arial Narrow"/>
                <w:sz w:val="22"/>
                <w:szCs w:val="22"/>
                <w:lang w:val="de-DE"/>
              </w:rPr>
              <w:t>naročnika</w:t>
            </w:r>
            <w:proofErr w:type="spellEnd"/>
            <w:r w:rsidRPr="0006495A">
              <w:rPr>
                <w:rFonts w:ascii="Arial Narrow" w:hAnsi="Arial Narrow"/>
                <w:sz w:val="22"/>
                <w:szCs w:val="22"/>
                <w:lang w:val="de-DE"/>
              </w:rPr>
              <w:t xml:space="preserve"> z </w:t>
            </w:r>
            <w:proofErr w:type="spellStart"/>
            <w:r w:rsidRPr="0006495A">
              <w:rPr>
                <w:rFonts w:ascii="Arial Narrow" w:hAnsi="Arial Narrow"/>
                <w:sz w:val="22"/>
                <w:szCs w:val="22"/>
                <w:lang w:val="de-DE"/>
              </w:rPr>
              <w:t>izročitvijo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razen</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jamčevanja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napake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določilih</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garancij</w:t>
            </w:r>
            <w:proofErr w:type="spellEnd"/>
            <w:r w:rsidRPr="0006495A">
              <w:rPr>
                <w:rFonts w:ascii="Arial Narrow" w:hAnsi="Arial Narrow"/>
                <w:sz w:val="22"/>
                <w:szCs w:val="22"/>
                <w:lang w:val="de-DE"/>
              </w:rPr>
              <w:t>.</w:t>
            </w:r>
          </w:p>
          <w:p w14:paraId="1F836CBA" w14:textId="77777777" w:rsidR="009441E7" w:rsidRPr="0006495A" w:rsidRDefault="009441E7" w:rsidP="0093457B">
            <w:pPr>
              <w:ind w:left="708" w:hanging="708"/>
              <w:jc w:val="both"/>
              <w:rPr>
                <w:rFonts w:ascii="Arial Narrow" w:hAnsi="Arial Narrow"/>
                <w:sz w:val="22"/>
                <w:szCs w:val="22"/>
                <w:lang w:val="de-DE"/>
              </w:rPr>
            </w:pPr>
          </w:p>
          <w:p w14:paraId="0FEEEFCB" w14:textId="77777777" w:rsidR="009441E7" w:rsidRPr="0006495A" w:rsidRDefault="009441E7" w:rsidP="0093457B">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3.2.      </w:t>
            </w:r>
            <w:proofErr w:type="spellStart"/>
            <w:r w:rsidRPr="0006495A">
              <w:rPr>
                <w:rFonts w:ascii="Arial Narrow" w:hAnsi="Arial Narrow"/>
                <w:sz w:val="22"/>
                <w:szCs w:val="22"/>
                <w:lang w:val="de-DE"/>
              </w:rPr>
              <w:t>Morebitno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predhodno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ugotavljanje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količine</w:t>
            </w:r>
            <w:proofErr w:type="spellEnd"/>
            <w:r w:rsidRPr="0006495A">
              <w:rPr>
                <w:rFonts w:ascii="Arial Narrow" w:hAnsi="Arial Narrow"/>
                <w:sz w:val="22"/>
                <w:szCs w:val="22"/>
                <w:lang w:val="de-DE"/>
              </w:rPr>
              <w:t xml:space="preserve"> in </w:t>
            </w:r>
            <w:proofErr w:type="spellStart"/>
            <w:r w:rsidRPr="0006495A">
              <w:rPr>
                <w:rFonts w:ascii="Arial Narrow" w:hAnsi="Arial Narrow"/>
                <w:sz w:val="22"/>
                <w:szCs w:val="22"/>
                <w:lang w:val="de-DE"/>
              </w:rPr>
              <w:t>kvalitete</w:t>
            </w:r>
            <w:proofErr w:type="spellEnd"/>
            <w:r w:rsidRPr="0006495A">
              <w:rPr>
                <w:rFonts w:ascii="Arial Narrow" w:hAnsi="Arial Narrow"/>
                <w:sz w:val="22"/>
                <w:szCs w:val="22"/>
                <w:lang w:val="de-DE"/>
              </w:rPr>
              <w:t xml:space="preserve"> je </w:t>
            </w:r>
            <w:proofErr w:type="spellStart"/>
            <w:r w:rsidRPr="0006495A">
              <w:rPr>
                <w:rFonts w:ascii="Arial Narrow" w:hAnsi="Arial Narrow"/>
                <w:sz w:val="22"/>
                <w:szCs w:val="22"/>
                <w:lang w:val="de-DE"/>
              </w:rPr>
              <w:t>lahko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podlaga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kasnejšo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zapisniško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izročitev</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samo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še</w:t>
            </w:r>
            <w:proofErr w:type="spellEnd"/>
            <w:r w:rsidRPr="0006495A">
              <w:rPr>
                <w:rFonts w:ascii="Arial Narrow" w:hAnsi="Arial Narrow"/>
                <w:sz w:val="22"/>
                <w:szCs w:val="22"/>
                <w:lang w:val="de-DE"/>
              </w:rPr>
              <w:t xml:space="preserve"> ne </w:t>
            </w:r>
            <w:proofErr w:type="spellStart"/>
            <w:r w:rsidRPr="0006495A">
              <w:rPr>
                <w:rFonts w:ascii="Arial Narrow" w:hAnsi="Arial Narrow"/>
                <w:sz w:val="22"/>
                <w:szCs w:val="22"/>
                <w:lang w:val="de-DE"/>
              </w:rPr>
              <w:t>pomeni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prehoda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rizika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ali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izročitve</w:t>
            </w:r>
            <w:proofErr w:type="spellEnd"/>
            <w:r w:rsidRPr="0006495A">
              <w:rPr>
                <w:rFonts w:ascii="Arial Narrow" w:hAnsi="Arial Narrow"/>
                <w:sz w:val="22"/>
                <w:szCs w:val="22"/>
                <w:lang w:val="de-DE"/>
              </w:rPr>
              <w:t>.</w:t>
            </w:r>
          </w:p>
          <w:p w14:paraId="5C7206E7" w14:textId="77777777" w:rsidR="009441E7" w:rsidRPr="0006495A" w:rsidRDefault="009441E7" w:rsidP="0093457B">
            <w:pPr>
              <w:pStyle w:val="Telobesedila"/>
              <w:ind w:left="708"/>
              <w:jc w:val="both"/>
              <w:rPr>
                <w:rFonts w:ascii="Arial Narrow" w:hAnsi="Arial Narrow"/>
                <w:sz w:val="22"/>
                <w:szCs w:val="22"/>
              </w:rPr>
            </w:pPr>
            <w:proofErr w:type="spellStart"/>
            <w:r w:rsidRPr="0006495A">
              <w:rPr>
                <w:rFonts w:ascii="Arial Narrow" w:hAnsi="Arial Narrow"/>
                <w:sz w:val="22"/>
                <w:szCs w:val="22"/>
                <w:lang w:val="de-DE"/>
              </w:rPr>
              <w:t>Pogoje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izročitev</w:t>
            </w:r>
            <w:proofErr w:type="spellEnd"/>
            <w:r w:rsidRPr="0006495A">
              <w:rPr>
                <w:rFonts w:ascii="Arial Narrow" w:hAnsi="Arial Narrow"/>
                <w:sz w:val="22"/>
                <w:szCs w:val="22"/>
                <w:lang w:val="de-DE"/>
              </w:rPr>
              <w:t xml:space="preserve"> se </w:t>
            </w:r>
            <w:proofErr w:type="spellStart"/>
            <w:r w:rsidRPr="0006495A">
              <w:rPr>
                <w:rFonts w:ascii="Arial Narrow" w:hAnsi="Arial Narrow"/>
                <w:sz w:val="22"/>
                <w:szCs w:val="22"/>
                <w:lang w:val="de-DE"/>
              </w:rPr>
              <w:t>ugotovi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skladno</w:t>
            </w:r>
            <w:proofErr w:type="spellEnd"/>
            <w:r w:rsidRPr="0006495A">
              <w:rPr>
                <w:rFonts w:ascii="Arial Narrow" w:hAnsi="Arial Narrow"/>
                <w:sz w:val="22"/>
                <w:szCs w:val="22"/>
                <w:lang w:val="de-DE"/>
              </w:rPr>
              <w:t xml:space="preserve"> z </w:t>
            </w:r>
            <w:proofErr w:type="spellStart"/>
            <w:r w:rsidRPr="0006495A">
              <w:rPr>
                <w:rFonts w:ascii="Arial Narrow" w:hAnsi="Arial Narrow"/>
                <w:sz w:val="22"/>
                <w:szCs w:val="22"/>
                <w:lang w:val="de-DE"/>
              </w:rPr>
              <w:t>zahtevami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priloge</w:t>
            </w:r>
            <w:proofErr w:type="spellEnd"/>
            <w:r w:rsidRPr="0006495A">
              <w:rPr>
                <w:rFonts w:ascii="Arial Narrow" w:hAnsi="Arial Narrow"/>
                <w:sz w:val="22"/>
                <w:szCs w:val="22"/>
                <w:lang w:val="de-DE"/>
              </w:rPr>
              <w:t xml:space="preserve"> 1 in </w:t>
            </w:r>
            <w:proofErr w:type="spellStart"/>
            <w:r w:rsidRPr="0006495A">
              <w:rPr>
                <w:rFonts w:ascii="Arial Narrow" w:hAnsi="Arial Narrow"/>
                <w:sz w:val="22"/>
                <w:szCs w:val="22"/>
                <w:lang w:val="de-DE"/>
              </w:rPr>
              <w:t>sicer</w:t>
            </w:r>
            <w:proofErr w:type="spellEnd"/>
            <w:r w:rsidRPr="0006495A">
              <w:rPr>
                <w:rFonts w:ascii="Arial Narrow" w:hAnsi="Arial Narrow"/>
                <w:sz w:val="22"/>
                <w:szCs w:val="22"/>
                <w:lang w:val="de-DE"/>
              </w:rPr>
              <w:t xml:space="preserve"> s </w:t>
            </w:r>
            <w:proofErr w:type="spellStart"/>
            <w:r w:rsidRPr="0006495A">
              <w:rPr>
                <w:rFonts w:ascii="Arial Narrow" w:hAnsi="Arial Narrow"/>
                <w:sz w:val="22"/>
                <w:szCs w:val="22"/>
                <w:lang w:val="de-DE"/>
              </w:rPr>
              <w:t>primopredajnim</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zapi</w:t>
            </w:r>
            <w:r w:rsidRPr="0006495A">
              <w:rPr>
                <w:rFonts w:ascii="Arial Narrow" w:hAnsi="Arial Narrow"/>
                <w:sz w:val="22"/>
                <w:szCs w:val="22"/>
              </w:rPr>
              <w:t>snikom</w:t>
            </w:r>
            <w:proofErr w:type="spellEnd"/>
            <w:r w:rsidRPr="0006495A">
              <w:rPr>
                <w:rFonts w:ascii="Arial Narrow" w:hAnsi="Arial Narrow"/>
                <w:sz w:val="22"/>
                <w:szCs w:val="22"/>
              </w:rPr>
              <w:t xml:space="preserve">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1D7FA2B0" w14:textId="77777777" w:rsidR="009441E7" w:rsidRPr="0006495A" w:rsidRDefault="009441E7" w:rsidP="0093457B">
            <w:pPr>
              <w:jc w:val="both"/>
              <w:rPr>
                <w:rFonts w:ascii="Arial Narrow" w:hAnsi="Arial Narrow"/>
                <w:sz w:val="22"/>
                <w:szCs w:val="22"/>
              </w:rPr>
            </w:pPr>
          </w:p>
          <w:p w14:paraId="4490FA73" w14:textId="77777777" w:rsidR="009441E7" w:rsidRPr="0006495A" w:rsidRDefault="009441E7" w:rsidP="0093457B">
            <w:pPr>
              <w:ind w:left="708" w:hanging="708"/>
              <w:jc w:val="both"/>
              <w:rPr>
                <w:rFonts w:ascii="Arial Narrow" w:hAnsi="Arial Narrow"/>
                <w:sz w:val="22"/>
                <w:szCs w:val="22"/>
              </w:rPr>
            </w:pPr>
            <w:r w:rsidRPr="0006495A">
              <w:rPr>
                <w:rFonts w:ascii="Arial Narrow" w:hAnsi="Arial Narrow"/>
                <w:sz w:val="22"/>
                <w:szCs w:val="22"/>
              </w:rPr>
              <w:t>3.3.</w:t>
            </w:r>
            <w:r w:rsidRPr="0006495A">
              <w:rPr>
                <w:rFonts w:ascii="Arial Narrow" w:hAnsi="Arial Narrow"/>
                <w:sz w:val="22"/>
                <w:szCs w:val="22"/>
              </w:rPr>
              <w:tab/>
            </w:r>
            <w:r w:rsidRPr="0006495A">
              <w:rPr>
                <w:rFonts w:ascii="Arial Narrow" w:hAnsi="Arial Narrow"/>
                <w:sz w:val="22"/>
                <w:szCs w:val="22"/>
              </w:rPr>
              <w:tab/>
              <w:t xml:space="preserve">Dobavitelj se zavezuje, da bo </w:t>
            </w:r>
            <w:r w:rsidRPr="0006495A">
              <w:rPr>
                <w:rFonts w:ascii="Arial Narrow" w:hAnsi="Arial Narrow"/>
                <w:b/>
                <w:bCs/>
                <w:sz w:val="22"/>
                <w:szCs w:val="22"/>
                <w:u w:val="single"/>
              </w:rPr>
              <w:t>pet (5) dni pred načrtovano primopredajo o tem pisno obvestil skrbnika po</w:t>
            </w:r>
            <w:r w:rsidR="006E7450" w:rsidRPr="0006495A">
              <w:rPr>
                <w:rFonts w:ascii="Arial Narrow" w:hAnsi="Arial Narrow"/>
                <w:b/>
                <w:bCs/>
                <w:sz w:val="22"/>
                <w:szCs w:val="22"/>
                <w:u w:val="single"/>
              </w:rPr>
              <w:t>godbe – Barbaro Cerkvenik (e-mail: barbara.cerkvenik@kclj.si</w:t>
            </w:r>
            <w:r w:rsidRPr="0006495A">
              <w:rPr>
                <w:rFonts w:ascii="Arial Narrow" w:hAnsi="Arial Narrow"/>
                <w:b/>
                <w:bCs/>
                <w:sz w:val="22"/>
                <w:szCs w:val="22"/>
                <w:u w:val="single"/>
              </w:rPr>
              <w:t>)</w:t>
            </w:r>
            <w:r w:rsidRPr="0006495A">
              <w:rPr>
                <w:rFonts w:ascii="Arial Narrow" w:hAnsi="Arial Narrow"/>
                <w:sz w:val="22"/>
                <w:szCs w:val="22"/>
              </w:rPr>
              <w:t>, ki bo o primopredaji obvestil pooblaščeno osebo (uporabnika) na strani naročnika.</w:t>
            </w:r>
          </w:p>
          <w:p w14:paraId="08E4F6AE" w14:textId="77777777" w:rsidR="009441E7" w:rsidRPr="0006495A" w:rsidRDefault="009441E7" w:rsidP="0093457B">
            <w:pPr>
              <w:jc w:val="both"/>
              <w:rPr>
                <w:rFonts w:ascii="Arial Narrow" w:hAnsi="Arial Narrow"/>
                <w:sz w:val="22"/>
                <w:szCs w:val="22"/>
              </w:rPr>
            </w:pPr>
          </w:p>
          <w:p w14:paraId="52D83013" w14:textId="77777777" w:rsidR="009441E7" w:rsidRPr="0006495A" w:rsidRDefault="009441E7" w:rsidP="0093457B">
            <w:pPr>
              <w:jc w:val="both"/>
              <w:rPr>
                <w:rFonts w:ascii="Arial Narrow" w:hAnsi="Arial Narrow"/>
                <w:sz w:val="22"/>
                <w:szCs w:val="22"/>
              </w:rPr>
            </w:pPr>
          </w:p>
          <w:p w14:paraId="4AB931F4" w14:textId="77777777" w:rsidR="009441E7" w:rsidRPr="0006495A" w:rsidRDefault="009441E7" w:rsidP="0093457B">
            <w:pPr>
              <w:jc w:val="both"/>
              <w:rPr>
                <w:rFonts w:ascii="Arial Narrow" w:hAnsi="Arial Narrow"/>
                <w:b/>
                <w:sz w:val="22"/>
                <w:szCs w:val="22"/>
              </w:rPr>
            </w:pPr>
            <w:r w:rsidRPr="0006495A">
              <w:rPr>
                <w:rFonts w:ascii="Arial Narrow" w:hAnsi="Arial Narrow"/>
                <w:b/>
                <w:sz w:val="22"/>
                <w:szCs w:val="22"/>
              </w:rPr>
              <w:t xml:space="preserve">4. </w:t>
            </w:r>
            <w:r w:rsidRPr="0006495A">
              <w:rPr>
                <w:rFonts w:ascii="Arial Narrow" w:hAnsi="Arial Narrow"/>
                <w:b/>
                <w:sz w:val="22"/>
                <w:szCs w:val="22"/>
              </w:rPr>
              <w:tab/>
            </w:r>
            <w:r w:rsidRPr="0006495A">
              <w:rPr>
                <w:rFonts w:ascii="Arial Narrow" w:hAnsi="Arial Narrow"/>
                <w:b/>
                <w:sz w:val="22"/>
                <w:szCs w:val="22"/>
              </w:rPr>
              <w:tab/>
              <w:t>ROK ZA IZVEDBO, POGODBENA KAZEN, ODŠKODNINA</w:t>
            </w:r>
          </w:p>
          <w:p w14:paraId="3DBE2A71" w14:textId="77777777" w:rsidR="009441E7" w:rsidRPr="0006495A" w:rsidRDefault="009441E7" w:rsidP="0093457B">
            <w:pPr>
              <w:jc w:val="both"/>
              <w:rPr>
                <w:rFonts w:ascii="Arial Narrow" w:hAnsi="Arial Narrow"/>
                <w:b/>
                <w:sz w:val="22"/>
                <w:szCs w:val="22"/>
              </w:rPr>
            </w:pPr>
          </w:p>
          <w:p w14:paraId="436F11DC" w14:textId="77777777" w:rsidR="009441E7" w:rsidRPr="0006495A" w:rsidRDefault="009441E7" w:rsidP="0093457B">
            <w:pPr>
              <w:jc w:val="both"/>
              <w:rPr>
                <w:rFonts w:ascii="Arial Narrow" w:hAnsi="Arial Narrow"/>
                <w:b/>
                <w:sz w:val="22"/>
                <w:szCs w:val="22"/>
              </w:rPr>
            </w:pPr>
          </w:p>
          <w:p w14:paraId="170CF27A" w14:textId="1A82FA48" w:rsidR="006B5A40" w:rsidRPr="0006495A" w:rsidRDefault="009441E7" w:rsidP="0093457B">
            <w:pPr>
              <w:ind w:left="720" w:hanging="720"/>
              <w:jc w:val="both"/>
              <w:rPr>
                <w:rFonts w:ascii="Arial Narrow" w:hAnsi="Arial Narrow"/>
                <w:sz w:val="22"/>
                <w:szCs w:val="22"/>
              </w:rPr>
            </w:pPr>
            <w:r w:rsidRPr="0006495A">
              <w:rPr>
                <w:rFonts w:ascii="Arial Narrow" w:hAnsi="Arial Narrow"/>
                <w:sz w:val="22"/>
                <w:szCs w:val="22"/>
              </w:rPr>
              <w:t>4.1.</w:t>
            </w:r>
            <w:r w:rsidRPr="0006495A">
              <w:rPr>
                <w:rFonts w:ascii="Arial Narrow" w:hAnsi="Arial Narrow"/>
                <w:sz w:val="22"/>
                <w:szCs w:val="22"/>
              </w:rPr>
              <w:tab/>
            </w:r>
            <w:r w:rsidR="00D83E28" w:rsidRPr="0006495A">
              <w:rPr>
                <w:rFonts w:ascii="Arial Narrow" w:hAnsi="Arial Narrow"/>
                <w:sz w:val="22"/>
                <w:szCs w:val="22"/>
              </w:rPr>
              <w:tab/>
            </w:r>
            <w:r w:rsidR="006B5A40" w:rsidRPr="0006495A">
              <w:rPr>
                <w:rFonts w:ascii="Arial Narrow" w:hAnsi="Arial Narrow"/>
                <w:sz w:val="22"/>
                <w:szCs w:val="22"/>
              </w:rPr>
              <w:t>Rok za izv</w:t>
            </w:r>
            <w:r w:rsidR="0033589B" w:rsidRPr="0006495A">
              <w:rPr>
                <w:rFonts w:ascii="Arial Narrow" w:hAnsi="Arial Narrow"/>
                <w:sz w:val="22"/>
                <w:szCs w:val="22"/>
              </w:rPr>
              <w:t>edbo javnega naročila</w:t>
            </w:r>
            <w:r w:rsidR="006B5A40" w:rsidRPr="0006495A">
              <w:rPr>
                <w:rFonts w:ascii="Arial Narrow" w:hAnsi="Arial Narrow"/>
                <w:sz w:val="22"/>
                <w:szCs w:val="22"/>
              </w:rPr>
              <w:t xml:space="preserve"> </w:t>
            </w:r>
            <w:r w:rsidR="006B5A40" w:rsidRPr="000652F0">
              <w:rPr>
                <w:rFonts w:ascii="Arial Narrow" w:hAnsi="Arial Narrow"/>
                <w:sz w:val="22"/>
                <w:szCs w:val="22"/>
              </w:rPr>
              <w:t xml:space="preserve">je </w:t>
            </w:r>
            <w:r w:rsidR="006A76BA" w:rsidRPr="00FE21C5">
              <w:rPr>
                <w:rFonts w:ascii="Arial Narrow" w:hAnsi="Arial Narrow"/>
                <w:b/>
                <w:sz w:val="22"/>
                <w:szCs w:val="22"/>
                <w:u w:val="single"/>
              </w:rPr>
              <w:t xml:space="preserve">210 </w:t>
            </w:r>
            <w:r w:rsidR="006B5A40" w:rsidRPr="000652F0">
              <w:rPr>
                <w:rFonts w:ascii="Arial Narrow" w:hAnsi="Arial Narrow"/>
                <w:b/>
                <w:sz w:val="22"/>
                <w:szCs w:val="22"/>
              </w:rPr>
              <w:t xml:space="preserve"> dni</w:t>
            </w:r>
            <w:r w:rsidR="006B5A40" w:rsidRPr="000652F0">
              <w:rPr>
                <w:rFonts w:ascii="Arial Narrow" w:hAnsi="Arial Narrow"/>
                <w:sz w:val="22"/>
                <w:szCs w:val="22"/>
              </w:rPr>
              <w:t xml:space="preserve"> od </w:t>
            </w:r>
            <w:r w:rsidR="000A5CAD" w:rsidRPr="000652F0">
              <w:rPr>
                <w:rFonts w:ascii="Arial Narrow" w:hAnsi="Arial Narrow"/>
                <w:sz w:val="22"/>
                <w:szCs w:val="22"/>
              </w:rPr>
              <w:t>začetka datuma</w:t>
            </w:r>
            <w:r w:rsidR="000A5CAD" w:rsidRPr="0006495A">
              <w:rPr>
                <w:rFonts w:ascii="Arial Narrow" w:hAnsi="Arial Narrow"/>
                <w:sz w:val="22"/>
                <w:szCs w:val="22"/>
              </w:rPr>
              <w:t xml:space="preserve"> veljavnosti pogodbe.</w:t>
            </w:r>
            <w:r w:rsidR="00C32AC1" w:rsidRPr="0006495A">
              <w:rPr>
                <w:rFonts w:ascii="Arial Narrow" w:hAnsi="Arial Narrow"/>
                <w:sz w:val="22"/>
                <w:szCs w:val="22"/>
              </w:rPr>
              <w:t xml:space="preserve"> </w:t>
            </w:r>
          </w:p>
          <w:p w14:paraId="66BEE5B8" w14:textId="77777777" w:rsidR="009441E7" w:rsidRPr="0006495A" w:rsidRDefault="009441E7" w:rsidP="0093457B">
            <w:pPr>
              <w:ind w:left="708" w:hanging="708"/>
              <w:jc w:val="both"/>
              <w:rPr>
                <w:rFonts w:ascii="Arial Narrow" w:hAnsi="Arial Narrow"/>
                <w:sz w:val="22"/>
                <w:szCs w:val="22"/>
              </w:rPr>
            </w:pPr>
          </w:p>
          <w:p w14:paraId="447FB4E9" w14:textId="77777777" w:rsidR="009441E7" w:rsidRPr="0006495A" w:rsidRDefault="009441E7" w:rsidP="0093457B">
            <w:pPr>
              <w:ind w:left="708" w:hanging="708"/>
              <w:jc w:val="both"/>
              <w:rPr>
                <w:rFonts w:ascii="Arial Narrow" w:hAnsi="Arial Narrow"/>
                <w:b/>
                <w:i/>
                <w:sz w:val="22"/>
                <w:szCs w:val="22"/>
              </w:rPr>
            </w:pPr>
            <w:r w:rsidRPr="0006495A">
              <w:rPr>
                <w:rFonts w:ascii="Arial Narrow" w:hAnsi="Arial Narrow"/>
                <w:sz w:val="22"/>
                <w:szCs w:val="22"/>
              </w:rPr>
              <w:t>4.2.</w:t>
            </w:r>
            <w:r w:rsidRPr="0006495A">
              <w:rPr>
                <w:rFonts w:ascii="Arial Narrow" w:hAnsi="Arial Narrow"/>
                <w:sz w:val="22"/>
                <w:szCs w:val="22"/>
              </w:rPr>
              <w:tab/>
            </w:r>
            <w:r w:rsidRPr="0006495A">
              <w:rPr>
                <w:rFonts w:ascii="Arial Narrow" w:hAnsi="Arial Narrow"/>
                <w:sz w:val="22"/>
                <w:szCs w:val="22"/>
              </w:rPr>
              <w:tab/>
              <w:t xml:space="preserve">V primeru </w:t>
            </w:r>
            <w:r w:rsidRPr="0006495A">
              <w:rPr>
                <w:rFonts w:ascii="Arial Narrow" w:hAnsi="Arial Narrow"/>
                <w:sz w:val="22"/>
                <w:szCs w:val="22"/>
                <w:u w:val="single"/>
              </w:rPr>
              <w:t>zamude z izvajanjem pogodbenih obveznosti</w:t>
            </w:r>
            <w:r w:rsidRPr="0006495A">
              <w:rPr>
                <w:rFonts w:ascii="Arial Narrow" w:hAnsi="Arial Narrow"/>
                <w:sz w:val="22"/>
                <w:szCs w:val="22"/>
              </w:rPr>
              <w:t xml:space="preserve"> po krivdi dobavitelja bo dobavitelj plačal naročniku pogodbeno kazen, ki bo odvisna od vrednosti zamude in sicer:</w:t>
            </w:r>
          </w:p>
          <w:p w14:paraId="724C2C27" w14:textId="77777777" w:rsidR="009441E7" w:rsidRPr="0006495A" w:rsidRDefault="009441E7" w:rsidP="003772E6">
            <w:pPr>
              <w:numPr>
                <w:ilvl w:val="0"/>
                <w:numId w:val="17"/>
              </w:numPr>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14:paraId="6F46C861" w14:textId="77777777" w:rsidR="009441E7" w:rsidRPr="0006495A" w:rsidRDefault="009441E7" w:rsidP="003772E6">
            <w:pPr>
              <w:numPr>
                <w:ilvl w:val="0"/>
                <w:numId w:val="16"/>
              </w:numPr>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14:paraId="098226F4" w14:textId="77777777" w:rsidR="009441E7" w:rsidRPr="0006495A" w:rsidRDefault="009441E7" w:rsidP="0093457B">
            <w:pPr>
              <w:ind w:left="708"/>
              <w:jc w:val="both"/>
              <w:rPr>
                <w:rFonts w:ascii="Arial Narrow" w:hAnsi="Arial Narrow"/>
                <w:sz w:val="22"/>
                <w:szCs w:val="22"/>
              </w:rPr>
            </w:pPr>
            <w:r w:rsidRPr="0006495A">
              <w:rPr>
                <w:rFonts w:ascii="Arial Narrow" w:hAnsi="Arial Narrow"/>
                <w:sz w:val="22"/>
                <w:szCs w:val="22"/>
              </w:rPr>
              <w:t>Prav tako</w:t>
            </w:r>
            <w:r w:rsidR="00C32AC1" w:rsidRPr="0006495A">
              <w:rPr>
                <w:rFonts w:ascii="Arial Narrow" w:hAnsi="Arial Narrow"/>
                <w:sz w:val="22"/>
                <w:szCs w:val="22"/>
              </w:rPr>
              <w:t xml:space="preserve"> </w:t>
            </w:r>
            <w:r w:rsidRPr="0006495A">
              <w:rPr>
                <w:rFonts w:ascii="Arial Narrow" w:hAnsi="Arial Narrow"/>
                <w:sz w:val="22"/>
                <w:szCs w:val="22"/>
                <w:u w:val="single"/>
              </w:rPr>
              <w:t>v primeru zamude pri odpravi napak v garancijskem roku</w:t>
            </w:r>
            <w:r w:rsidRPr="0006495A">
              <w:rPr>
                <w:rFonts w:ascii="Arial Narrow" w:hAnsi="Arial Narrow"/>
                <w:sz w:val="22"/>
                <w:szCs w:val="22"/>
              </w:rPr>
              <w:t xml:space="preserve"> po krivdi dobavitelja bo dobavitelj plačal naročniku pogodbeno kazen, ki bo odvisna od vrednosti zamude in sicer:</w:t>
            </w:r>
          </w:p>
          <w:p w14:paraId="611D1FE7" w14:textId="77777777" w:rsidR="009441E7" w:rsidRPr="0006495A" w:rsidRDefault="009441E7" w:rsidP="003772E6">
            <w:pPr>
              <w:numPr>
                <w:ilvl w:val="0"/>
                <w:numId w:val="17"/>
              </w:numPr>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14:paraId="355DC2C6" w14:textId="77777777" w:rsidR="009441E7" w:rsidRPr="0006495A" w:rsidRDefault="009441E7" w:rsidP="003772E6">
            <w:pPr>
              <w:numPr>
                <w:ilvl w:val="0"/>
                <w:numId w:val="16"/>
              </w:numPr>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14:paraId="6906084F" w14:textId="77777777" w:rsidR="009441E7" w:rsidRPr="0006495A" w:rsidRDefault="009441E7" w:rsidP="0093457B">
            <w:pPr>
              <w:ind w:left="708"/>
              <w:jc w:val="both"/>
              <w:rPr>
                <w:rFonts w:ascii="Arial Narrow" w:hAnsi="Arial Narrow"/>
                <w:b/>
                <w:i/>
                <w:sz w:val="22"/>
                <w:szCs w:val="22"/>
              </w:rPr>
            </w:pPr>
          </w:p>
          <w:p w14:paraId="2779AB7F" w14:textId="77777777" w:rsidR="009441E7" w:rsidRPr="0006495A" w:rsidRDefault="009441E7" w:rsidP="0093457B">
            <w:pPr>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Pogodbena kazen se obračuna pri dokončnem obračunu.</w:t>
            </w:r>
          </w:p>
          <w:p w14:paraId="01B4F717" w14:textId="77777777" w:rsidR="009441E7" w:rsidRPr="0006495A" w:rsidRDefault="009441E7" w:rsidP="0093457B">
            <w:pPr>
              <w:jc w:val="both"/>
              <w:rPr>
                <w:rFonts w:ascii="Arial Narrow" w:hAnsi="Arial Narrow"/>
                <w:sz w:val="22"/>
                <w:szCs w:val="22"/>
              </w:rPr>
            </w:pPr>
          </w:p>
          <w:p w14:paraId="1677D991" w14:textId="77777777" w:rsidR="009441E7" w:rsidRPr="0006495A" w:rsidRDefault="009441E7" w:rsidP="0093457B">
            <w:pPr>
              <w:ind w:left="708" w:hanging="708"/>
              <w:jc w:val="both"/>
              <w:rPr>
                <w:rFonts w:ascii="Arial Narrow" w:hAnsi="Arial Narrow"/>
                <w:sz w:val="22"/>
                <w:szCs w:val="22"/>
              </w:rPr>
            </w:pPr>
            <w:r w:rsidRPr="0006495A">
              <w:rPr>
                <w:rFonts w:ascii="Arial Narrow" w:hAnsi="Arial Narrow"/>
                <w:sz w:val="22"/>
                <w:szCs w:val="22"/>
              </w:rPr>
              <w:t>4.3.</w:t>
            </w:r>
            <w:r w:rsidRPr="0006495A">
              <w:rPr>
                <w:rFonts w:ascii="Arial Narrow" w:hAnsi="Arial Narrow"/>
                <w:sz w:val="22"/>
                <w:szCs w:val="22"/>
              </w:rPr>
              <w:tab/>
            </w:r>
            <w:r w:rsidRPr="0006495A">
              <w:rPr>
                <w:rFonts w:ascii="Arial Narrow" w:hAnsi="Arial Narrow"/>
                <w:sz w:val="22"/>
                <w:szCs w:val="22"/>
              </w:rPr>
              <w:tab/>
              <w:t>Če bo škoda, ki jo bo zaradi zamude utrpel naročnik večja od pogodbene kazni, ima pravico zahtevati razliko do polne odškodnine. Tudi morebitna odškodnina se obračuna pri dokončnem obračunu.</w:t>
            </w:r>
          </w:p>
          <w:p w14:paraId="0EE2499A" w14:textId="77777777" w:rsidR="009441E7" w:rsidRPr="0006495A" w:rsidRDefault="009441E7" w:rsidP="0093457B">
            <w:pPr>
              <w:jc w:val="both"/>
              <w:rPr>
                <w:rFonts w:ascii="Arial Narrow" w:hAnsi="Arial Narrow"/>
                <w:b/>
                <w:i/>
                <w:sz w:val="22"/>
                <w:szCs w:val="22"/>
              </w:rPr>
            </w:pPr>
          </w:p>
          <w:p w14:paraId="1A2E4CB9" w14:textId="77777777" w:rsidR="009441E7" w:rsidRDefault="009441E7" w:rsidP="0093457B">
            <w:pPr>
              <w:jc w:val="both"/>
              <w:rPr>
                <w:rFonts w:ascii="Arial Narrow" w:hAnsi="Arial Narrow"/>
                <w:b/>
                <w:i/>
                <w:sz w:val="22"/>
                <w:szCs w:val="22"/>
              </w:rPr>
            </w:pPr>
          </w:p>
          <w:p w14:paraId="423201E8" w14:textId="77777777" w:rsidR="00334DAA" w:rsidRDefault="00334DAA" w:rsidP="0093457B">
            <w:pPr>
              <w:jc w:val="both"/>
              <w:rPr>
                <w:rFonts w:ascii="Arial Narrow" w:hAnsi="Arial Narrow"/>
                <w:b/>
                <w:i/>
                <w:sz w:val="22"/>
                <w:szCs w:val="22"/>
              </w:rPr>
            </w:pPr>
          </w:p>
          <w:p w14:paraId="138006E3" w14:textId="77777777" w:rsidR="00334DAA" w:rsidRDefault="00334DAA" w:rsidP="0093457B">
            <w:pPr>
              <w:jc w:val="both"/>
              <w:rPr>
                <w:rFonts w:ascii="Arial Narrow" w:hAnsi="Arial Narrow"/>
                <w:b/>
                <w:i/>
                <w:sz w:val="22"/>
                <w:szCs w:val="22"/>
              </w:rPr>
            </w:pPr>
          </w:p>
          <w:p w14:paraId="3194F1A1" w14:textId="77777777" w:rsidR="00334DAA" w:rsidRDefault="00334DAA" w:rsidP="0093457B">
            <w:pPr>
              <w:jc w:val="both"/>
              <w:rPr>
                <w:rFonts w:ascii="Arial Narrow" w:hAnsi="Arial Narrow"/>
                <w:b/>
                <w:i/>
                <w:sz w:val="22"/>
                <w:szCs w:val="22"/>
              </w:rPr>
            </w:pPr>
          </w:p>
          <w:p w14:paraId="3A068C0C" w14:textId="77777777" w:rsidR="00334DAA" w:rsidRDefault="00334DAA" w:rsidP="0093457B">
            <w:pPr>
              <w:jc w:val="both"/>
              <w:rPr>
                <w:rFonts w:ascii="Arial Narrow" w:hAnsi="Arial Narrow"/>
                <w:b/>
                <w:i/>
                <w:sz w:val="22"/>
                <w:szCs w:val="22"/>
              </w:rPr>
            </w:pPr>
          </w:p>
          <w:p w14:paraId="7D421C63" w14:textId="77777777" w:rsidR="00FF070B" w:rsidRDefault="00FF070B" w:rsidP="0093457B">
            <w:pPr>
              <w:jc w:val="both"/>
              <w:rPr>
                <w:rFonts w:ascii="Arial Narrow" w:hAnsi="Arial Narrow"/>
                <w:b/>
                <w:i/>
                <w:sz w:val="22"/>
                <w:szCs w:val="22"/>
              </w:rPr>
            </w:pPr>
          </w:p>
          <w:p w14:paraId="6C47F13B" w14:textId="77777777" w:rsidR="00FF070B" w:rsidRPr="0006495A" w:rsidRDefault="00FF070B" w:rsidP="0093457B">
            <w:pPr>
              <w:jc w:val="both"/>
              <w:rPr>
                <w:rFonts w:ascii="Arial Narrow" w:hAnsi="Arial Narrow"/>
                <w:b/>
                <w:i/>
                <w:sz w:val="22"/>
                <w:szCs w:val="22"/>
              </w:rPr>
            </w:pPr>
          </w:p>
          <w:p w14:paraId="1EFE5A99" w14:textId="77777777" w:rsidR="009441E7" w:rsidRPr="0006495A" w:rsidRDefault="009441E7" w:rsidP="0093457B">
            <w:pPr>
              <w:ind w:left="708" w:hanging="708"/>
              <w:jc w:val="both"/>
              <w:rPr>
                <w:rFonts w:ascii="Arial Narrow" w:hAnsi="Arial Narrow"/>
                <w:b/>
                <w:sz w:val="22"/>
                <w:szCs w:val="22"/>
              </w:rPr>
            </w:pPr>
            <w:r w:rsidRPr="0006495A">
              <w:rPr>
                <w:rFonts w:ascii="Arial Narrow" w:hAnsi="Arial Narrow"/>
                <w:b/>
                <w:sz w:val="22"/>
                <w:szCs w:val="22"/>
              </w:rPr>
              <w:lastRenderedPageBreak/>
              <w:t xml:space="preserve">5. </w:t>
            </w:r>
            <w:r w:rsidRPr="0006495A">
              <w:rPr>
                <w:rFonts w:ascii="Arial Narrow" w:hAnsi="Arial Narrow"/>
                <w:b/>
                <w:sz w:val="22"/>
                <w:szCs w:val="22"/>
              </w:rPr>
              <w:tab/>
            </w:r>
            <w:r w:rsidRPr="0006495A">
              <w:rPr>
                <w:rFonts w:ascii="Arial Narrow" w:hAnsi="Arial Narrow"/>
                <w:b/>
                <w:sz w:val="22"/>
                <w:szCs w:val="22"/>
              </w:rPr>
              <w:tab/>
              <w:t>GARANCIJSKI ROKI, ODPRAVA NAPAK, PREDPISI, NORMATIVI, NADZOR</w:t>
            </w:r>
          </w:p>
          <w:p w14:paraId="1EE6644B" w14:textId="77777777" w:rsidR="009441E7" w:rsidRDefault="009441E7" w:rsidP="0093457B">
            <w:pPr>
              <w:jc w:val="both"/>
              <w:rPr>
                <w:rFonts w:ascii="Arial Narrow" w:hAnsi="Arial Narrow"/>
                <w:b/>
                <w:sz w:val="22"/>
                <w:szCs w:val="22"/>
              </w:rPr>
            </w:pPr>
          </w:p>
          <w:p w14:paraId="07A25A61" w14:textId="77777777" w:rsidR="004836A2" w:rsidRPr="0006495A" w:rsidRDefault="004836A2" w:rsidP="0093457B">
            <w:pPr>
              <w:jc w:val="both"/>
              <w:rPr>
                <w:rFonts w:ascii="Arial Narrow" w:hAnsi="Arial Narrow"/>
                <w:b/>
                <w:sz w:val="22"/>
                <w:szCs w:val="22"/>
              </w:rPr>
            </w:pPr>
          </w:p>
          <w:p w14:paraId="7A71F980" w14:textId="30506BF1" w:rsidR="00BF0082" w:rsidRPr="004528A7" w:rsidRDefault="0033589B" w:rsidP="003772E6">
            <w:pPr>
              <w:pStyle w:val="Pripombabesedilo"/>
              <w:numPr>
                <w:ilvl w:val="1"/>
                <w:numId w:val="18"/>
              </w:numPr>
              <w:jc w:val="both"/>
              <w:rPr>
                <w:rFonts w:ascii="Arial Narrow" w:hAnsi="Arial Narrow"/>
                <w:sz w:val="22"/>
                <w:szCs w:val="22"/>
              </w:rPr>
            </w:pPr>
            <w:r w:rsidRPr="008C66E9">
              <w:rPr>
                <w:rFonts w:ascii="Arial Narrow" w:hAnsi="Arial Narrow"/>
                <w:sz w:val="22"/>
                <w:szCs w:val="22"/>
              </w:rPr>
              <w:t>Garancijski roki</w:t>
            </w:r>
            <w:r w:rsidR="001C6070" w:rsidRPr="008C66E9">
              <w:rPr>
                <w:rFonts w:ascii="Arial Narrow" w:hAnsi="Arial Narrow"/>
                <w:sz w:val="22"/>
                <w:szCs w:val="22"/>
              </w:rPr>
              <w:t xml:space="preserve"> </w:t>
            </w:r>
            <w:r w:rsidR="009441E7" w:rsidRPr="008C66E9">
              <w:rPr>
                <w:rFonts w:ascii="Arial Narrow" w:hAnsi="Arial Narrow"/>
                <w:sz w:val="22"/>
                <w:szCs w:val="22"/>
              </w:rPr>
              <w:t xml:space="preserve">začnejo teči z dnem podpisa primopredajnega zapisnika in so po tej pogodbi </w:t>
            </w:r>
            <w:r w:rsidR="0046362F" w:rsidRPr="008C66E9">
              <w:rPr>
                <w:rFonts w:ascii="Arial Narrow" w:hAnsi="Arial Narrow"/>
                <w:sz w:val="22"/>
                <w:szCs w:val="22"/>
              </w:rPr>
              <w:t xml:space="preserve">[a] za osnovno vozilo </w:t>
            </w:r>
            <w:r w:rsidR="00DD0575" w:rsidRPr="008C66E9">
              <w:rPr>
                <w:rFonts w:ascii="Arial Narrow" w:hAnsi="Arial Narrow"/>
                <w:sz w:val="22"/>
                <w:szCs w:val="22"/>
              </w:rPr>
              <w:t>______</w:t>
            </w:r>
            <w:r w:rsidR="00534200" w:rsidRPr="008C66E9">
              <w:rPr>
                <w:rFonts w:ascii="Arial Narrow" w:hAnsi="Arial Narrow"/>
                <w:sz w:val="22"/>
                <w:szCs w:val="22"/>
              </w:rPr>
              <w:t xml:space="preserve"> </w:t>
            </w:r>
            <w:r w:rsidR="00D032E5" w:rsidRPr="008C66E9">
              <w:rPr>
                <w:rFonts w:ascii="Arial Narrow" w:hAnsi="Arial Narrow"/>
                <w:sz w:val="22"/>
                <w:szCs w:val="22"/>
              </w:rPr>
              <w:t xml:space="preserve">mesecev (najmanj </w:t>
            </w:r>
            <w:r w:rsidR="0046362F" w:rsidRPr="008C66E9">
              <w:rPr>
                <w:rFonts w:ascii="Arial Narrow" w:hAnsi="Arial Narrow"/>
                <w:sz w:val="22"/>
                <w:szCs w:val="22"/>
              </w:rPr>
              <w:t>24 mesecev)</w:t>
            </w:r>
            <w:r w:rsidR="00C30D2C" w:rsidRPr="008C66E9">
              <w:rPr>
                <w:rFonts w:ascii="Arial Narrow" w:hAnsi="Arial Narrow"/>
                <w:sz w:val="22"/>
                <w:szCs w:val="22"/>
              </w:rPr>
              <w:t>,</w:t>
            </w:r>
            <w:r w:rsidR="00D032E5" w:rsidRPr="008C66E9">
              <w:rPr>
                <w:rFonts w:ascii="Arial Narrow" w:hAnsi="Arial Narrow"/>
                <w:sz w:val="22"/>
                <w:szCs w:val="22"/>
              </w:rPr>
              <w:t xml:space="preserve"> </w:t>
            </w:r>
            <w:r w:rsidR="009050C1" w:rsidRPr="008C66E9">
              <w:rPr>
                <w:rFonts w:ascii="Arial Narrow" w:hAnsi="Arial Narrow"/>
                <w:sz w:val="22"/>
                <w:szCs w:val="22"/>
              </w:rPr>
              <w:t>brez omejitve prevoženih kilometrov</w:t>
            </w:r>
            <w:r w:rsidR="0046362F" w:rsidRPr="008C66E9">
              <w:rPr>
                <w:rFonts w:ascii="Arial Narrow" w:hAnsi="Arial Narrow"/>
                <w:sz w:val="22"/>
                <w:szCs w:val="22"/>
              </w:rPr>
              <w:t xml:space="preserve">; [b] </w:t>
            </w:r>
            <w:r w:rsidR="00DD0575" w:rsidRPr="008C66E9">
              <w:rPr>
                <w:rFonts w:ascii="Arial Narrow" w:hAnsi="Arial Narrow" w:cs="Calibri"/>
                <w:b/>
                <w:bCs/>
                <w:iCs/>
                <w:sz w:val="22"/>
                <w:szCs w:val="22"/>
              </w:rPr>
              <w:t xml:space="preserve">______ </w:t>
            </w:r>
            <w:r w:rsidR="009050C1" w:rsidRPr="008C66E9">
              <w:rPr>
                <w:rFonts w:ascii="Arial Narrow" w:hAnsi="Arial Narrow"/>
                <w:sz w:val="22"/>
                <w:szCs w:val="22"/>
              </w:rPr>
              <w:t xml:space="preserve">mesecev (najmanj </w:t>
            </w:r>
            <w:r w:rsidR="00EA15A8" w:rsidRPr="008C66E9">
              <w:rPr>
                <w:rFonts w:ascii="Arial Narrow" w:hAnsi="Arial Narrow"/>
                <w:sz w:val="22"/>
                <w:szCs w:val="22"/>
              </w:rPr>
              <w:t>48</w:t>
            </w:r>
            <w:r w:rsidR="0046362F" w:rsidRPr="008C66E9">
              <w:rPr>
                <w:rFonts w:ascii="Arial Narrow" w:hAnsi="Arial Narrow"/>
                <w:sz w:val="22"/>
                <w:szCs w:val="22"/>
              </w:rPr>
              <w:t xml:space="preserve"> mesecev) za predelavo/dodelavo in opremljanje osnovnega vozila v reševalno vozilo</w:t>
            </w:r>
            <w:r w:rsidR="00C36C44" w:rsidRPr="008C66E9">
              <w:rPr>
                <w:rFonts w:ascii="Arial Narrow" w:hAnsi="Arial Narrow"/>
                <w:sz w:val="22"/>
                <w:szCs w:val="22"/>
              </w:rPr>
              <w:t xml:space="preserve"> (kakovost vgrajenih materialov in izvedenih del vključno z vso v reševalno vozilo</w:t>
            </w:r>
            <w:r w:rsidR="001C6070" w:rsidRPr="008C66E9">
              <w:rPr>
                <w:rFonts w:ascii="Arial Narrow" w:hAnsi="Arial Narrow"/>
                <w:sz w:val="22"/>
                <w:szCs w:val="22"/>
              </w:rPr>
              <w:t xml:space="preserve"> </w:t>
            </w:r>
            <w:r w:rsidR="00C36C44" w:rsidRPr="008C66E9">
              <w:rPr>
                <w:rFonts w:ascii="Arial Narrow" w:hAnsi="Arial Narrow"/>
                <w:sz w:val="22"/>
                <w:szCs w:val="22"/>
              </w:rPr>
              <w:t>trdno vgrajeno medicinsko in nemedicinsko opremo in napravami)</w:t>
            </w:r>
            <w:r w:rsidR="001E2660" w:rsidRPr="008C66E9">
              <w:rPr>
                <w:rFonts w:ascii="Arial Narrow" w:hAnsi="Arial Narrow"/>
                <w:bCs/>
                <w:sz w:val="22"/>
                <w:szCs w:val="22"/>
              </w:rPr>
              <w:t xml:space="preserve"> </w:t>
            </w:r>
            <w:r w:rsidR="008C66E9" w:rsidRPr="00B00B58">
              <w:rPr>
                <w:rFonts w:ascii="Arial Narrow" w:hAnsi="Arial Narrow"/>
                <w:sz w:val="22"/>
                <w:szCs w:val="22"/>
              </w:rPr>
              <w:t>[c]</w:t>
            </w:r>
            <w:r w:rsidR="008C66E9" w:rsidRPr="004528A7">
              <w:rPr>
                <w:rFonts w:ascii="Arial Narrow" w:hAnsi="Arial Narrow"/>
                <w:sz w:val="22"/>
                <w:szCs w:val="22"/>
              </w:rPr>
              <w:t xml:space="preserve"> ______ mesecev (najmanj 48 mesecev) za v vozilo trdno vgrajeno opremo za transport pacientov in ______ mesecev (najmanj 24 mesecev) za preostalo opremo za transport pacientov (vse mobilne sisteme) ter [d</w:t>
            </w:r>
            <w:r w:rsidR="001E2660" w:rsidRPr="004528A7">
              <w:rPr>
                <w:rFonts w:ascii="Arial Narrow" w:hAnsi="Arial Narrow"/>
                <w:sz w:val="22"/>
                <w:szCs w:val="22"/>
              </w:rPr>
              <w:t>] ______ mesecev (najmanj 24 me</w:t>
            </w:r>
            <w:r w:rsidR="00066BE9" w:rsidRPr="004528A7">
              <w:rPr>
                <w:rFonts w:ascii="Arial Narrow" w:hAnsi="Arial Narrow"/>
                <w:sz w:val="22"/>
                <w:szCs w:val="22"/>
              </w:rPr>
              <w:t xml:space="preserve">secev) za medicinsko </w:t>
            </w:r>
            <w:r w:rsidR="001F0D02" w:rsidRPr="004528A7">
              <w:rPr>
                <w:rFonts w:ascii="Arial Narrow" w:hAnsi="Arial Narrow"/>
                <w:sz w:val="22"/>
                <w:szCs w:val="22"/>
              </w:rPr>
              <w:t>tehničino</w:t>
            </w:r>
            <w:r w:rsidR="00066BE9" w:rsidRPr="004528A7">
              <w:rPr>
                <w:rFonts w:ascii="Arial Narrow" w:hAnsi="Arial Narrow"/>
                <w:sz w:val="22"/>
                <w:szCs w:val="22"/>
              </w:rPr>
              <w:t xml:space="preserve"> opremo</w:t>
            </w:r>
            <w:r w:rsidR="001E2660" w:rsidRPr="004528A7">
              <w:rPr>
                <w:rFonts w:ascii="Arial Narrow" w:hAnsi="Arial Narrow"/>
                <w:sz w:val="22"/>
                <w:szCs w:val="22"/>
              </w:rPr>
              <w:t>.</w:t>
            </w:r>
          </w:p>
          <w:p w14:paraId="017DA189" w14:textId="77777777" w:rsidR="00BF0082" w:rsidRPr="004528A7" w:rsidRDefault="00BF0082" w:rsidP="0093457B">
            <w:pPr>
              <w:pStyle w:val="Pripombabesedilo"/>
              <w:ind w:left="360"/>
              <w:jc w:val="both"/>
              <w:rPr>
                <w:rFonts w:ascii="Arial Narrow" w:hAnsi="Arial Narrow"/>
                <w:sz w:val="22"/>
                <w:szCs w:val="22"/>
              </w:rPr>
            </w:pPr>
          </w:p>
          <w:p w14:paraId="4BAAA5F6" w14:textId="77777777" w:rsidR="00396539" w:rsidRPr="004528A7" w:rsidRDefault="0075327B" w:rsidP="0093457B">
            <w:pPr>
              <w:pStyle w:val="Pripombabesedilo"/>
              <w:ind w:left="360"/>
              <w:jc w:val="both"/>
              <w:rPr>
                <w:rFonts w:ascii="Arial Narrow" w:hAnsi="Arial Narrow"/>
                <w:sz w:val="22"/>
                <w:szCs w:val="22"/>
              </w:rPr>
            </w:pPr>
            <w:r w:rsidRPr="004528A7">
              <w:rPr>
                <w:rFonts w:ascii="Arial Narrow" w:hAnsi="Arial Narrow"/>
                <w:sz w:val="22"/>
                <w:szCs w:val="22"/>
              </w:rPr>
              <w:t>Če v garancijski dobi</w:t>
            </w:r>
            <w:r w:rsidR="00BF0082" w:rsidRPr="004528A7">
              <w:rPr>
                <w:rFonts w:ascii="Arial Narrow" w:hAnsi="Arial Narrow"/>
                <w:sz w:val="22"/>
                <w:szCs w:val="22"/>
              </w:rPr>
              <w:t xml:space="preserve"> napake na izvedeni predelavi/dodelavi in opremljanju osnovnega vozila v reševalno vozilo ni mogoče odpraviti v podanem roku za odpravo napak, se garancijski rok podaljša za toliko, kolikor časa nad rokom za odpravo napak, naročnik ni mogel uporabljati reševalnega vozila.</w:t>
            </w:r>
          </w:p>
          <w:p w14:paraId="6CADBA1D" w14:textId="77777777" w:rsidR="00396539" w:rsidRPr="004528A7" w:rsidRDefault="00396539" w:rsidP="0093457B">
            <w:pPr>
              <w:pStyle w:val="Pripombabesedilo"/>
              <w:ind w:left="360"/>
              <w:jc w:val="both"/>
              <w:rPr>
                <w:rFonts w:ascii="Arial Narrow" w:hAnsi="Arial Narrow"/>
                <w:sz w:val="22"/>
                <w:szCs w:val="22"/>
              </w:rPr>
            </w:pPr>
          </w:p>
          <w:p w14:paraId="011476BC" w14:textId="22AF708D" w:rsidR="00CE0DF7" w:rsidRPr="004528A7" w:rsidRDefault="00CE0DF7" w:rsidP="0093457B">
            <w:pPr>
              <w:pStyle w:val="Pripombabesedilo"/>
              <w:ind w:left="360"/>
              <w:jc w:val="both"/>
              <w:rPr>
                <w:rFonts w:ascii="Arial Narrow" w:hAnsi="Arial Narrow"/>
                <w:sz w:val="22"/>
                <w:szCs w:val="22"/>
              </w:rPr>
            </w:pPr>
            <w:r w:rsidRPr="004528A7">
              <w:rPr>
                <w:rFonts w:ascii="Arial Narrow" w:hAnsi="Arial Narrow"/>
                <w:sz w:val="22"/>
                <w:szCs w:val="22"/>
              </w:rPr>
              <w:t xml:space="preserve">Če je oprema za transport pacientov (del, sklop ali v celoti) iz STK, tč.: </w:t>
            </w:r>
          </w:p>
          <w:p w14:paraId="318FC567" w14:textId="1B8854B4" w:rsidR="00CE0DF7" w:rsidRPr="004528A7" w:rsidRDefault="00CE0DF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3.63  </w:t>
            </w:r>
            <w:r w:rsidR="00267168" w:rsidRPr="004528A7">
              <w:rPr>
                <w:rFonts w:ascii="Arial Narrow" w:eastAsia="ArialNarrow" w:hAnsi="Arial Narrow" w:cs="ArialNarrow"/>
                <w:sz w:val="22"/>
                <w:szCs w:val="22"/>
              </w:rPr>
              <w:t xml:space="preserve">Atestirana </w:t>
            </w:r>
            <w:r w:rsidRPr="004528A7">
              <w:rPr>
                <w:rFonts w:ascii="Arial Narrow" w:eastAsia="ArialNarrow" w:hAnsi="Arial Narrow" w:cs="ArialNarrow"/>
                <w:sz w:val="22"/>
                <w:szCs w:val="22"/>
              </w:rPr>
              <w:t>naprava za sprejem MTS – bolniška nosila s podvozjem,</w:t>
            </w:r>
          </w:p>
          <w:p w14:paraId="2876A861" w14:textId="55C58C2C" w:rsidR="00CE0DF7" w:rsidRPr="004528A7" w:rsidRDefault="00CE0DF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14:paraId="33D03353" w14:textId="169F5FCF" w:rsidR="00CE0DF7" w:rsidRPr="004528A7" w:rsidRDefault="00CE0DF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14:paraId="6F26EAF7" w14:textId="7B2B4A48" w:rsidR="00CE0DF7" w:rsidRPr="004528A7" w:rsidRDefault="00CE0DF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14:paraId="30365BDB" w14:textId="76BB39CF" w:rsidR="00CE0DF7" w:rsidRPr="004528A7" w:rsidRDefault="00CE0DF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w:t>
            </w:r>
            <w:r w:rsidR="008C66E9" w:rsidRPr="004528A7">
              <w:rPr>
                <w:rFonts w:ascii="Arial Narrow" w:eastAsia="ArialNarrow" w:hAnsi="Arial Narrow" w:cs="ArialNarrow"/>
                <w:sz w:val="22"/>
                <w:szCs w:val="22"/>
              </w:rPr>
              <w:t xml:space="preserve"> (zahteva za SKLOP 1)</w:t>
            </w:r>
          </w:p>
          <w:p w14:paraId="055B8B17" w14:textId="77777777" w:rsidR="009D2AA7" w:rsidRPr="004528A7" w:rsidRDefault="009D2AA7" w:rsidP="0093457B">
            <w:pPr>
              <w:pStyle w:val="Pripombabesedilo"/>
              <w:ind w:left="360"/>
              <w:jc w:val="both"/>
              <w:rPr>
                <w:rFonts w:ascii="Arial Narrow" w:hAnsi="Arial Narrow"/>
                <w:sz w:val="22"/>
                <w:szCs w:val="22"/>
              </w:rPr>
            </w:pPr>
          </w:p>
          <w:p w14:paraId="5FC9D77B" w14:textId="2C5FA30B" w:rsidR="00396539" w:rsidRPr="004528A7" w:rsidRDefault="00CE0DF7" w:rsidP="0093457B">
            <w:pPr>
              <w:pStyle w:val="Pripombabesedilo"/>
              <w:ind w:left="360"/>
              <w:jc w:val="both"/>
              <w:rPr>
                <w:rFonts w:ascii="Arial Narrow" w:hAnsi="Arial Narrow"/>
                <w:sz w:val="22"/>
                <w:szCs w:val="22"/>
              </w:rPr>
            </w:pPr>
            <w:r w:rsidRPr="004528A7">
              <w:rPr>
                <w:rFonts w:ascii="Arial Narrow" w:hAnsi="Arial Narrow"/>
                <w:sz w:val="22"/>
                <w:szCs w:val="22"/>
              </w:rPr>
              <w:t>in</w:t>
            </w:r>
            <w:r w:rsidR="009D2AA7" w:rsidRPr="004528A7">
              <w:rPr>
                <w:rFonts w:ascii="Arial Narrow" w:hAnsi="Arial Narrow"/>
                <w:sz w:val="22"/>
                <w:szCs w:val="22"/>
              </w:rPr>
              <w:t xml:space="preserve"> </w:t>
            </w:r>
            <w:r w:rsidR="008C66E9" w:rsidRPr="004528A7">
              <w:rPr>
                <w:rFonts w:ascii="Arial Narrow" w:hAnsi="Arial Narrow"/>
                <w:sz w:val="22"/>
                <w:szCs w:val="22"/>
              </w:rPr>
              <w:t xml:space="preserve">(zahteva za SKLOP 1) </w:t>
            </w:r>
            <w:r w:rsidRPr="004528A7">
              <w:rPr>
                <w:rFonts w:ascii="Arial Narrow" w:hAnsi="Arial Narrow"/>
                <w:sz w:val="22"/>
                <w:szCs w:val="22"/>
              </w:rPr>
              <w:t>č</w:t>
            </w:r>
            <w:r w:rsidR="00BF0082" w:rsidRPr="004528A7">
              <w:rPr>
                <w:rFonts w:ascii="Arial Narrow" w:hAnsi="Arial Narrow"/>
                <w:sz w:val="22"/>
                <w:szCs w:val="22"/>
              </w:rPr>
              <w:t xml:space="preserve">e je </w:t>
            </w:r>
            <w:r w:rsidR="0075327B" w:rsidRPr="004528A7">
              <w:rPr>
                <w:rFonts w:ascii="Arial Narrow" w:hAnsi="Arial Narrow"/>
                <w:sz w:val="22"/>
                <w:szCs w:val="22"/>
              </w:rPr>
              <w:t xml:space="preserve">medicinsko tehnična </w:t>
            </w:r>
            <w:r w:rsidR="00BF0082" w:rsidRPr="004528A7">
              <w:rPr>
                <w:rFonts w:ascii="Arial Narrow" w:hAnsi="Arial Narrow"/>
                <w:sz w:val="22"/>
                <w:szCs w:val="22"/>
              </w:rPr>
              <w:t>oprema (del, sklop ali cel aparat) iz STK, tč.:</w:t>
            </w:r>
            <w:r w:rsidR="00396539" w:rsidRPr="004528A7">
              <w:rPr>
                <w:rFonts w:ascii="Arial Narrow" w:hAnsi="Arial Narrow"/>
                <w:sz w:val="22"/>
                <w:szCs w:val="22"/>
              </w:rPr>
              <w:t xml:space="preserve"> </w:t>
            </w:r>
          </w:p>
          <w:p w14:paraId="5D5C67B8" w14:textId="77777777" w:rsidR="00396539" w:rsidRPr="004528A7" w:rsidRDefault="00396539"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w:t>
            </w:r>
            <w:proofErr w:type="spellStart"/>
            <w:r w:rsidRPr="004528A7">
              <w:rPr>
                <w:rFonts w:ascii="Arial Narrow" w:eastAsia="ArialNarrow" w:hAnsi="Arial Narrow" w:cs="ArialNarrow"/>
                <w:sz w:val="22"/>
                <w:szCs w:val="22"/>
              </w:rPr>
              <w:t>defibrilator</w:t>
            </w:r>
            <w:proofErr w:type="spellEnd"/>
          </w:p>
          <w:p w14:paraId="16FD283A" w14:textId="5F99A77A" w:rsidR="00CE0DF7" w:rsidRPr="004528A7" w:rsidRDefault="00CE0DF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p>
          <w:p w14:paraId="23F3921A" w14:textId="77777777" w:rsidR="009D2AA7" w:rsidRPr="004528A7" w:rsidRDefault="009D2AA7" w:rsidP="0093457B">
            <w:pPr>
              <w:pStyle w:val="Pripombabesedilo"/>
              <w:ind w:left="360"/>
              <w:jc w:val="both"/>
              <w:rPr>
                <w:rFonts w:ascii="Arial Narrow" w:hAnsi="Arial Narrow"/>
                <w:sz w:val="22"/>
                <w:szCs w:val="22"/>
              </w:rPr>
            </w:pPr>
          </w:p>
          <w:p w14:paraId="3D03D61C" w14:textId="77777777" w:rsidR="00E87072" w:rsidRPr="000652F0" w:rsidRDefault="00396539" w:rsidP="0093457B">
            <w:pPr>
              <w:pStyle w:val="Pripombabesedilo"/>
              <w:ind w:left="360"/>
              <w:jc w:val="both"/>
              <w:rPr>
                <w:rFonts w:ascii="Arial Narrow" w:hAnsi="Arial Narrow"/>
                <w:sz w:val="22"/>
                <w:szCs w:val="22"/>
              </w:rPr>
            </w:pPr>
            <w:r w:rsidRPr="004528A7">
              <w:rPr>
                <w:rFonts w:ascii="Arial Narrow" w:hAnsi="Arial Narrow"/>
                <w:sz w:val="22"/>
                <w:szCs w:val="22"/>
              </w:rPr>
              <w:t xml:space="preserve">zamenjana ali bistveno popravljena, začne teči </w:t>
            </w:r>
            <w:r w:rsidR="00BF0082" w:rsidRPr="004528A7">
              <w:rPr>
                <w:rFonts w:ascii="Arial Narrow" w:hAnsi="Arial Narrow"/>
                <w:sz w:val="22"/>
                <w:szCs w:val="22"/>
              </w:rPr>
              <w:t>garancijski rok znova. Garancijska</w:t>
            </w:r>
            <w:r w:rsidR="00BF0082" w:rsidRPr="000652F0">
              <w:rPr>
                <w:rFonts w:ascii="Arial Narrow" w:hAnsi="Arial Narrow"/>
                <w:sz w:val="22"/>
                <w:szCs w:val="22"/>
              </w:rPr>
              <w:t xml:space="preserve"> rok za zamenjano opremo začne teči z dnem zapisniškega</w:t>
            </w:r>
            <w:r w:rsidRPr="000652F0">
              <w:rPr>
                <w:rFonts w:ascii="Arial Narrow" w:hAnsi="Arial Narrow"/>
                <w:sz w:val="22"/>
                <w:szCs w:val="22"/>
              </w:rPr>
              <w:t xml:space="preserve"> </w:t>
            </w:r>
            <w:r w:rsidR="00BF0082" w:rsidRPr="000652F0">
              <w:rPr>
                <w:rFonts w:ascii="Arial Narrow" w:hAnsi="Arial Narrow"/>
                <w:sz w:val="22"/>
                <w:szCs w:val="22"/>
              </w:rPr>
              <w:t>vračila opreme uporabniku; uporabnik pridobi nov garancijski list.</w:t>
            </w:r>
          </w:p>
          <w:p w14:paraId="5739C8F6" w14:textId="77777777" w:rsidR="001641FE" w:rsidRPr="000652F0" w:rsidRDefault="001641FE" w:rsidP="0093457B">
            <w:pPr>
              <w:pStyle w:val="Pripombabesedilo"/>
              <w:ind w:left="360"/>
              <w:jc w:val="both"/>
              <w:rPr>
                <w:rFonts w:ascii="Arial Narrow" w:hAnsi="Arial Narrow"/>
                <w:sz w:val="22"/>
                <w:szCs w:val="22"/>
              </w:rPr>
            </w:pPr>
          </w:p>
          <w:p w14:paraId="5EDF6892" w14:textId="2E2632D2" w:rsidR="00E87072" w:rsidRPr="004528A7" w:rsidRDefault="005B0445" w:rsidP="003772E6">
            <w:pPr>
              <w:numPr>
                <w:ilvl w:val="1"/>
                <w:numId w:val="18"/>
              </w:numPr>
              <w:jc w:val="both"/>
              <w:rPr>
                <w:rFonts w:ascii="Arial Narrow" w:hAnsi="Arial Narrow"/>
                <w:sz w:val="22"/>
                <w:szCs w:val="22"/>
              </w:rPr>
            </w:pPr>
            <w:r w:rsidRPr="000652F0">
              <w:rPr>
                <w:rFonts w:ascii="Arial Narrow" w:hAnsi="Arial Narrow"/>
                <w:sz w:val="22"/>
                <w:szCs w:val="22"/>
              </w:rPr>
              <w:t>Ponudnik mora</w:t>
            </w:r>
            <w:r w:rsidR="00066BE9" w:rsidRPr="000652F0">
              <w:rPr>
                <w:rFonts w:ascii="Arial Narrow" w:hAnsi="Arial Narrow"/>
                <w:sz w:val="22"/>
                <w:szCs w:val="22"/>
              </w:rPr>
              <w:t>,</w:t>
            </w:r>
            <w:r w:rsidRPr="000652F0">
              <w:rPr>
                <w:rFonts w:ascii="Arial Narrow" w:hAnsi="Arial Narrow"/>
                <w:sz w:val="22"/>
                <w:szCs w:val="22"/>
              </w:rPr>
              <w:t xml:space="preserve"> </w:t>
            </w:r>
            <w:r w:rsidRPr="000652F0">
              <w:rPr>
                <w:rFonts w:ascii="Arial Narrow" w:hAnsi="Arial Narrow" w:cs="CIDFont+F2"/>
                <w:sz w:val="22"/>
                <w:szCs w:val="22"/>
              </w:rPr>
              <w:t>poleg oskrbe z originalnimi rezervnimi deli v garancijski dobi,</w:t>
            </w:r>
            <w:r w:rsidR="00E87072" w:rsidRPr="000652F0">
              <w:rPr>
                <w:rFonts w:ascii="Arial Narrow" w:hAnsi="Arial Narrow"/>
                <w:sz w:val="22"/>
                <w:szCs w:val="22"/>
              </w:rPr>
              <w:t xml:space="preserve"> dvoletnega garancijskega </w:t>
            </w:r>
            <w:r w:rsidR="00066BE9" w:rsidRPr="000652F0">
              <w:rPr>
                <w:rFonts w:ascii="Arial Narrow" w:hAnsi="Arial Narrow"/>
                <w:sz w:val="22"/>
                <w:szCs w:val="22"/>
              </w:rPr>
              <w:t xml:space="preserve">vzdrževanja osnovnega vozila, </w:t>
            </w:r>
            <w:r w:rsidR="00E87072" w:rsidRPr="000652F0">
              <w:rPr>
                <w:rFonts w:ascii="Arial Narrow" w:hAnsi="Arial Narrow"/>
                <w:sz w:val="22"/>
                <w:szCs w:val="22"/>
              </w:rPr>
              <w:t xml:space="preserve">štiriletnega garancijskega vzdrževanja za </w:t>
            </w:r>
            <w:r w:rsidR="00E87072" w:rsidRPr="000652F0">
              <w:rPr>
                <w:rFonts w:ascii="Arial Narrow" w:hAnsi="Arial Narrow" w:cs="Arial"/>
                <w:bCs/>
                <w:sz w:val="22"/>
                <w:szCs w:val="22"/>
              </w:rPr>
              <w:t>predelavo/dodelavo in opremljanje osnovnega vozila v reševalno vozilo</w:t>
            </w:r>
            <w:r w:rsidR="00CE0DF7">
              <w:rPr>
                <w:rFonts w:ascii="Arial Narrow" w:hAnsi="Arial Narrow" w:cs="Arial"/>
                <w:bCs/>
                <w:sz w:val="22"/>
                <w:szCs w:val="22"/>
              </w:rPr>
              <w:t xml:space="preserve">, </w:t>
            </w:r>
            <w:r w:rsidR="00CE0DF7" w:rsidRPr="004528A7">
              <w:rPr>
                <w:rFonts w:ascii="Arial Narrow" w:hAnsi="Arial Narrow" w:cs="Arial"/>
                <w:bCs/>
                <w:sz w:val="22"/>
                <w:szCs w:val="22"/>
              </w:rPr>
              <w:t>štiri</w:t>
            </w:r>
            <w:r w:rsidR="00267168" w:rsidRPr="004528A7">
              <w:rPr>
                <w:rFonts w:ascii="Arial Narrow" w:hAnsi="Arial Narrow" w:cs="Arial"/>
                <w:bCs/>
                <w:sz w:val="22"/>
                <w:szCs w:val="22"/>
              </w:rPr>
              <w:t xml:space="preserve">letnega </w:t>
            </w:r>
            <w:r w:rsidR="00CE0DF7" w:rsidRPr="004528A7">
              <w:rPr>
                <w:rFonts w:ascii="Arial Narrow" w:hAnsi="Arial Narrow" w:cs="Arial"/>
                <w:bCs/>
                <w:sz w:val="22"/>
                <w:szCs w:val="22"/>
              </w:rPr>
              <w:t>in dvoletnega garancijskega vzdrževanja opreme za transport pacientov</w:t>
            </w:r>
            <w:r w:rsidR="006B084B" w:rsidRPr="004528A7">
              <w:rPr>
                <w:rFonts w:ascii="Arial Narrow" w:hAnsi="Arial Narrow" w:cs="Arial"/>
                <w:bCs/>
                <w:sz w:val="22"/>
                <w:szCs w:val="22"/>
              </w:rPr>
              <w:t xml:space="preserve"> </w:t>
            </w:r>
            <w:r w:rsidR="00066BE9" w:rsidRPr="004528A7">
              <w:rPr>
                <w:rFonts w:ascii="Arial Narrow" w:hAnsi="Arial Narrow"/>
                <w:sz w:val="22"/>
                <w:szCs w:val="22"/>
              </w:rPr>
              <w:t>ter dvoletnega garancijskega vzdrževanja medicinsko tehnične opreme (dodatna zahteva za SKLOP 1),</w:t>
            </w:r>
            <w:r w:rsidR="00E87072" w:rsidRPr="004528A7">
              <w:rPr>
                <w:rFonts w:ascii="Arial Narrow" w:hAnsi="Arial Narrow"/>
                <w:sz w:val="22"/>
                <w:szCs w:val="22"/>
              </w:rPr>
              <w:t xml:space="preserve"> zagotavljati tudi vzdrževanje, servis in popra</w:t>
            </w:r>
            <w:r w:rsidRPr="004528A7">
              <w:rPr>
                <w:rFonts w:ascii="Arial Narrow" w:hAnsi="Arial Narrow"/>
                <w:sz w:val="22"/>
                <w:szCs w:val="22"/>
              </w:rPr>
              <w:t>v</w:t>
            </w:r>
            <w:r w:rsidR="00E87072" w:rsidRPr="004528A7">
              <w:rPr>
                <w:rFonts w:ascii="Arial Narrow" w:hAnsi="Arial Narrow"/>
                <w:sz w:val="22"/>
                <w:szCs w:val="22"/>
              </w:rPr>
              <w:t xml:space="preserve">ila ter oskrbo z rezervnimi deli najmanj </w:t>
            </w:r>
            <w:r w:rsidR="00E87072" w:rsidRPr="004528A7">
              <w:rPr>
                <w:rFonts w:ascii="Arial Narrow" w:hAnsi="Arial Narrow" w:cs="Arial"/>
                <w:bCs/>
                <w:sz w:val="22"/>
                <w:szCs w:val="22"/>
              </w:rPr>
              <w:t>še</w:t>
            </w:r>
            <w:r w:rsidR="00E87072" w:rsidRPr="004528A7">
              <w:rPr>
                <w:rFonts w:ascii="Arial Narrow" w:hAnsi="Arial Narrow"/>
                <w:sz w:val="22"/>
                <w:szCs w:val="22"/>
              </w:rPr>
              <w:t xml:space="preserve"> v </w:t>
            </w:r>
            <w:r w:rsidR="00E87072" w:rsidRPr="004528A7">
              <w:rPr>
                <w:rFonts w:ascii="Arial Narrow" w:hAnsi="Arial Narrow" w:cs="Arial"/>
                <w:sz w:val="22"/>
                <w:szCs w:val="22"/>
              </w:rPr>
              <w:t xml:space="preserve">času življenjske dobe blaga – predvidena življenjska doba blaga znaša najmanj </w:t>
            </w:r>
            <w:r w:rsidR="00E87072" w:rsidRPr="004528A7">
              <w:rPr>
                <w:rFonts w:ascii="Arial Narrow" w:hAnsi="Arial Narrow" w:cs="Arial"/>
                <w:b/>
                <w:sz w:val="22"/>
                <w:szCs w:val="22"/>
              </w:rPr>
              <w:t>7 let</w:t>
            </w:r>
            <w:r w:rsidR="00E87072" w:rsidRPr="004528A7">
              <w:rPr>
                <w:rFonts w:ascii="Arial Narrow" w:hAnsi="Arial Narrow" w:cs="Arial"/>
                <w:sz w:val="22"/>
                <w:szCs w:val="22"/>
              </w:rPr>
              <w:t>.</w:t>
            </w:r>
          </w:p>
          <w:p w14:paraId="3BBB95C3" w14:textId="77777777" w:rsidR="001641FE" w:rsidRPr="004528A7" w:rsidRDefault="001641FE" w:rsidP="0093457B">
            <w:pPr>
              <w:ind w:left="360"/>
              <w:jc w:val="both"/>
              <w:rPr>
                <w:rFonts w:ascii="Arial Narrow" w:hAnsi="Arial Narrow"/>
                <w:sz w:val="22"/>
                <w:szCs w:val="22"/>
              </w:rPr>
            </w:pPr>
          </w:p>
          <w:p w14:paraId="1EE84008" w14:textId="3212FF28" w:rsidR="009D2AA7" w:rsidRPr="004528A7" w:rsidRDefault="009D2AA7" w:rsidP="003772E6">
            <w:pPr>
              <w:numPr>
                <w:ilvl w:val="1"/>
                <w:numId w:val="18"/>
              </w:numPr>
              <w:jc w:val="both"/>
              <w:rPr>
                <w:rFonts w:ascii="Arial Narrow" w:hAnsi="Arial Narrow"/>
                <w:sz w:val="22"/>
                <w:szCs w:val="22"/>
              </w:rPr>
            </w:pPr>
            <w:r w:rsidRPr="004528A7">
              <w:rPr>
                <w:rFonts w:ascii="Arial Narrow" w:hAnsi="Arial Narrow"/>
                <w:sz w:val="22"/>
                <w:szCs w:val="22"/>
              </w:rPr>
              <w:t xml:space="preserve">Ponudnik </w:t>
            </w:r>
            <w:r w:rsidRPr="004528A7">
              <w:rPr>
                <w:rFonts w:ascii="Arial Narrow" w:eastAsia="ArialNarrow" w:hAnsi="Arial Narrow" w:cs="ArialNarrow"/>
                <w:sz w:val="22"/>
                <w:szCs w:val="22"/>
              </w:rPr>
              <w:t xml:space="preserve">v času garancijske dobe, </w:t>
            </w:r>
            <w:r w:rsidRPr="004528A7">
              <w:rPr>
                <w:rFonts w:ascii="Arial Narrow" w:hAnsi="Arial Narrow" w:cs="CIDFont+F2"/>
                <w:sz w:val="22"/>
                <w:szCs w:val="22"/>
              </w:rPr>
              <w:t xml:space="preserve">poleg </w:t>
            </w:r>
            <w:r w:rsidRPr="004528A7">
              <w:rPr>
                <w:rFonts w:ascii="Arial Narrow" w:hAnsi="Arial Narrow"/>
                <w:sz w:val="22"/>
                <w:szCs w:val="22"/>
              </w:rPr>
              <w:t>garancijskega vzdrževanja</w:t>
            </w:r>
            <w:r w:rsidRPr="004528A7">
              <w:rPr>
                <w:rFonts w:ascii="Arial Narrow" w:eastAsia="ArialNarrow" w:hAnsi="Arial Narrow" w:cs="ArialNarrow"/>
                <w:sz w:val="22"/>
                <w:szCs w:val="22"/>
              </w:rPr>
              <w:t>, zagotavlja tudi brezplačno preventivno in korektivno vzdrževanje opreme za transport pacientov iz STK, tč.:</w:t>
            </w:r>
          </w:p>
          <w:p w14:paraId="4EED336B" w14:textId="7A372A36" w:rsidR="009D2AA7" w:rsidRPr="004528A7" w:rsidRDefault="009D2AA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3.63  Atestirana</w:t>
            </w:r>
            <w:r w:rsidR="00267168" w:rsidRPr="004528A7">
              <w:rPr>
                <w:rFonts w:ascii="Arial Narrow" w:eastAsia="ArialNarrow" w:hAnsi="Arial Narrow" w:cs="ArialNarrow"/>
                <w:sz w:val="22"/>
                <w:szCs w:val="22"/>
              </w:rPr>
              <w:t xml:space="preserve"> </w:t>
            </w:r>
            <w:r w:rsidRPr="004528A7">
              <w:rPr>
                <w:rFonts w:ascii="Arial Narrow" w:eastAsia="ArialNarrow" w:hAnsi="Arial Narrow" w:cs="ArialNarrow"/>
                <w:sz w:val="22"/>
                <w:szCs w:val="22"/>
              </w:rPr>
              <w:t>naprava za sprejem MTS – bolniška nosila s podvozjem,</w:t>
            </w:r>
          </w:p>
          <w:p w14:paraId="7CDA78C4" w14:textId="77777777" w:rsidR="009D2AA7" w:rsidRPr="004528A7" w:rsidRDefault="009D2AA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14:paraId="645802CB" w14:textId="77777777" w:rsidR="009D2AA7" w:rsidRPr="004528A7" w:rsidRDefault="009D2AA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14:paraId="1F700EDF" w14:textId="77777777" w:rsidR="009D2AA7" w:rsidRPr="004528A7" w:rsidRDefault="009D2AA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14:paraId="28F754C9" w14:textId="0B43FEF5" w:rsidR="009D2AA7" w:rsidRPr="004528A7" w:rsidRDefault="009D2AA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lastRenderedPageBreak/>
              <w:t>3.67  MTS – zložljiv stol za prenašanje</w:t>
            </w:r>
            <w:r w:rsidR="00267168" w:rsidRPr="004528A7">
              <w:rPr>
                <w:rFonts w:ascii="Arial Narrow" w:eastAsia="ArialNarrow" w:hAnsi="Arial Narrow" w:cs="ArialNarrow"/>
                <w:sz w:val="22"/>
                <w:szCs w:val="22"/>
              </w:rPr>
              <w:t xml:space="preserve"> (zahteva za SKLOP 1)</w:t>
            </w:r>
            <w:r w:rsidRPr="004528A7">
              <w:rPr>
                <w:rFonts w:ascii="Arial Narrow" w:eastAsia="ArialNarrow" w:hAnsi="Arial Narrow" w:cs="ArialNarrow"/>
                <w:sz w:val="22"/>
                <w:szCs w:val="22"/>
              </w:rPr>
              <w:t>,</w:t>
            </w:r>
          </w:p>
          <w:p w14:paraId="337C5958" w14:textId="043CC222" w:rsidR="009D2AA7" w:rsidRPr="004528A7" w:rsidRDefault="009D2AA7" w:rsidP="0093457B">
            <w:pPr>
              <w:pStyle w:val="Pripombabesedilo"/>
              <w:ind w:left="360"/>
              <w:jc w:val="both"/>
              <w:rPr>
                <w:rFonts w:ascii="Arial Narrow" w:hAnsi="Arial Narrow"/>
                <w:sz w:val="22"/>
                <w:szCs w:val="22"/>
              </w:rPr>
            </w:pPr>
          </w:p>
          <w:p w14:paraId="7058EB59" w14:textId="58DA25EB" w:rsidR="009D2AA7" w:rsidRPr="004528A7" w:rsidRDefault="009D2AA7" w:rsidP="0093457B">
            <w:pPr>
              <w:ind w:left="360"/>
              <w:jc w:val="both"/>
              <w:rPr>
                <w:rFonts w:ascii="Arial Narrow" w:hAnsi="Arial Narrow"/>
                <w:sz w:val="22"/>
                <w:szCs w:val="22"/>
              </w:rPr>
            </w:pPr>
            <w:r w:rsidRPr="004528A7">
              <w:rPr>
                <w:rFonts w:ascii="Arial Narrow" w:hAnsi="Arial Narrow"/>
                <w:sz w:val="22"/>
                <w:szCs w:val="22"/>
              </w:rPr>
              <w:t xml:space="preserve">ponudnik za SKLOP 1, pa </w:t>
            </w:r>
            <w:r w:rsidRPr="004528A7">
              <w:rPr>
                <w:rFonts w:ascii="Arial Narrow" w:eastAsia="ArialNarrow" w:hAnsi="Arial Narrow" w:cs="ArialNarrow"/>
                <w:sz w:val="22"/>
                <w:szCs w:val="22"/>
              </w:rPr>
              <w:t xml:space="preserve">v času garancijske dobe, </w:t>
            </w:r>
            <w:r w:rsidRPr="004528A7">
              <w:rPr>
                <w:rFonts w:ascii="Arial Narrow" w:hAnsi="Arial Narrow" w:cs="CIDFont+F2"/>
                <w:sz w:val="22"/>
                <w:szCs w:val="22"/>
              </w:rPr>
              <w:t xml:space="preserve">poleg </w:t>
            </w:r>
            <w:r w:rsidRPr="004528A7">
              <w:rPr>
                <w:rFonts w:ascii="Arial Narrow" w:hAnsi="Arial Narrow"/>
                <w:sz w:val="22"/>
                <w:szCs w:val="22"/>
              </w:rPr>
              <w:t>garancijskega vzdrževanja</w:t>
            </w:r>
            <w:r w:rsidRPr="004528A7">
              <w:rPr>
                <w:rFonts w:ascii="Arial Narrow" w:eastAsia="ArialNarrow" w:hAnsi="Arial Narrow" w:cs="ArialNarrow"/>
                <w:sz w:val="22"/>
                <w:szCs w:val="22"/>
              </w:rPr>
              <w:t>, zagotavlja tudi brezplačno preventivno in korektivno vzdrževanje ponujene medicinsko tehnične opreme (aparatov) iz STK, tč.:</w:t>
            </w:r>
          </w:p>
          <w:p w14:paraId="56E98CD6" w14:textId="36D30CAE" w:rsidR="009D2AA7" w:rsidRPr="004528A7" w:rsidRDefault="009D2AA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w:t>
            </w:r>
            <w:proofErr w:type="spellStart"/>
            <w:r w:rsidRPr="004528A7">
              <w:rPr>
                <w:rFonts w:ascii="Arial Narrow" w:eastAsia="ArialNarrow" w:hAnsi="Arial Narrow" w:cs="ArialNarrow"/>
                <w:sz w:val="22"/>
                <w:szCs w:val="22"/>
              </w:rPr>
              <w:t>defibrilator</w:t>
            </w:r>
            <w:proofErr w:type="spellEnd"/>
            <w:r w:rsidR="008F0A65" w:rsidRPr="004528A7">
              <w:rPr>
                <w:rFonts w:ascii="Arial Narrow" w:eastAsia="ArialNarrow" w:hAnsi="Arial Narrow" w:cs="ArialNarrow"/>
                <w:sz w:val="22"/>
                <w:szCs w:val="22"/>
              </w:rPr>
              <w:t>,</w:t>
            </w:r>
          </w:p>
          <w:p w14:paraId="22E3FD8E" w14:textId="599A5184" w:rsidR="009D2AA7" w:rsidRPr="004528A7" w:rsidRDefault="009D2AA7"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r w:rsidR="008F0A65" w:rsidRPr="004528A7">
              <w:rPr>
                <w:rFonts w:ascii="Arial Narrow" w:eastAsia="ArialNarrow" w:hAnsi="Arial Narrow" w:cs="ArialNarrow"/>
                <w:sz w:val="22"/>
                <w:szCs w:val="22"/>
              </w:rPr>
              <w:t>.</w:t>
            </w:r>
          </w:p>
          <w:p w14:paraId="46F1242F" w14:textId="77777777" w:rsidR="009D2AA7" w:rsidRPr="004528A7" w:rsidRDefault="009D2AA7" w:rsidP="0093457B">
            <w:pPr>
              <w:autoSpaceDE w:val="0"/>
              <w:autoSpaceDN w:val="0"/>
              <w:adjustRightInd w:val="0"/>
              <w:ind w:left="357"/>
              <w:jc w:val="both"/>
              <w:rPr>
                <w:rFonts w:ascii="Arial Narrow" w:hAnsi="Arial Narrow"/>
                <w:sz w:val="22"/>
                <w:szCs w:val="22"/>
              </w:rPr>
            </w:pPr>
          </w:p>
          <w:p w14:paraId="29A88518" w14:textId="77777777" w:rsidR="00E87072" w:rsidRPr="004528A7" w:rsidRDefault="00E87072" w:rsidP="0093457B">
            <w:pPr>
              <w:autoSpaceDE w:val="0"/>
              <w:autoSpaceDN w:val="0"/>
              <w:adjustRightInd w:val="0"/>
              <w:ind w:left="357"/>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4528A7">
              <w:rPr>
                <w:rFonts w:ascii="Arial Narrow" w:eastAsia="ArialNarrow" w:hAnsi="Arial Narrow" w:cs="ArialNarrow"/>
                <w:sz w:val="22"/>
                <w:szCs w:val="22"/>
              </w:rPr>
              <w:t>optimiranje</w:t>
            </w:r>
            <w:proofErr w:type="spellEnd"/>
            <w:r w:rsidRPr="004528A7">
              <w:rPr>
                <w:rFonts w:ascii="Arial Narrow" w:eastAsia="ArialNarrow" w:hAnsi="Arial Narrow" w:cs="ArialNarrow"/>
                <w:sz w:val="22"/>
                <w:szCs w:val="22"/>
              </w:rPr>
              <w:t xml:space="preserve"> funkcijskih parametrov delovanja, umerjanje in izvedba potrebnih meritev, čiščenje in kontrola opreme, izdaja servisnega poročila in nalepka na opremi z datumom in podpisom izvedbe pregleda (ponudnik navede število obveznih in priporočenih servisov na leto).</w:t>
            </w:r>
          </w:p>
          <w:p w14:paraId="4106B060" w14:textId="77777777" w:rsidR="00E87072" w:rsidRPr="004528A7" w:rsidRDefault="00E87072" w:rsidP="0093457B">
            <w:pPr>
              <w:autoSpaceDE w:val="0"/>
              <w:autoSpaceDN w:val="0"/>
              <w:adjustRightInd w:val="0"/>
              <w:ind w:left="357"/>
              <w:jc w:val="both"/>
              <w:rPr>
                <w:rFonts w:ascii="Arial Narrow" w:eastAsia="ArialNarrow" w:hAnsi="Arial Narrow" w:cs="ArialNarrow"/>
                <w:sz w:val="22"/>
                <w:szCs w:val="22"/>
              </w:rPr>
            </w:pPr>
          </w:p>
          <w:p w14:paraId="38A937BB" w14:textId="77777777" w:rsidR="00E87072" w:rsidRPr="004528A7" w:rsidRDefault="00E87072" w:rsidP="0093457B">
            <w:pPr>
              <w:autoSpaceDE w:val="0"/>
              <w:autoSpaceDN w:val="0"/>
              <w:adjustRightInd w:val="0"/>
              <w:ind w:left="357"/>
              <w:jc w:val="both"/>
              <w:rPr>
                <w:rFonts w:ascii="Arial Narrow" w:eastAsia="ArialNarrow" w:hAnsi="Arial Narrow" w:cs="ArialNarrow"/>
                <w:sz w:val="22"/>
                <w:szCs w:val="22"/>
              </w:rPr>
            </w:pPr>
            <w:r w:rsidRPr="004528A7">
              <w:rPr>
                <w:rFonts w:ascii="Arial Narrow" w:eastAsia="ArialNarrow" w:hAnsi="Arial Narrow" w:cs="ArialNarrow"/>
                <w:sz w:val="22"/>
                <w:szCs w:val="22"/>
              </w:rPr>
              <w:t>Korektivno vzdrževanje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4ECBC724" w14:textId="77777777" w:rsidR="00E87072" w:rsidRPr="004528A7" w:rsidRDefault="00E87072" w:rsidP="0093457B">
            <w:pPr>
              <w:autoSpaceDE w:val="0"/>
              <w:autoSpaceDN w:val="0"/>
              <w:adjustRightInd w:val="0"/>
              <w:ind w:left="357"/>
              <w:jc w:val="both"/>
              <w:rPr>
                <w:rFonts w:ascii="Arial Narrow" w:eastAsia="ArialNarrow" w:hAnsi="Arial Narrow" w:cs="ArialNarrow"/>
                <w:sz w:val="22"/>
                <w:szCs w:val="22"/>
              </w:rPr>
            </w:pPr>
          </w:p>
          <w:p w14:paraId="7AA3917B" w14:textId="77777777" w:rsidR="001C369A" w:rsidRPr="004528A7" w:rsidRDefault="00762293" w:rsidP="0093457B">
            <w:pPr>
              <w:autoSpaceDE w:val="0"/>
              <w:autoSpaceDN w:val="0"/>
              <w:adjustRightInd w:val="0"/>
              <w:ind w:left="357"/>
              <w:jc w:val="both"/>
              <w:rPr>
                <w:rFonts w:ascii="Arial Narrow" w:eastAsia="ArialNarrow" w:hAnsi="Arial Narrow" w:cs="ArialNarrow"/>
                <w:sz w:val="22"/>
                <w:szCs w:val="22"/>
              </w:rPr>
            </w:pPr>
            <w:r w:rsidRPr="004528A7">
              <w:rPr>
                <w:rFonts w:ascii="Arial Narrow" w:eastAsia="ArialNarrow" w:hAnsi="Arial Narrow" w:cs="ArialNarrow"/>
                <w:sz w:val="22"/>
                <w:szCs w:val="22"/>
              </w:rPr>
              <w:t>Popravila,</w:t>
            </w:r>
            <w:r w:rsidR="00E87072" w:rsidRPr="004528A7">
              <w:rPr>
                <w:rFonts w:ascii="Arial Narrow" w:eastAsia="ArialNarrow" w:hAnsi="Arial Narrow" w:cs="ArialNarrow"/>
                <w:sz w:val="22"/>
                <w:szCs w:val="22"/>
              </w:rPr>
              <w:t xml:space="preserve"> potrebna zaradi </w:t>
            </w:r>
            <w:proofErr w:type="spellStart"/>
            <w:r w:rsidR="00E87072" w:rsidRPr="004528A7">
              <w:rPr>
                <w:rFonts w:ascii="Arial Narrow" w:eastAsia="ArialNarrow" w:hAnsi="Arial Narrow" w:cs="ArialNarrow"/>
                <w:sz w:val="22"/>
                <w:szCs w:val="22"/>
              </w:rPr>
              <w:t>strojelomov</w:t>
            </w:r>
            <w:proofErr w:type="spellEnd"/>
            <w:r w:rsidR="00E87072" w:rsidRPr="004528A7">
              <w:rPr>
                <w:rFonts w:ascii="Arial Narrow" w:eastAsia="ArialNarrow" w:hAnsi="Arial Narrow" w:cs="ArialNarrow"/>
                <w:sz w:val="22"/>
                <w:szCs w:val="22"/>
              </w:rPr>
              <w:t xml:space="preserve"> ali napačnega ravnanja uporabnika z opremo, ne pomenijo vzdrževalnih del in jih je izvajalec upravičen zaračunati po veljavnem ceniku rezervnih delov in servisne ure.</w:t>
            </w:r>
          </w:p>
          <w:p w14:paraId="701120FA" w14:textId="77777777" w:rsidR="001641FE" w:rsidRPr="004528A7" w:rsidRDefault="001641FE" w:rsidP="0093457B">
            <w:pPr>
              <w:autoSpaceDE w:val="0"/>
              <w:autoSpaceDN w:val="0"/>
              <w:adjustRightInd w:val="0"/>
              <w:ind w:left="357"/>
              <w:jc w:val="both"/>
              <w:rPr>
                <w:rFonts w:ascii="Arial Narrow" w:eastAsia="ArialNarrow" w:hAnsi="Arial Narrow" w:cs="ArialNarrow"/>
                <w:sz w:val="22"/>
                <w:szCs w:val="22"/>
              </w:rPr>
            </w:pPr>
          </w:p>
          <w:p w14:paraId="5C2B1C6B" w14:textId="77777777" w:rsidR="006B5A40" w:rsidRPr="004528A7" w:rsidRDefault="006B5A40" w:rsidP="003772E6">
            <w:pPr>
              <w:numPr>
                <w:ilvl w:val="1"/>
                <w:numId w:val="18"/>
              </w:numPr>
              <w:autoSpaceDE w:val="0"/>
              <w:autoSpaceDN w:val="0"/>
              <w:adjustRightInd w:val="0"/>
              <w:jc w:val="both"/>
              <w:rPr>
                <w:rFonts w:ascii="Arial Narrow" w:hAnsi="Arial Narrow"/>
                <w:sz w:val="22"/>
                <w:szCs w:val="22"/>
              </w:rPr>
            </w:pPr>
            <w:r w:rsidRPr="004528A7">
              <w:rPr>
                <w:rFonts w:ascii="Arial Narrow" w:hAnsi="Arial Narrow"/>
                <w:sz w:val="22"/>
                <w:szCs w:val="22"/>
              </w:rPr>
              <w:t xml:space="preserve">Odzivni čas </w:t>
            </w:r>
            <w:r w:rsidR="00782E7E" w:rsidRPr="004528A7">
              <w:rPr>
                <w:rFonts w:ascii="Arial Narrow" w:hAnsi="Arial Narrow"/>
                <w:sz w:val="22"/>
                <w:szCs w:val="22"/>
              </w:rPr>
              <w:t xml:space="preserve">servisa/serviserja za </w:t>
            </w:r>
            <w:r w:rsidR="00E87072" w:rsidRPr="004528A7">
              <w:rPr>
                <w:rFonts w:ascii="Arial Narrow" w:hAnsi="Arial Narrow" w:cs="Arial"/>
                <w:sz w:val="22"/>
                <w:szCs w:val="22"/>
              </w:rPr>
              <w:t>storitv</w:t>
            </w:r>
            <w:r w:rsidR="00782E7E" w:rsidRPr="004528A7">
              <w:rPr>
                <w:rFonts w:ascii="Arial Narrow" w:hAnsi="Arial Narrow" w:cs="Arial"/>
                <w:sz w:val="22"/>
                <w:szCs w:val="22"/>
              </w:rPr>
              <w:t xml:space="preserve">e </w:t>
            </w:r>
            <w:r w:rsidR="008015B5" w:rsidRPr="004528A7">
              <w:rPr>
                <w:rFonts w:ascii="Arial Narrow" w:hAnsi="Arial Narrow" w:cs="Arial"/>
                <w:sz w:val="22"/>
                <w:szCs w:val="22"/>
              </w:rPr>
              <w:t xml:space="preserve">iz garancijskih upravičenj, </w:t>
            </w:r>
            <w:r w:rsidR="00E87072" w:rsidRPr="004528A7">
              <w:rPr>
                <w:rFonts w:ascii="Arial Narrow" w:eastAsia="ArialNarrow" w:hAnsi="Arial Narrow" w:cs="ArialNarrow"/>
                <w:sz w:val="22"/>
                <w:szCs w:val="22"/>
              </w:rPr>
              <w:t>vzdrževanja, servisiranja in p</w:t>
            </w:r>
            <w:r w:rsidR="00782E7E" w:rsidRPr="004528A7">
              <w:rPr>
                <w:rFonts w:ascii="Arial Narrow" w:eastAsia="ArialNarrow" w:hAnsi="Arial Narrow" w:cs="ArialNarrow"/>
                <w:sz w:val="22"/>
                <w:szCs w:val="22"/>
              </w:rPr>
              <w:t xml:space="preserve">opravil v garancijskem roku je </w:t>
            </w:r>
            <w:r w:rsidRPr="004528A7">
              <w:rPr>
                <w:rFonts w:ascii="Arial Narrow" w:hAnsi="Arial Narrow"/>
                <w:sz w:val="22"/>
                <w:szCs w:val="22"/>
              </w:rPr>
              <w:t>največ 24 ur od oddaje obvestila o napaki</w:t>
            </w:r>
            <w:r w:rsidR="008015B5" w:rsidRPr="004528A7">
              <w:rPr>
                <w:rFonts w:ascii="Arial Narrow" w:hAnsi="Arial Narrow"/>
                <w:sz w:val="22"/>
                <w:szCs w:val="22"/>
              </w:rPr>
              <w:t xml:space="preserve"> (pomanjkljivosti)</w:t>
            </w:r>
            <w:r w:rsidRPr="004528A7">
              <w:rPr>
                <w:rFonts w:ascii="Arial Narrow" w:hAnsi="Arial Narrow"/>
                <w:sz w:val="22"/>
                <w:szCs w:val="22"/>
              </w:rPr>
              <w:t>.</w:t>
            </w:r>
            <w:r w:rsidR="00D00C6B" w:rsidRPr="004528A7">
              <w:rPr>
                <w:rFonts w:ascii="Arial Narrow" w:hAnsi="Arial Narrow"/>
                <w:sz w:val="22"/>
                <w:szCs w:val="22"/>
              </w:rPr>
              <w:t xml:space="preserve"> Prijavo </w:t>
            </w:r>
            <w:r w:rsidR="00D0541D" w:rsidRPr="004528A7">
              <w:rPr>
                <w:rFonts w:ascii="Arial Narrow" w:hAnsi="Arial Narrow"/>
                <w:sz w:val="22"/>
                <w:szCs w:val="22"/>
              </w:rPr>
              <w:t>napake</w:t>
            </w:r>
            <w:r w:rsidR="008015B5" w:rsidRPr="004528A7">
              <w:rPr>
                <w:rFonts w:ascii="Arial Narrow" w:hAnsi="Arial Narrow"/>
                <w:sz w:val="22"/>
                <w:szCs w:val="22"/>
              </w:rPr>
              <w:t xml:space="preserve"> ponudniku</w:t>
            </w:r>
            <w:r w:rsidR="006B084B" w:rsidRPr="004528A7">
              <w:rPr>
                <w:rFonts w:ascii="Arial Narrow" w:hAnsi="Arial Narrow"/>
                <w:sz w:val="22"/>
                <w:szCs w:val="22"/>
              </w:rPr>
              <w:t>/</w:t>
            </w:r>
            <w:r w:rsidR="00D00C6B" w:rsidRPr="004528A7">
              <w:rPr>
                <w:rFonts w:ascii="Arial Narrow" w:hAnsi="Arial Narrow"/>
                <w:sz w:val="22"/>
                <w:szCs w:val="22"/>
              </w:rPr>
              <w:t xml:space="preserve">serviserju sporoči kontaktna oseba uporabnika oz. z njegove strani pooblaščena oseba po elektronski pošti in telefonsko na kontakt, naveden v </w:t>
            </w:r>
            <w:r w:rsidR="00850090" w:rsidRPr="004528A7">
              <w:rPr>
                <w:rFonts w:ascii="Arial Narrow" w:hAnsi="Arial Narrow" w:cs="Arial"/>
                <w:bCs/>
                <w:sz w:val="22"/>
                <w:szCs w:val="22"/>
              </w:rPr>
              <w:t>obrazcu</w:t>
            </w:r>
            <w:r w:rsidR="00D00C6B" w:rsidRPr="004528A7">
              <w:rPr>
                <w:rFonts w:ascii="Arial Narrow" w:hAnsi="Arial Narrow"/>
                <w:bCs/>
                <w:sz w:val="22"/>
                <w:szCs w:val="22"/>
              </w:rPr>
              <w:t xml:space="preserve"> </w:t>
            </w:r>
            <w:r w:rsidR="00850090" w:rsidRPr="004528A7">
              <w:rPr>
                <w:rFonts w:ascii="Arial Narrow" w:hAnsi="Arial Narrow"/>
                <w:bCs/>
                <w:sz w:val="22"/>
                <w:szCs w:val="22"/>
              </w:rPr>
              <w:t>»</w:t>
            </w:r>
            <w:r w:rsidR="00D00C6B" w:rsidRPr="004528A7">
              <w:rPr>
                <w:rFonts w:ascii="Arial Narrow" w:hAnsi="Arial Narrow"/>
                <w:bCs/>
                <w:sz w:val="22"/>
                <w:szCs w:val="22"/>
              </w:rPr>
              <w:t>Priloga 5</w:t>
            </w:r>
            <w:r w:rsidR="00850090" w:rsidRPr="004528A7">
              <w:rPr>
                <w:rFonts w:ascii="Arial Narrow" w:hAnsi="Arial Narrow"/>
                <w:bCs/>
                <w:sz w:val="22"/>
                <w:szCs w:val="22"/>
              </w:rPr>
              <w:t xml:space="preserve"> k obrazcu 1«</w:t>
            </w:r>
            <w:r w:rsidR="00D00C6B" w:rsidRPr="004528A7">
              <w:rPr>
                <w:rFonts w:ascii="Arial Narrow" w:hAnsi="Arial Narrow"/>
                <w:bCs/>
                <w:sz w:val="22"/>
                <w:szCs w:val="22"/>
              </w:rPr>
              <w:t xml:space="preserve"> in </w:t>
            </w:r>
            <w:r w:rsidR="00850090" w:rsidRPr="004528A7">
              <w:rPr>
                <w:rFonts w:ascii="Arial Narrow" w:hAnsi="Arial Narrow"/>
                <w:bCs/>
                <w:sz w:val="22"/>
                <w:szCs w:val="22"/>
              </w:rPr>
              <w:t xml:space="preserve">»Priloga </w:t>
            </w:r>
            <w:r w:rsidR="00D00C6B" w:rsidRPr="004528A7">
              <w:rPr>
                <w:rFonts w:ascii="Arial Narrow" w:hAnsi="Arial Narrow"/>
                <w:sz w:val="22"/>
                <w:szCs w:val="22"/>
              </w:rPr>
              <w:t>7 k obrazcu 1</w:t>
            </w:r>
            <w:r w:rsidR="00850090" w:rsidRPr="004528A7">
              <w:rPr>
                <w:rFonts w:ascii="Arial Narrow" w:hAnsi="Arial Narrow"/>
                <w:sz w:val="22"/>
                <w:szCs w:val="22"/>
              </w:rPr>
              <w:t>«</w:t>
            </w:r>
            <w:r w:rsidR="00D00C6B" w:rsidRPr="004528A7">
              <w:rPr>
                <w:rFonts w:ascii="Arial Narrow" w:hAnsi="Arial Narrow"/>
                <w:sz w:val="22"/>
                <w:szCs w:val="22"/>
              </w:rPr>
              <w:t>.</w:t>
            </w:r>
          </w:p>
          <w:p w14:paraId="7CEE099D" w14:textId="77777777" w:rsidR="001641FE" w:rsidRPr="004528A7" w:rsidRDefault="001641FE" w:rsidP="0093457B">
            <w:pPr>
              <w:autoSpaceDE w:val="0"/>
              <w:autoSpaceDN w:val="0"/>
              <w:adjustRightInd w:val="0"/>
              <w:ind w:left="360"/>
              <w:jc w:val="both"/>
              <w:rPr>
                <w:rFonts w:ascii="Arial Narrow" w:hAnsi="Arial Narrow"/>
                <w:sz w:val="22"/>
                <w:szCs w:val="22"/>
              </w:rPr>
            </w:pPr>
          </w:p>
          <w:p w14:paraId="52F3B695" w14:textId="77777777" w:rsidR="001641FE" w:rsidRPr="004528A7" w:rsidRDefault="00C37E27" w:rsidP="003772E6">
            <w:pPr>
              <w:numPr>
                <w:ilvl w:val="1"/>
                <w:numId w:val="18"/>
              </w:numPr>
              <w:jc w:val="both"/>
              <w:rPr>
                <w:rFonts w:ascii="Arial Narrow" w:hAnsi="Arial Narrow"/>
                <w:sz w:val="22"/>
                <w:szCs w:val="22"/>
              </w:rPr>
            </w:pPr>
            <w:r w:rsidRPr="004528A7">
              <w:rPr>
                <w:rFonts w:ascii="Arial Narrow" w:hAnsi="Arial Narrow"/>
                <w:sz w:val="22"/>
                <w:szCs w:val="22"/>
              </w:rPr>
              <w:t>K</w:t>
            </w:r>
            <w:r w:rsidR="00F75AD5" w:rsidRPr="004528A7">
              <w:rPr>
                <w:rFonts w:ascii="Arial Narrow" w:hAnsi="Arial Narrow"/>
                <w:sz w:val="22"/>
                <w:szCs w:val="22"/>
              </w:rPr>
              <w:t xml:space="preserve"> odpravi napake je potrebno pristopiti najkasneje prvi delovni dan po izteku odzivnega časa (za delovni dan se ne šteje nedelj in praznikov). Rok za </w:t>
            </w:r>
            <w:r w:rsidR="00F75AD5" w:rsidRPr="004528A7">
              <w:rPr>
                <w:rFonts w:ascii="Arial Narrow" w:hAnsi="Arial Narrow" w:cs="ArialNarrow,Bold"/>
                <w:bCs/>
                <w:sz w:val="22"/>
                <w:szCs w:val="22"/>
              </w:rPr>
              <w:t xml:space="preserve">odpravo napak je največ 3 dni od </w:t>
            </w:r>
            <w:r w:rsidR="00F75AD5" w:rsidRPr="004528A7">
              <w:rPr>
                <w:rFonts w:ascii="Arial Narrow" w:hAnsi="Arial Narrow"/>
                <w:sz w:val="22"/>
                <w:szCs w:val="22"/>
              </w:rPr>
              <w:t>oddaje obvestila o napaki. Z</w:t>
            </w:r>
            <w:r w:rsidR="00F75AD5" w:rsidRPr="004528A7">
              <w:rPr>
                <w:rFonts w:ascii="Arial Narrow" w:hAnsi="Arial Narrow" w:cs="ArialNarrow,Bold"/>
                <w:bCs/>
                <w:sz w:val="22"/>
                <w:szCs w:val="22"/>
              </w:rPr>
              <w:t xml:space="preserve">a odpravo večjih in velikih napak </w:t>
            </w:r>
            <w:r w:rsidR="00F75AD5" w:rsidRPr="004528A7">
              <w:rPr>
                <w:rFonts w:ascii="Arial Narrow" w:hAnsi="Arial Narrow"/>
                <w:sz w:val="22"/>
                <w:szCs w:val="22"/>
              </w:rPr>
              <w:t xml:space="preserve">se rok opredeli v dogovoru med uporabnikom in serviserjem. Redne servise uporabnik in serviser načrtujeta v naprej. Popravila ki jih </w:t>
            </w:r>
            <w:r w:rsidR="00235ED8" w:rsidRPr="004528A7">
              <w:rPr>
                <w:rFonts w:ascii="Arial Narrow" w:hAnsi="Arial Narrow"/>
                <w:sz w:val="22"/>
                <w:szCs w:val="22"/>
              </w:rPr>
              <w:t xml:space="preserve">uporabnik </w:t>
            </w:r>
            <w:r w:rsidR="00F75AD5" w:rsidRPr="004528A7">
              <w:rPr>
                <w:rFonts w:ascii="Arial Narrow" w:hAnsi="Arial Narrow"/>
                <w:sz w:val="22"/>
                <w:szCs w:val="22"/>
              </w:rPr>
              <w:t xml:space="preserve">opredeli kot nujna se obravnava prednostno. </w:t>
            </w:r>
          </w:p>
          <w:p w14:paraId="6AB0575B" w14:textId="77777777" w:rsidR="001641FE" w:rsidRPr="004528A7" w:rsidRDefault="001641FE" w:rsidP="0093457B">
            <w:pPr>
              <w:ind w:left="360"/>
              <w:jc w:val="both"/>
              <w:rPr>
                <w:rFonts w:ascii="Arial Narrow" w:hAnsi="Arial Narrow"/>
                <w:sz w:val="22"/>
                <w:szCs w:val="22"/>
              </w:rPr>
            </w:pPr>
          </w:p>
          <w:p w14:paraId="6836893B" w14:textId="066E08ED" w:rsidR="00EF6524" w:rsidRPr="004528A7" w:rsidRDefault="00D803B3" w:rsidP="003772E6">
            <w:pPr>
              <w:numPr>
                <w:ilvl w:val="1"/>
                <w:numId w:val="18"/>
              </w:numPr>
              <w:jc w:val="both"/>
              <w:rPr>
                <w:rFonts w:ascii="Arial Narrow" w:hAnsi="Arial Narrow"/>
                <w:sz w:val="22"/>
                <w:szCs w:val="22"/>
              </w:rPr>
            </w:pPr>
            <w:r w:rsidRPr="004528A7">
              <w:rPr>
                <w:rFonts w:ascii="Arial Narrow" w:hAnsi="Arial Narrow"/>
                <w:sz w:val="22"/>
                <w:szCs w:val="22"/>
              </w:rPr>
              <w:t>Vsa dela, povezana z garancijskimi upravičenji, vzdrževanjem, servisiranjem in popravilom izvedene predelave/dodelave in opremljanja osnovne</w:t>
            </w:r>
            <w:r w:rsidR="00EF6524" w:rsidRPr="004528A7">
              <w:rPr>
                <w:rFonts w:ascii="Arial Narrow" w:hAnsi="Arial Narrow"/>
                <w:sz w:val="22"/>
                <w:szCs w:val="22"/>
              </w:rPr>
              <w:t>ga vozila v reševalno vozilo,</w:t>
            </w:r>
            <w:r w:rsidRPr="004528A7">
              <w:rPr>
                <w:rFonts w:ascii="Arial Narrow" w:hAnsi="Arial Narrow"/>
                <w:sz w:val="22"/>
                <w:szCs w:val="22"/>
              </w:rPr>
              <w:t xml:space="preserve"> </w:t>
            </w:r>
            <w:r w:rsidR="00EF6524" w:rsidRPr="004528A7">
              <w:rPr>
                <w:rFonts w:ascii="Arial Narrow" w:hAnsi="Arial Narrow"/>
                <w:sz w:val="22"/>
                <w:szCs w:val="22"/>
              </w:rPr>
              <w:t>ponujene opreme za transport pacientov</w:t>
            </w:r>
            <w:r w:rsidR="00EF6524" w:rsidRPr="004528A7">
              <w:rPr>
                <w:rFonts w:ascii="Arial Narrow" w:eastAsia="ArialNarrow" w:hAnsi="Arial Narrow" w:cs="ArialNarrow"/>
                <w:sz w:val="22"/>
                <w:szCs w:val="22"/>
              </w:rPr>
              <w:t xml:space="preserve"> iz STK, tč.:</w:t>
            </w:r>
          </w:p>
          <w:p w14:paraId="0F3B942C" w14:textId="0F6CDC2B" w:rsidR="00EF6524" w:rsidRPr="004528A7" w:rsidRDefault="00EF6524"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3.63  </w:t>
            </w:r>
            <w:r w:rsidR="00267168" w:rsidRPr="004528A7">
              <w:rPr>
                <w:rFonts w:ascii="Arial Narrow" w:eastAsia="ArialNarrow" w:hAnsi="Arial Narrow" w:cs="ArialNarrow"/>
                <w:sz w:val="22"/>
                <w:szCs w:val="22"/>
              </w:rPr>
              <w:t xml:space="preserve">Atestirana </w:t>
            </w:r>
            <w:r w:rsidRPr="004528A7">
              <w:rPr>
                <w:rFonts w:ascii="Arial Narrow" w:eastAsia="ArialNarrow" w:hAnsi="Arial Narrow" w:cs="ArialNarrow"/>
                <w:sz w:val="22"/>
                <w:szCs w:val="22"/>
              </w:rPr>
              <w:t>naprava za sprejem MTS – bolniška nosila s podvozjem ,</w:t>
            </w:r>
          </w:p>
          <w:p w14:paraId="7BB0197F" w14:textId="77777777" w:rsidR="00EF6524" w:rsidRPr="004528A7" w:rsidRDefault="00EF6524"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14:paraId="2DCF2236" w14:textId="77777777" w:rsidR="00EF6524" w:rsidRPr="004528A7" w:rsidRDefault="00EF6524"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14:paraId="7E603BDE" w14:textId="36825A5F" w:rsidR="00EF6524" w:rsidRPr="004528A7" w:rsidRDefault="00EF6524"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14:paraId="4CE5B413" w14:textId="172BBD42" w:rsidR="00EF6524" w:rsidRPr="004528A7" w:rsidRDefault="00EF6524"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w:t>
            </w:r>
            <w:r w:rsidR="00E03C68" w:rsidRPr="004528A7">
              <w:rPr>
                <w:rFonts w:ascii="Arial Narrow" w:eastAsia="ArialNarrow" w:hAnsi="Arial Narrow" w:cs="ArialNarrow"/>
                <w:sz w:val="22"/>
                <w:szCs w:val="22"/>
              </w:rPr>
              <w:t xml:space="preserve"> (zahteva za SKLOP 1)</w:t>
            </w:r>
            <w:r w:rsidRPr="004528A7">
              <w:rPr>
                <w:rFonts w:ascii="Arial Narrow" w:eastAsia="ArialNarrow" w:hAnsi="Arial Narrow" w:cs="ArialNarrow"/>
                <w:sz w:val="22"/>
                <w:szCs w:val="22"/>
              </w:rPr>
              <w:t>,</w:t>
            </w:r>
          </w:p>
          <w:p w14:paraId="3CB80548" w14:textId="77777777" w:rsidR="00EF6524" w:rsidRPr="004528A7" w:rsidRDefault="00EF6524" w:rsidP="0093457B">
            <w:pPr>
              <w:autoSpaceDE w:val="0"/>
              <w:autoSpaceDN w:val="0"/>
              <w:adjustRightInd w:val="0"/>
              <w:jc w:val="both"/>
              <w:rPr>
                <w:rFonts w:ascii="Arial Narrow" w:hAnsi="Arial Narrow"/>
                <w:sz w:val="22"/>
                <w:szCs w:val="22"/>
              </w:rPr>
            </w:pPr>
          </w:p>
          <w:p w14:paraId="18288CA8" w14:textId="6F199E7E" w:rsidR="00EF6524" w:rsidRPr="004528A7" w:rsidRDefault="00EF6524" w:rsidP="0093457B">
            <w:pPr>
              <w:ind w:left="360"/>
              <w:jc w:val="both"/>
              <w:rPr>
                <w:rFonts w:ascii="Arial Narrow" w:hAnsi="Arial Narrow"/>
                <w:sz w:val="22"/>
                <w:szCs w:val="22"/>
              </w:rPr>
            </w:pPr>
            <w:r w:rsidRPr="004528A7">
              <w:rPr>
                <w:rFonts w:ascii="Arial Narrow" w:hAnsi="Arial Narrow"/>
                <w:sz w:val="22"/>
                <w:szCs w:val="22"/>
              </w:rPr>
              <w:t xml:space="preserve">ter </w:t>
            </w:r>
            <w:r w:rsidR="006E6EDE" w:rsidRPr="004528A7">
              <w:rPr>
                <w:rFonts w:ascii="Arial Narrow" w:hAnsi="Arial Narrow"/>
                <w:sz w:val="22"/>
                <w:szCs w:val="22"/>
              </w:rPr>
              <w:t>(zahteva za SKLOP 1)</w:t>
            </w:r>
            <w:r w:rsidR="00ED3E97" w:rsidRPr="004528A7">
              <w:rPr>
                <w:rFonts w:ascii="Arial Narrow" w:hAnsi="Arial Narrow"/>
                <w:sz w:val="22"/>
                <w:szCs w:val="22"/>
              </w:rPr>
              <w:t xml:space="preserve"> </w:t>
            </w:r>
            <w:r w:rsidRPr="004528A7">
              <w:rPr>
                <w:rFonts w:ascii="Arial Narrow" w:hAnsi="Arial Narrow"/>
                <w:sz w:val="22"/>
                <w:szCs w:val="22"/>
              </w:rPr>
              <w:t>ponujene medicinsko tehnične opreme (aparate) iz STK, tč.:</w:t>
            </w:r>
          </w:p>
          <w:p w14:paraId="7F37B18D" w14:textId="77777777" w:rsidR="00EF6524" w:rsidRPr="004528A7" w:rsidRDefault="00EF6524"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lastRenderedPageBreak/>
              <w:t>4.1  EKG monitor/</w:t>
            </w:r>
            <w:proofErr w:type="spellStart"/>
            <w:r w:rsidRPr="004528A7">
              <w:rPr>
                <w:rFonts w:ascii="Arial Narrow" w:eastAsia="ArialNarrow" w:hAnsi="Arial Narrow" w:cs="ArialNarrow"/>
                <w:sz w:val="22"/>
                <w:szCs w:val="22"/>
              </w:rPr>
              <w:t>defibrilator</w:t>
            </w:r>
            <w:proofErr w:type="spellEnd"/>
          </w:p>
          <w:p w14:paraId="586A4075" w14:textId="16A36164" w:rsidR="00EF6524" w:rsidRPr="004528A7" w:rsidRDefault="00EF6524"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p>
          <w:p w14:paraId="66745688" w14:textId="77777777" w:rsidR="00EF6524" w:rsidRPr="004528A7" w:rsidRDefault="00EF6524" w:rsidP="0093457B">
            <w:pPr>
              <w:autoSpaceDE w:val="0"/>
              <w:autoSpaceDN w:val="0"/>
              <w:adjustRightInd w:val="0"/>
              <w:jc w:val="both"/>
              <w:rPr>
                <w:rFonts w:ascii="Arial Narrow" w:eastAsia="ArialNarrow" w:hAnsi="Arial Narrow" w:cs="ArialNarrow"/>
                <w:sz w:val="22"/>
                <w:szCs w:val="22"/>
              </w:rPr>
            </w:pPr>
          </w:p>
          <w:p w14:paraId="59B01643" w14:textId="77777777" w:rsidR="00374326" w:rsidRPr="004528A7" w:rsidRDefault="00D803B3" w:rsidP="0093457B">
            <w:pPr>
              <w:ind w:left="360"/>
              <w:jc w:val="both"/>
              <w:rPr>
                <w:rFonts w:ascii="Arial Narrow" w:hAnsi="Arial Narrow"/>
                <w:sz w:val="22"/>
                <w:szCs w:val="22"/>
              </w:rPr>
            </w:pPr>
            <w:r w:rsidRPr="004528A7">
              <w:rPr>
                <w:rFonts w:ascii="Arial Narrow" w:hAnsi="Arial Narrow"/>
                <w:sz w:val="22"/>
                <w:szCs w:val="22"/>
              </w:rPr>
              <w:t>se, v garancijski dobi, opravi pri uporabniku; v primeru, ko del ni mogoče opraviti pri uporabniku, ponudnik prevzema vse stroške, povezane z organizacijo, zavarovanjem in prevozom/pošiljanjem reševalnega vozila ali v vozilo vgrajene opreme in naprav ter medicinsko tehnične opreme (aparatov) na popravilo in nazaj k uporabniku.</w:t>
            </w:r>
          </w:p>
          <w:p w14:paraId="5352FC41" w14:textId="77777777" w:rsidR="001641FE" w:rsidRPr="004528A7" w:rsidRDefault="001641FE" w:rsidP="0093457B">
            <w:pPr>
              <w:ind w:left="360"/>
              <w:jc w:val="both"/>
              <w:rPr>
                <w:rFonts w:ascii="Arial Narrow" w:hAnsi="Arial Narrow"/>
                <w:sz w:val="22"/>
                <w:szCs w:val="22"/>
              </w:rPr>
            </w:pPr>
          </w:p>
          <w:p w14:paraId="31A42361" w14:textId="77777777" w:rsidR="00BA1113" w:rsidRPr="004528A7" w:rsidRDefault="00D803B3" w:rsidP="003772E6">
            <w:pPr>
              <w:numPr>
                <w:ilvl w:val="1"/>
                <w:numId w:val="18"/>
              </w:numPr>
              <w:ind w:left="357" w:hanging="357"/>
              <w:jc w:val="both"/>
              <w:rPr>
                <w:rFonts w:ascii="Arial Narrow" w:hAnsi="Arial Narrow"/>
                <w:sz w:val="22"/>
                <w:szCs w:val="22"/>
              </w:rPr>
            </w:pPr>
            <w:r w:rsidRPr="004528A7">
              <w:rPr>
                <w:rFonts w:ascii="Arial Narrow" w:hAnsi="Arial Narrow"/>
                <w:sz w:val="22"/>
                <w:szCs w:val="22"/>
              </w:rPr>
              <w:t xml:space="preserve">V primeru, da se v garancijski dobi, na izvedeni predelavi/dodelavi in opremljanju osnovnega vozila v reševalno vozilo enaka napaka ponovi najmanj trikrat (3), ponudnik za čas popravila, brezplačno zagotovi uporabo enakovrednega nadomestnega reševalnega vozila (vključno z dostavo; reševalno vozilo mora omogočati namestitev, v vozilu uporabnika nameščenih </w:t>
            </w:r>
            <w:r w:rsidR="00907670" w:rsidRPr="004528A7">
              <w:rPr>
                <w:rFonts w:ascii="Arial Narrow" w:hAnsi="Arial Narrow"/>
                <w:sz w:val="22"/>
                <w:szCs w:val="22"/>
              </w:rPr>
              <w:t xml:space="preserve">medicinskih </w:t>
            </w:r>
            <w:r w:rsidRPr="004528A7">
              <w:rPr>
                <w:rFonts w:ascii="Arial Narrow" w:hAnsi="Arial Narrow"/>
                <w:sz w:val="22"/>
                <w:szCs w:val="22"/>
              </w:rPr>
              <w:t>aparatov).</w:t>
            </w:r>
            <w:r w:rsidR="00BA1113" w:rsidRPr="004528A7">
              <w:rPr>
                <w:rFonts w:ascii="Arial Narrow" w:hAnsi="Arial Narrow"/>
                <w:sz w:val="22"/>
                <w:szCs w:val="22"/>
              </w:rPr>
              <w:t xml:space="preserve"> </w:t>
            </w:r>
          </w:p>
          <w:p w14:paraId="00EE0AF2" w14:textId="77777777" w:rsidR="001641FE" w:rsidRPr="004528A7" w:rsidRDefault="001641FE" w:rsidP="0093457B">
            <w:pPr>
              <w:ind w:left="360"/>
              <w:jc w:val="both"/>
              <w:rPr>
                <w:rFonts w:ascii="Arial Narrow" w:hAnsi="Arial Narrow"/>
                <w:sz w:val="22"/>
                <w:szCs w:val="22"/>
              </w:rPr>
            </w:pPr>
          </w:p>
          <w:p w14:paraId="3BA6B08C" w14:textId="4CF504E8" w:rsidR="008F0A65" w:rsidRPr="004528A7" w:rsidRDefault="008F0A65" w:rsidP="003772E6">
            <w:pPr>
              <w:numPr>
                <w:ilvl w:val="1"/>
                <w:numId w:val="18"/>
              </w:numPr>
              <w:jc w:val="both"/>
              <w:rPr>
                <w:rFonts w:ascii="Arial Narrow" w:hAnsi="Arial Narrow"/>
                <w:sz w:val="22"/>
                <w:szCs w:val="22"/>
              </w:rPr>
            </w:pPr>
            <w:r w:rsidRPr="004528A7">
              <w:rPr>
                <w:rFonts w:ascii="Arial Narrow" w:hAnsi="Arial Narrow"/>
                <w:sz w:val="22"/>
                <w:szCs w:val="22"/>
              </w:rPr>
              <w:t>V primeru, da v garancijski dobi, del, povezanih z garancijskimi upravičenji, vzdrževanjem, servisiranjem in popravilom opreme za transport pacientov iz STK, tč.:</w:t>
            </w:r>
          </w:p>
          <w:p w14:paraId="2D00C6AA" w14:textId="32C43585" w:rsidR="008F0A65" w:rsidRPr="004528A7" w:rsidRDefault="008F0A65"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 xml:space="preserve">3.63  </w:t>
            </w:r>
            <w:r w:rsidR="006E6EDE" w:rsidRPr="004528A7">
              <w:rPr>
                <w:rFonts w:ascii="Arial Narrow" w:eastAsia="ArialNarrow" w:hAnsi="Arial Narrow" w:cs="ArialNarrow"/>
                <w:sz w:val="22"/>
                <w:szCs w:val="22"/>
              </w:rPr>
              <w:t xml:space="preserve">Atestirana </w:t>
            </w:r>
            <w:r w:rsidRPr="004528A7">
              <w:rPr>
                <w:rFonts w:ascii="Arial Narrow" w:eastAsia="ArialNarrow" w:hAnsi="Arial Narrow" w:cs="ArialNarrow"/>
                <w:sz w:val="22"/>
                <w:szCs w:val="22"/>
              </w:rPr>
              <w:t xml:space="preserve"> naprava za sprejem MTS – bolniška nosila s podvozjem,</w:t>
            </w:r>
          </w:p>
          <w:p w14:paraId="11D232C4" w14:textId="77777777" w:rsidR="008F0A65" w:rsidRPr="004528A7" w:rsidRDefault="008F0A65"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3.64  Atestirana naprava z več točkovnim varnostnim zaklepom za fiksacijo MTS – bolniška nosila s podvozjem z napravo za sprejem MTS – bolniška nosila s podvozjem,</w:t>
            </w:r>
          </w:p>
          <w:p w14:paraId="47F235DC" w14:textId="77777777" w:rsidR="008F0A65" w:rsidRPr="004528A7" w:rsidRDefault="008F0A65"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3.65  MTS – bolniška nosila,</w:t>
            </w:r>
          </w:p>
          <w:p w14:paraId="32091CA7" w14:textId="77777777" w:rsidR="008F0A65" w:rsidRPr="004528A7" w:rsidRDefault="008F0A65"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3.66  MTS – podvozje bolniških nosil,</w:t>
            </w:r>
          </w:p>
          <w:p w14:paraId="229D0371" w14:textId="4E7A72D5" w:rsidR="008F0A65" w:rsidRPr="004528A7" w:rsidRDefault="008F0A65"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3.67  MTS – zložljiv stol za prenašanje</w:t>
            </w:r>
            <w:r w:rsidR="006E6EDE" w:rsidRPr="004528A7">
              <w:rPr>
                <w:rFonts w:ascii="Arial Narrow" w:eastAsia="ArialNarrow" w:hAnsi="Arial Narrow" w:cs="ArialNarrow"/>
                <w:sz w:val="22"/>
                <w:szCs w:val="22"/>
              </w:rPr>
              <w:t xml:space="preserve"> (</w:t>
            </w:r>
            <w:r w:rsidR="00E03C68" w:rsidRPr="004528A7">
              <w:rPr>
                <w:rFonts w:ascii="Arial Narrow" w:eastAsia="ArialNarrow" w:hAnsi="Arial Narrow" w:cs="ArialNarrow"/>
                <w:sz w:val="22"/>
                <w:szCs w:val="22"/>
              </w:rPr>
              <w:t>zahteva za SKLOP</w:t>
            </w:r>
            <w:r w:rsidR="006E6EDE" w:rsidRPr="004528A7">
              <w:rPr>
                <w:rFonts w:ascii="Arial Narrow" w:eastAsia="ArialNarrow" w:hAnsi="Arial Narrow" w:cs="ArialNarrow"/>
                <w:sz w:val="22"/>
                <w:szCs w:val="22"/>
              </w:rPr>
              <w:t xml:space="preserve"> 1)</w:t>
            </w:r>
            <w:r w:rsidRPr="004528A7">
              <w:rPr>
                <w:rFonts w:ascii="Arial Narrow" w:eastAsia="ArialNarrow" w:hAnsi="Arial Narrow" w:cs="ArialNarrow"/>
                <w:sz w:val="22"/>
                <w:szCs w:val="22"/>
              </w:rPr>
              <w:t>,</w:t>
            </w:r>
          </w:p>
          <w:p w14:paraId="41B94AD5" w14:textId="77777777" w:rsidR="008F0A65" w:rsidRPr="004528A7" w:rsidRDefault="008F0A65" w:rsidP="0093457B">
            <w:pPr>
              <w:ind w:left="360"/>
              <w:jc w:val="both"/>
              <w:rPr>
                <w:rFonts w:ascii="Arial Narrow" w:hAnsi="Arial Narrow"/>
                <w:sz w:val="22"/>
                <w:szCs w:val="22"/>
              </w:rPr>
            </w:pPr>
          </w:p>
          <w:p w14:paraId="47269D10" w14:textId="58072E37" w:rsidR="00BA1113" w:rsidRPr="004528A7" w:rsidRDefault="008F0A65" w:rsidP="0093457B">
            <w:pPr>
              <w:ind w:left="360"/>
              <w:jc w:val="both"/>
              <w:rPr>
                <w:rFonts w:ascii="Arial Narrow" w:hAnsi="Arial Narrow"/>
                <w:sz w:val="22"/>
                <w:szCs w:val="22"/>
              </w:rPr>
            </w:pPr>
            <w:r w:rsidRPr="004528A7">
              <w:rPr>
                <w:rFonts w:ascii="Arial Narrow" w:hAnsi="Arial Narrow"/>
                <w:sz w:val="22"/>
                <w:szCs w:val="22"/>
              </w:rPr>
              <w:t xml:space="preserve">in </w:t>
            </w:r>
            <w:r w:rsidR="006E6EDE" w:rsidRPr="004528A7">
              <w:rPr>
                <w:rFonts w:ascii="Arial Narrow" w:hAnsi="Arial Narrow"/>
                <w:sz w:val="22"/>
                <w:szCs w:val="22"/>
              </w:rPr>
              <w:t xml:space="preserve">(zahteva za SKLOP 1) </w:t>
            </w:r>
            <w:r w:rsidRPr="004528A7">
              <w:rPr>
                <w:rFonts w:ascii="Arial Narrow" w:hAnsi="Arial Narrow"/>
                <w:sz w:val="22"/>
                <w:szCs w:val="22"/>
              </w:rPr>
              <w:t xml:space="preserve">v primeru </w:t>
            </w:r>
            <w:proofErr w:type="spellStart"/>
            <w:r w:rsidR="00BA1113" w:rsidRPr="004528A7">
              <w:rPr>
                <w:rFonts w:ascii="Arial Narrow" w:hAnsi="Arial Narrow"/>
                <w:sz w:val="22"/>
                <w:szCs w:val="22"/>
              </w:rPr>
              <w:t>primeru</w:t>
            </w:r>
            <w:proofErr w:type="spellEnd"/>
            <w:r w:rsidR="00BA1113" w:rsidRPr="004528A7">
              <w:rPr>
                <w:rFonts w:ascii="Arial Narrow" w:hAnsi="Arial Narrow"/>
                <w:sz w:val="22"/>
                <w:szCs w:val="22"/>
              </w:rPr>
              <w:t>, da v garancijski dobi, del, povezanih z garancijskimi upravičenji, vzdrževanjem, servisiranjem in popravilom medicinsko tehnične opreme (aparatov) iz STK, tč.:</w:t>
            </w:r>
          </w:p>
          <w:p w14:paraId="549507F3" w14:textId="6B288BF7" w:rsidR="008F0A65" w:rsidRPr="004528A7" w:rsidRDefault="00BA1113"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4.1  EKG monitor/</w:t>
            </w:r>
            <w:proofErr w:type="spellStart"/>
            <w:r w:rsidRPr="004528A7">
              <w:rPr>
                <w:rFonts w:ascii="Arial Narrow" w:eastAsia="ArialNarrow" w:hAnsi="Arial Narrow" w:cs="ArialNarrow"/>
                <w:sz w:val="22"/>
                <w:szCs w:val="22"/>
              </w:rPr>
              <w:t>defibrilator</w:t>
            </w:r>
            <w:proofErr w:type="spellEnd"/>
          </w:p>
          <w:p w14:paraId="745EE8D0" w14:textId="77777777" w:rsidR="008F0A65" w:rsidRPr="004528A7" w:rsidRDefault="008F0A65" w:rsidP="003772E6">
            <w:pPr>
              <w:numPr>
                <w:ilvl w:val="0"/>
                <w:numId w:val="48"/>
              </w:numPr>
              <w:autoSpaceDE w:val="0"/>
              <w:autoSpaceDN w:val="0"/>
              <w:adjustRightInd w:val="0"/>
              <w:spacing w:before="120" w:after="120"/>
              <w:ind w:left="1423" w:hanging="357"/>
              <w:jc w:val="both"/>
              <w:rPr>
                <w:rFonts w:ascii="Arial Narrow" w:eastAsia="ArialNarrow" w:hAnsi="Arial Narrow" w:cs="ArialNarrow"/>
                <w:sz w:val="22"/>
                <w:szCs w:val="22"/>
              </w:rPr>
            </w:pPr>
            <w:r w:rsidRPr="004528A7">
              <w:rPr>
                <w:rFonts w:ascii="Arial Narrow" w:eastAsia="ArialNarrow" w:hAnsi="Arial Narrow" w:cs="ArialNarrow"/>
                <w:sz w:val="22"/>
                <w:szCs w:val="22"/>
              </w:rPr>
              <w:t>4.2  Urgentni transportni ventilator za profesionalno uporabo v nujni medicinski pomoči</w:t>
            </w:r>
          </w:p>
          <w:p w14:paraId="0D8E82C9" w14:textId="77777777" w:rsidR="008F0A65" w:rsidRPr="004528A7" w:rsidRDefault="008F0A65" w:rsidP="0093457B">
            <w:pPr>
              <w:ind w:left="360"/>
              <w:jc w:val="both"/>
              <w:rPr>
                <w:rFonts w:ascii="Arial Narrow" w:hAnsi="Arial Narrow"/>
                <w:sz w:val="22"/>
                <w:szCs w:val="22"/>
              </w:rPr>
            </w:pPr>
          </w:p>
          <w:p w14:paraId="3378207F" w14:textId="77777777" w:rsidR="00235ED8" w:rsidRPr="004528A7" w:rsidRDefault="00BA1113" w:rsidP="0093457B">
            <w:pPr>
              <w:ind w:left="360"/>
              <w:jc w:val="both"/>
              <w:rPr>
                <w:rFonts w:ascii="Arial Narrow" w:hAnsi="Arial Narrow"/>
                <w:sz w:val="22"/>
                <w:szCs w:val="22"/>
              </w:rPr>
            </w:pPr>
            <w:r w:rsidRPr="004528A7">
              <w:rPr>
                <w:rFonts w:ascii="Arial Narrow" w:hAnsi="Arial Narrow"/>
                <w:sz w:val="22"/>
                <w:szCs w:val="22"/>
              </w:rPr>
              <w:t>ni mogoče opraviti v podanem roku za odpravo napak, ponudnik za čas popravila, brezplačno zagotoviti uporabo enakovredne nadomestne opreme (vključno z dostavo in montažo).</w:t>
            </w:r>
          </w:p>
          <w:p w14:paraId="228380B4" w14:textId="77777777" w:rsidR="001641FE" w:rsidRPr="004528A7" w:rsidRDefault="001641FE" w:rsidP="0093457B">
            <w:pPr>
              <w:ind w:left="360"/>
              <w:jc w:val="both"/>
              <w:rPr>
                <w:rFonts w:ascii="Arial Narrow" w:hAnsi="Arial Narrow"/>
                <w:sz w:val="22"/>
                <w:szCs w:val="22"/>
              </w:rPr>
            </w:pPr>
          </w:p>
          <w:p w14:paraId="29ED47B1" w14:textId="4A85D819" w:rsidR="00BA1113" w:rsidRPr="004528A7" w:rsidRDefault="00BA1113" w:rsidP="003772E6">
            <w:pPr>
              <w:numPr>
                <w:ilvl w:val="1"/>
                <w:numId w:val="18"/>
              </w:numPr>
              <w:jc w:val="both"/>
              <w:rPr>
                <w:rFonts w:ascii="Arial Narrow" w:hAnsi="Arial Narrow"/>
                <w:sz w:val="22"/>
                <w:szCs w:val="22"/>
              </w:rPr>
            </w:pPr>
            <w:r w:rsidRPr="004528A7">
              <w:rPr>
                <w:rFonts w:ascii="Arial Narrow" w:hAnsi="Arial Narrow"/>
                <w:sz w:val="22"/>
                <w:szCs w:val="22"/>
              </w:rPr>
              <w:t xml:space="preserve">V primeru, da se v garancijski dobi, enaka napaka na </w:t>
            </w:r>
            <w:r w:rsidR="00ED3E97" w:rsidRPr="004528A7">
              <w:rPr>
                <w:rFonts w:ascii="Arial Narrow" w:hAnsi="Arial Narrow"/>
                <w:sz w:val="22"/>
                <w:szCs w:val="22"/>
              </w:rPr>
              <w:t xml:space="preserve">opremi za transport pacientov ali </w:t>
            </w:r>
            <w:r w:rsidRPr="004528A7">
              <w:rPr>
                <w:rFonts w:ascii="Arial Narrow" w:hAnsi="Arial Narrow"/>
                <w:sz w:val="22"/>
                <w:szCs w:val="22"/>
              </w:rPr>
              <w:t>medicinsko tehnični opremi (aparatu) iz predhodne točke (tč. 5.8) ponovi najmanj trikrat (3) ali v primeru, da popravilo opreme ni možno v roku 45 koledarskih dni od dne, ko naročnik poda zahtevo za od</w:t>
            </w:r>
            <w:r w:rsidR="00ED3E97" w:rsidRPr="004528A7">
              <w:rPr>
                <w:rFonts w:ascii="Arial Narrow" w:hAnsi="Arial Narrow"/>
                <w:sz w:val="22"/>
                <w:szCs w:val="22"/>
              </w:rPr>
              <w:t>pravo napake, mora ponudnik tako</w:t>
            </w:r>
            <w:r w:rsidRPr="004528A7">
              <w:rPr>
                <w:rFonts w:ascii="Arial Narrow" w:hAnsi="Arial Narrow"/>
                <w:sz w:val="22"/>
                <w:szCs w:val="22"/>
              </w:rPr>
              <w:t xml:space="preserve"> opremo, na lastne stroške, v roku 90 koledarskih dni od dne, ko je naročnik podal zahtevo za odpravo napake, zamenjati za novo, še nerabljeno, brezhibno delujočo opremo enakih ali boljših karakteristik.</w:t>
            </w:r>
          </w:p>
          <w:p w14:paraId="0EE42406" w14:textId="77777777" w:rsidR="00BA1113" w:rsidRPr="004528A7" w:rsidRDefault="00BA1113" w:rsidP="0093457B">
            <w:pPr>
              <w:ind w:left="360"/>
              <w:jc w:val="both"/>
              <w:rPr>
                <w:rFonts w:ascii="Arial Narrow" w:hAnsi="Arial Narrow"/>
                <w:sz w:val="22"/>
                <w:szCs w:val="22"/>
              </w:rPr>
            </w:pPr>
          </w:p>
          <w:p w14:paraId="6146C209" w14:textId="0BC00490" w:rsidR="00D00C6B" w:rsidRPr="004528A7" w:rsidRDefault="00BA1113" w:rsidP="0093457B">
            <w:pPr>
              <w:ind w:left="360"/>
              <w:jc w:val="both"/>
              <w:rPr>
                <w:rFonts w:ascii="Arial Narrow" w:hAnsi="Arial Narrow"/>
                <w:sz w:val="22"/>
                <w:szCs w:val="22"/>
              </w:rPr>
            </w:pPr>
            <w:r w:rsidRPr="004528A7">
              <w:rPr>
                <w:rFonts w:ascii="Arial Narrow" w:hAnsi="Arial Narrow"/>
                <w:sz w:val="22"/>
                <w:szCs w:val="22"/>
              </w:rPr>
              <w:t>Če ponudnik potem, ko je prejel obvestilo o napaki, v dogovorjenem roku ne odpravi napake</w:t>
            </w:r>
            <w:r w:rsidR="00C212D5" w:rsidRPr="004528A7">
              <w:rPr>
                <w:rFonts w:ascii="Arial Narrow" w:hAnsi="Arial Narrow"/>
                <w:sz w:val="22"/>
                <w:szCs w:val="22"/>
              </w:rPr>
              <w:t xml:space="preserve"> </w:t>
            </w:r>
            <w:r w:rsidRPr="004528A7">
              <w:rPr>
                <w:rFonts w:ascii="Arial Narrow" w:hAnsi="Arial Narrow"/>
                <w:sz w:val="22"/>
                <w:szCs w:val="22"/>
              </w:rPr>
              <w:t xml:space="preserve">in pomanjkljivosti na </w:t>
            </w:r>
            <w:r w:rsidR="00ED3E97" w:rsidRPr="004528A7">
              <w:rPr>
                <w:rFonts w:ascii="Arial Narrow" w:hAnsi="Arial Narrow"/>
                <w:sz w:val="22"/>
                <w:szCs w:val="22"/>
              </w:rPr>
              <w:t xml:space="preserve">opremi za transport pacientov ali </w:t>
            </w:r>
            <w:r w:rsidRPr="004528A7">
              <w:rPr>
                <w:rFonts w:ascii="Arial Narrow" w:hAnsi="Arial Narrow"/>
                <w:sz w:val="22"/>
                <w:szCs w:val="22"/>
              </w:rPr>
              <w:t xml:space="preserve">medicinsko tehnični opremi (aparatu) iz </w:t>
            </w:r>
            <w:r w:rsidR="00C212D5" w:rsidRPr="004528A7">
              <w:rPr>
                <w:rFonts w:ascii="Arial Narrow" w:hAnsi="Arial Narrow"/>
                <w:sz w:val="22"/>
                <w:szCs w:val="22"/>
              </w:rPr>
              <w:t>predhodne točke (</w:t>
            </w:r>
            <w:r w:rsidRPr="004528A7">
              <w:rPr>
                <w:rFonts w:ascii="Arial Narrow" w:hAnsi="Arial Narrow"/>
                <w:sz w:val="22"/>
                <w:szCs w:val="22"/>
              </w:rPr>
              <w:t>tč. 5.8</w:t>
            </w:r>
            <w:r w:rsidR="00C212D5" w:rsidRPr="004528A7">
              <w:rPr>
                <w:rFonts w:ascii="Arial Narrow" w:hAnsi="Arial Narrow"/>
                <w:sz w:val="22"/>
                <w:szCs w:val="22"/>
              </w:rPr>
              <w:t>)</w:t>
            </w:r>
            <w:r w:rsidRPr="004528A7">
              <w:rPr>
                <w:rFonts w:ascii="Arial Narrow" w:hAnsi="Arial Narrow"/>
                <w:sz w:val="22"/>
                <w:szCs w:val="22"/>
              </w:rPr>
              <w:t xml:space="preserve"> oz. ne nadomestil </w:t>
            </w:r>
            <w:r w:rsidR="00C212D5" w:rsidRPr="004528A7">
              <w:rPr>
                <w:rFonts w:ascii="Arial Narrow" w:hAnsi="Arial Narrow"/>
                <w:sz w:val="22"/>
                <w:szCs w:val="22"/>
              </w:rPr>
              <w:t xml:space="preserve">opreme </w:t>
            </w:r>
            <w:r w:rsidRPr="004528A7">
              <w:rPr>
                <w:rFonts w:ascii="Arial Narrow" w:hAnsi="Arial Narrow"/>
                <w:sz w:val="22"/>
                <w:szCs w:val="22"/>
              </w:rPr>
              <w:t xml:space="preserve">ali zamenja </w:t>
            </w:r>
            <w:r w:rsidR="00C212D5" w:rsidRPr="004528A7">
              <w:rPr>
                <w:rFonts w:ascii="Arial Narrow" w:hAnsi="Arial Narrow"/>
                <w:sz w:val="22"/>
                <w:szCs w:val="22"/>
              </w:rPr>
              <w:t>opreme</w:t>
            </w:r>
            <w:r w:rsidRPr="004528A7">
              <w:rPr>
                <w:rFonts w:ascii="Arial Narrow" w:hAnsi="Arial Narrow"/>
                <w:sz w:val="22"/>
                <w:szCs w:val="22"/>
              </w:rPr>
              <w:t>, lahko naročnik sam izvrši vse</w:t>
            </w:r>
            <w:r w:rsidR="00C212D5" w:rsidRPr="004528A7">
              <w:rPr>
                <w:rFonts w:ascii="Arial Narrow" w:hAnsi="Arial Narrow"/>
                <w:sz w:val="22"/>
                <w:szCs w:val="22"/>
              </w:rPr>
              <w:t xml:space="preserve"> </w:t>
            </w:r>
            <w:r w:rsidRPr="004528A7">
              <w:rPr>
                <w:rFonts w:ascii="Arial Narrow" w:hAnsi="Arial Narrow"/>
                <w:sz w:val="22"/>
                <w:szCs w:val="22"/>
              </w:rPr>
              <w:t>aktivnosti ali pooblasti tretjo osebo za aktivnosti, ki so potrebne za odpravo napak, nadomestila</w:t>
            </w:r>
            <w:r w:rsidR="00C212D5" w:rsidRPr="004528A7">
              <w:rPr>
                <w:rFonts w:ascii="Arial Narrow" w:hAnsi="Arial Narrow"/>
                <w:sz w:val="22"/>
                <w:szCs w:val="22"/>
              </w:rPr>
              <w:t xml:space="preserve"> </w:t>
            </w:r>
            <w:r w:rsidRPr="004528A7">
              <w:rPr>
                <w:rFonts w:ascii="Arial Narrow" w:hAnsi="Arial Narrow"/>
                <w:sz w:val="22"/>
                <w:szCs w:val="22"/>
              </w:rPr>
              <w:t>ali zamenjave. Vse rizike in stroške, ki bi izhajali iz takšnega ukrepanja naročnika nosil</w:t>
            </w:r>
            <w:r w:rsidR="00C212D5" w:rsidRPr="004528A7">
              <w:rPr>
                <w:rFonts w:ascii="Arial Narrow" w:hAnsi="Arial Narrow"/>
                <w:sz w:val="22"/>
                <w:szCs w:val="22"/>
              </w:rPr>
              <w:t xml:space="preserve"> </w:t>
            </w:r>
            <w:r w:rsidRPr="004528A7">
              <w:rPr>
                <w:rFonts w:ascii="Arial Narrow" w:hAnsi="Arial Narrow"/>
                <w:sz w:val="22"/>
                <w:szCs w:val="22"/>
              </w:rPr>
              <w:t>ponudnik, naročnik pa lahko vnovči tudi zavarovanje za odpravo napak v garancijski dobi.</w:t>
            </w:r>
          </w:p>
          <w:p w14:paraId="728EB486" w14:textId="77777777" w:rsidR="001641FE" w:rsidRPr="004528A7" w:rsidRDefault="001641FE" w:rsidP="0093457B">
            <w:pPr>
              <w:ind w:left="360"/>
              <w:jc w:val="both"/>
              <w:rPr>
                <w:rFonts w:ascii="Arial Narrow" w:hAnsi="Arial Narrow"/>
                <w:sz w:val="22"/>
                <w:szCs w:val="22"/>
              </w:rPr>
            </w:pPr>
          </w:p>
          <w:p w14:paraId="67B0700A" w14:textId="77777777" w:rsidR="006B5A40" w:rsidRPr="004528A7" w:rsidRDefault="00C37E27" w:rsidP="003772E6">
            <w:pPr>
              <w:numPr>
                <w:ilvl w:val="1"/>
                <w:numId w:val="18"/>
              </w:numPr>
              <w:jc w:val="both"/>
              <w:rPr>
                <w:rFonts w:ascii="Arial Narrow" w:hAnsi="Arial Narrow"/>
                <w:sz w:val="22"/>
                <w:szCs w:val="22"/>
              </w:rPr>
            </w:pPr>
            <w:r w:rsidRPr="004528A7">
              <w:rPr>
                <w:rFonts w:ascii="Arial Narrow" w:hAnsi="Arial Narrow"/>
                <w:sz w:val="22"/>
                <w:szCs w:val="22"/>
              </w:rPr>
              <w:t xml:space="preserve">Pogodbena oprema in pogodbena dela bodo izdelani oziroma izvedeni </w:t>
            </w:r>
            <w:r w:rsidR="00864DAC" w:rsidRPr="004528A7">
              <w:rPr>
                <w:rFonts w:ascii="Arial Narrow" w:hAnsi="Arial Narrow"/>
                <w:sz w:val="22"/>
                <w:szCs w:val="22"/>
              </w:rPr>
              <w:t>kvalitetno</w:t>
            </w:r>
            <w:r w:rsidRPr="004528A7">
              <w:rPr>
                <w:rFonts w:ascii="Arial Narrow" w:hAnsi="Arial Narrow"/>
                <w:sz w:val="22"/>
                <w:szCs w:val="22"/>
              </w:rPr>
              <w:t>, sodobno in v skladu z veljavnimi predpisi.</w:t>
            </w:r>
          </w:p>
          <w:p w14:paraId="76C7171B" w14:textId="77777777" w:rsidR="00C212D5" w:rsidRPr="004528A7" w:rsidRDefault="00C212D5" w:rsidP="0093457B">
            <w:pPr>
              <w:jc w:val="both"/>
              <w:rPr>
                <w:rFonts w:ascii="Arial Narrow" w:hAnsi="Arial Narrow"/>
                <w:sz w:val="22"/>
                <w:szCs w:val="22"/>
              </w:rPr>
            </w:pPr>
          </w:p>
          <w:p w14:paraId="4ECE6117" w14:textId="77777777" w:rsidR="001641FE" w:rsidRPr="004528A7" w:rsidRDefault="009570EE" w:rsidP="003772E6">
            <w:pPr>
              <w:numPr>
                <w:ilvl w:val="1"/>
                <w:numId w:val="18"/>
              </w:numPr>
              <w:jc w:val="both"/>
              <w:rPr>
                <w:rFonts w:ascii="Arial Narrow" w:hAnsi="Arial Narrow"/>
                <w:sz w:val="22"/>
                <w:szCs w:val="22"/>
              </w:rPr>
            </w:pPr>
            <w:r w:rsidRPr="004528A7">
              <w:rPr>
                <w:rFonts w:ascii="Arial Narrow" w:hAnsi="Arial Narrow"/>
                <w:sz w:val="22"/>
                <w:szCs w:val="22"/>
              </w:rPr>
              <w:lastRenderedPageBreak/>
              <w:t>Dobavitelj je dolžan dopustiti in omogočiti naročniku nadzor nad kvaliteto dobavljenih</w:t>
            </w:r>
            <w:r w:rsidR="00F32847" w:rsidRPr="004528A7">
              <w:rPr>
                <w:rFonts w:ascii="Arial Narrow" w:hAnsi="Arial Narrow"/>
                <w:sz w:val="22"/>
                <w:szCs w:val="22"/>
              </w:rPr>
              <w:t xml:space="preserve"> stvari in opravljenih storitev</w:t>
            </w:r>
            <w:r w:rsidR="0046362F" w:rsidRPr="004528A7">
              <w:rPr>
                <w:rFonts w:ascii="Arial Narrow" w:hAnsi="Arial Narrow"/>
                <w:sz w:val="22"/>
                <w:szCs w:val="22"/>
              </w:rPr>
              <w:t>.</w:t>
            </w:r>
          </w:p>
          <w:p w14:paraId="5E6F99FA" w14:textId="77777777" w:rsidR="001641FE" w:rsidRPr="004528A7" w:rsidRDefault="001641FE" w:rsidP="0093457B">
            <w:pPr>
              <w:ind w:left="360"/>
              <w:jc w:val="both"/>
              <w:rPr>
                <w:rFonts w:ascii="Arial Narrow" w:hAnsi="Arial Narrow"/>
                <w:sz w:val="22"/>
                <w:szCs w:val="22"/>
              </w:rPr>
            </w:pPr>
          </w:p>
          <w:p w14:paraId="7A72F7DD" w14:textId="77777777" w:rsidR="009570EE" w:rsidRPr="004528A7" w:rsidRDefault="009570EE" w:rsidP="003772E6">
            <w:pPr>
              <w:numPr>
                <w:ilvl w:val="1"/>
                <w:numId w:val="18"/>
              </w:numPr>
              <w:jc w:val="both"/>
              <w:rPr>
                <w:rFonts w:ascii="Arial Narrow" w:hAnsi="Arial Narrow"/>
                <w:sz w:val="22"/>
                <w:szCs w:val="22"/>
              </w:rPr>
            </w:pPr>
            <w:r w:rsidRPr="004528A7">
              <w:rPr>
                <w:rFonts w:ascii="Arial Narrow" w:hAnsi="Arial Narrow"/>
                <w:sz w:val="22"/>
                <w:szCs w:val="22"/>
              </w:rPr>
              <w:t>Dobavitelj se zavezuje, da je za vso vgrajeno oz. predvideno opremo v vozilu zagotovljena ustrezna varna prit</w:t>
            </w:r>
            <w:r w:rsidR="00F32847" w:rsidRPr="004528A7">
              <w:rPr>
                <w:rFonts w:ascii="Arial Narrow" w:hAnsi="Arial Narrow"/>
                <w:sz w:val="22"/>
                <w:szCs w:val="22"/>
              </w:rPr>
              <w:t>r</w:t>
            </w:r>
            <w:r w:rsidRPr="004528A7">
              <w:rPr>
                <w:rFonts w:ascii="Arial Narrow" w:hAnsi="Arial Narrow"/>
                <w:sz w:val="22"/>
                <w:szCs w:val="22"/>
              </w:rPr>
              <w:t>ditev, ki omogoča v primerih nenadnega naleta in prevračanja, da oprema ostane na nosilcih oz. predalih.</w:t>
            </w:r>
          </w:p>
          <w:p w14:paraId="279BD6A4" w14:textId="77777777" w:rsidR="009570EE" w:rsidRPr="004528A7" w:rsidRDefault="009570EE" w:rsidP="0093457B">
            <w:pPr>
              <w:jc w:val="both"/>
              <w:rPr>
                <w:rFonts w:ascii="Arial Narrow" w:hAnsi="Arial Narrow"/>
                <w:sz w:val="22"/>
                <w:szCs w:val="22"/>
              </w:rPr>
            </w:pPr>
          </w:p>
          <w:p w14:paraId="20862713" w14:textId="77777777" w:rsidR="009441E7" w:rsidRPr="004528A7" w:rsidRDefault="009441E7" w:rsidP="0093457B">
            <w:pPr>
              <w:jc w:val="both"/>
              <w:rPr>
                <w:rFonts w:ascii="Arial Narrow" w:hAnsi="Arial Narrow"/>
                <w:sz w:val="22"/>
                <w:szCs w:val="22"/>
              </w:rPr>
            </w:pPr>
          </w:p>
          <w:p w14:paraId="5595C10B" w14:textId="77777777" w:rsidR="009441E7" w:rsidRPr="004528A7" w:rsidRDefault="009441E7" w:rsidP="003772E6">
            <w:pPr>
              <w:numPr>
                <w:ilvl w:val="0"/>
                <w:numId w:val="19"/>
              </w:numPr>
              <w:jc w:val="both"/>
              <w:rPr>
                <w:rFonts w:ascii="Arial Narrow" w:hAnsi="Arial Narrow"/>
                <w:b/>
                <w:sz w:val="22"/>
                <w:szCs w:val="22"/>
              </w:rPr>
            </w:pPr>
            <w:r w:rsidRPr="004528A7">
              <w:rPr>
                <w:rFonts w:ascii="Arial Narrow" w:hAnsi="Arial Narrow"/>
                <w:b/>
                <w:sz w:val="22"/>
                <w:szCs w:val="22"/>
              </w:rPr>
              <w:t>UTRDITEV – ZAVAROVANJE POGODBE</w:t>
            </w:r>
          </w:p>
          <w:p w14:paraId="6D1BA53A" w14:textId="77777777" w:rsidR="009441E7" w:rsidRPr="004528A7" w:rsidRDefault="009441E7" w:rsidP="0093457B">
            <w:pPr>
              <w:jc w:val="both"/>
              <w:rPr>
                <w:rFonts w:ascii="Arial Narrow" w:hAnsi="Arial Narrow"/>
                <w:b/>
                <w:sz w:val="22"/>
                <w:szCs w:val="22"/>
              </w:rPr>
            </w:pPr>
          </w:p>
          <w:p w14:paraId="589E80EE" w14:textId="77777777" w:rsidR="009441E7" w:rsidRPr="004528A7" w:rsidRDefault="009441E7" w:rsidP="003772E6">
            <w:pPr>
              <w:numPr>
                <w:ilvl w:val="1"/>
                <w:numId w:val="19"/>
              </w:numPr>
              <w:tabs>
                <w:tab w:val="clear" w:pos="570"/>
              </w:tabs>
              <w:jc w:val="both"/>
              <w:rPr>
                <w:rFonts w:ascii="Arial Narrow" w:hAnsi="Arial Narrow"/>
                <w:b/>
                <w:sz w:val="22"/>
                <w:szCs w:val="22"/>
                <w:u w:val="single"/>
              </w:rPr>
            </w:pPr>
            <w:r w:rsidRPr="004528A7">
              <w:rPr>
                <w:rFonts w:ascii="Arial Narrow" w:hAnsi="Arial Narrow"/>
                <w:b/>
                <w:sz w:val="22"/>
                <w:szCs w:val="22"/>
                <w:u w:val="single"/>
              </w:rPr>
              <w:t>Do</w:t>
            </w:r>
            <w:r w:rsidR="009570EE" w:rsidRPr="004528A7">
              <w:rPr>
                <w:rFonts w:ascii="Arial Narrow" w:hAnsi="Arial Narrow"/>
                <w:b/>
                <w:sz w:val="22"/>
                <w:szCs w:val="22"/>
                <w:u w:val="single"/>
              </w:rPr>
              <w:t>bavitelj predloži najkasneje v</w:t>
            </w:r>
            <w:r w:rsidR="005D438B" w:rsidRPr="004528A7">
              <w:rPr>
                <w:rFonts w:ascii="Arial Narrow" w:hAnsi="Arial Narrow"/>
                <w:b/>
                <w:sz w:val="22"/>
                <w:szCs w:val="22"/>
                <w:u w:val="single"/>
              </w:rPr>
              <w:t xml:space="preserve"> </w:t>
            </w:r>
            <w:r w:rsidR="009570EE" w:rsidRPr="004528A7">
              <w:rPr>
                <w:rFonts w:ascii="Arial Narrow" w:hAnsi="Arial Narrow"/>
                <w:b/>
                <w:sz w:val="22"/>
                <w:szCs w:val="22"/>
                <w:u w:val="single"/>
              </w:rPr>
              <w:t>10</w:t>
            </w:r>
            <w:r w:rsidRPr="004528A7">
              <w:rPr>
                <w:rFonts w:ascii="Arial Narrow" w:hAnsi="Arial Narrow"/>
                <w:b/>
                <w:sz w:val="22"/>
                <w:szCs w:val="22"/>
                <w:u w:val="single"/>
              </w:rPr>
              <w:t xml:space="preserve"> dneh po podpisu pogodbe na obrazcih za zavarovanje:</w:t>
            </w:r>
          </w:p>
          <w:p w14:paraId="53C502CD" w14:textId="759D251E" w:rsidR="009441E7" w:rsidRPr="004528A7" w:rsidRDefault="009441E7" w:rsidP="003772E6">
            <w:pPr>
              <w:numPr>
                <w:ilvl w:val="0"/>
                <w:numId w:val="21"/>
              </w:numPr>
              <w:jc w:val="both"/>
              <w:rPr>
                <w:rFonts w:ascii="Arial Narrow" w:hAnsi="Arial Narrow"/>
                <w:sz w:val="22"/>
                <w:szCs w:val="22"/>
              </w:rPr>
            </w:pPr>
            <w:r w:rsidRPr="004528A7">
              <w:rPr>
                <w:rFonts w:ascii="Arial Narrow" w:hAnsi="Arial Narrow"/>
                <w:sz w:val="22"/>
                <w:szCs w:val="22"/>
              </w:rPr>
              <w:t xml:space="preserve">Nepreklicno, brezpogojno bančno garancijo/ kavcijsko zavarovanje, unovčljivo na prvi poziv, za dobro izvedbo pogodbenih obveznosti, v višini </w:t>
            </w:r>
            <w:r w:rsidR="00C36C44" w:rsidRPr="004528A7">
              <w:rPr>
                <w:rFonts w:ascii="Arial Narrow" w:hAnsi="Arial Narrow"/>
                <w:color w:val="000000"/>
                <w:sz w:val="22"/>
                <w:szCs w:val="22"/>
              </w:rPr>
              <w:t>10</w:t>
            </w:r>
            <w:r w:rsidR="00F75AD5" w:rsidRPr="004528A7">
              <w:rPr>
                <w:rFonts w:ascii="Arial Narrow" w:hAnsi="Arial Narrow"/>
                <w:color w:val="000000"/>
                <w:sz w:val="22"/>
                <w:szCs w:val="22"/>
              </w:rPr>
              <w:t xml:space="preserve"> </w:t>
            </w:r>
            <w:r w:rsidRPr="004528A7">
              <w:rPr>
                <w:rFonts w:ascii="Arial Narrow" w:hAnsi="Arial Narrow"/>
                <w:color w:val="000000"/>
                <w:sz w:val="22"/>
                <w:szCs w:val="22"/>
              </w:rPr>
              <w:t>%</w:t>
            </w:r>
            <w:r w:rsidRPr="004528A7">
              <w:rPr>
                <w:rFonts w:ascii="Arial Narrow" w:hAnsi="Arial Narrow"/>
                <w:sz w:val="22"/>
                <w:szCs w:val="22"/>
              </w:rPr>
              <w:t xml:space="preserve"> pogodbene vrednosti opreme vključno z DDV, </w:t>
            </w:r>
            <w:r w:rsidR="00FA588D" w:rsidRPr="004528A7">
              <w:rPr>
                <w:rFonts w:ascii="Arial Narrow" w:hAnsi="Arial Narrow"/>
                <w:sz w:val="22"/>
                <w:szCs w:val="22"/>
              </w:rPr>
              <w:t xml:space="preserve">kar znaša _________________ EUR, </w:t>
            </w:r>
            <w:r w:rsidRPr="004528A7">
              <w:rPr>
                <w:rFonts w:ascii="Arial Narrow" w:hAnsi="Arial Narrow"/>
                <w:sz w:val="22"/>
                <w:szCs w:val="22"/>
              </w:rPr>
              <w:t>z veljavnostjo finančnega zavaro</w:t>
            </w:r>
            <w:r w:rsidR="00FA588D" w:rsidRPr="004528A7">
              <w:rPr>
                <w:rFonts w:ascii="Arial Narrow" w:hAnsi="Arial Narrow"/>
                <w:sz w:val="22"/>
                <w:szCs w:val="22"/>
              </w:rPr>
              <w:t xml:space="preserve">vanja do končne primopredaje </w:t>
            </w:r>
            <w:r w:rsidR="00D15217" w:rsidRPr="004528A7">
              <w:rPr>
                <w:rFonts w:ascii="Arial Narrow" w:hAnsi="Arial Narrow"/>
                <w:sz w:val="22"/>
                <w:szCs w:val="22"/>
              </w:rPr>
              <w:t xml:space="preserve">največ </w:t>
            </w:r>
            <w:r w:rsidR="006A76BA" w:rsidRPr="004528A7">
              <w:rPr>
                <w:rFonts w:ascii="Arial Narrow" w:hAnsi="Arial Narrow"/>
                <w:b/>
                <w:sz w:val="22"/>
                <w:szCs w:val="22"/>
              </w:rPr>
              <w:t>21</w:t>
            </w:r>
            <w:r w:rsidR="006B5A40" w:rsidRPr="004528A7">
              <w:rPr>
                <w:rFonts w:ascii="Arial Narrow" w:hAnsi="Arial Narrow"/>
                <w:b/>
                <w:sz w:val="22"/>
                <w:szCs w:val="22"/>
              </w:rPr>
              <w:t>0 dni</w:t>
            </w:r>
            <w:r w:rsidRPr="004528A7">
              <w:rPr>
                <w:rFonts w:ascii="Arial Narrow" w:hAnsi="Arial Narrow"/>
                <w:sz w:val="22"/>
                <w:szCs w:val="22"/>
              </w:rPr>
              <w:t xml:space="preserve"> in 30 dni. </w:t>
            </w:r>
          </w:p>
          <w:p w14:paraId="4809523B" w14:textId="77777777" w:rsidR="009441E7" w:rsidRPr="004528A7" w:rsidRDefault="009441E7" w:rsidP="0093457B">
            <w:pPr>
              <w:ind w:left="1080"/>
              <w:jc w:val="both"/>
              <w:rPr>
                <w:rFonts w:ascii="Arial Narrow" w:hAnsi="Arial Narrow"/>
                <w:sz w:val="22"/>
                <w:szCs w:val="22"/>
              </w:rPr>
            </w:pPr>
          </w:p>
          <w:p w14:paraId="28A48085" w14:textId="77777777" w:rsidR="009441E7" w:rsidRPr="004528A7" w:rsidRDefault="009441E7" w:rsidP="0093457B">
            <w:pPr>
              <w:ind w:left="1080"/>
              <w:jc w:val="both"/>
              <w:rPr>
                <w:rFonts w:ascii="Arial Narrow" w:hAnsi="Arial Narrow"/>
                <w:sz w:val="22"/>
                <w:szCs w:val="22"/>
              </w:rPr>
            </w:pPr>
            <w:r w:rsidRPr="004528A7">
              <w:rPr>
                <w:rFonts w:ascii="Arial Narrow" w:hAnsi="Arial Narrow"/>
                <w:sz w:val="22"/>
                <w:szCs w:val="22"/>
              </w:rPr>
              <w:t>ALI</w:t>
            </w:r>
          </w:p>
          <w:p w14:paraId="49E3350C" w14:textId="77777777" w:rsidR="009441E7" w:rsidRDefault="009441E7" w:rsidP="0093457B">
            <w:pPr>
              <w:ind w:left="1080"/>
              <w:jc w:val="both"/>
              <w:rPr>
                <w:rFonts w:ascii="Arial Narrow" w:hAnsi="Arial Narrow"/>
                <w:sz w:val="22"/>
                <w:szCs w:val="22"/>
              </w:rPr>
            </w:pPr>
          </w:p>
          <w:p w14:paraId="230E4251" w14:textId="77777777" w:rsidR="004C77BE" w:rsidRPr="003354CE" w:rsidRDefault="004C77BE" w:rsidP="003772E6">
            <w:pPr>
              <w:numPr>
                <w:ilvl w:val="0"/>
                <w:numId w:val="53"/>
              </w:numPr>
              <w:jc w:val="both"/>
              <w:rPr>
                <w:rFonts w:ascii="Arial Narrow" w:hAnsi="Arial Narrow"/>
              </w:rPr>
            </w:pPr>
            <w:r>
              <w:rPr>
                <w:rFonts w:ascii="Arial Narrow" w:hAnsi="Arial Narrow"/>
              </w:rPr>
              <w:t>Denarni depozit</w:t>
            </w:r>
            <w:r w:rsidRPr="003354CE">
              <w:rPr>
                <w:rFonts w:ascii="Arial Narrow" w:hAnsi="Arial Narrow"/>
              </w:rPr>
              <w:t xml:space="preserve"> za dobro izvedbo pogodbenih obveznosti v višini </w:t>
            </w:r>
            <w:r w:rsidRPr="003354CE">
              <w:rPr>
                <w:rFonts w:ascii="Arial Narrow" w:hAnsi="Arial Narrow"/>
                <w:color w:val="000000"/>
              </w:rPr>
              <w:t>10</w:t>
            </w:r>
            <w:r>
              <w:rPr>
                <w:rFonts w:ascii="Arial Narrow" w:hAnsi="Arial Narrow"/>
                <w:color w:val="000000"/>
              </w:rPr>
              <w:t>%</w:t>
            </w:r>
            <w:r w:rsidRPr="003354CE">
              <w:rPr>
                <w:rFonts w:ascii="Arial Narrow" w:hAnsi="Arial Narrow"/>
                <w:color w:val="000000"/>
              </w:rPr>
              <w:t xml:space="preserve">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xml:space="preserve">, </w:t>
            </w:r>
            <w:r>
              <w:rPr>
                <w:rFonts w:ascii="Arial Narrow" w:hAnsi="Arial Narrow"/>
              </w:rPr>
              <w:t>Zaloška 7 – glavna stavba</w:t>
            </w:r>
            <w:r w:rsidRPr="003354CE">
              <w:rPr>
                <w:rFonts w:ascii="Arial Narrow" w:hAnsi="Arial Narrow"/>
              </w:rPr>
              <w:t xml:space="preserve"> ali preko plačilnega naloga na številko: 01100-6030277894 s pripisom </w:t>
            </w:r>
            <w:r>
              <w:rPr>
                <w:rFonts w:ascii="Arial Narrow" w:hAnsi="Arial Narrow"/>
              </w:rPr>
              <w:t>DENARNI DEPOZIT</w:t>
            </w:r>
            <w:r w:rsidRPr="003354CE">
              <w:rPr>
                <w:rFonts w:ascii="Arial Narrow" w:hAnsi="Arial Narrow"/>
              </w:rPr>
              <w:t xml:space="preserve">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denarni depozit</w:t>
            </w:r>
            <w:r w:rsidRPr="006A6C87">
              <w:rPr>
                <w:rFonts w:ascii="Arial Narrow" w:hAnsi="Arial Narrow"/>
              </w:rPr>
              <w:t xml:space="preserve"> </w:t>
            </w:r>
            <w:proofErr w:type="spellStart"/>
            <w:r w:rsidRPr="006A6C87">
              <w:rPr>
                <w:rFonts w:ascii="Arial Narrow" w:hAnsi="Arial Narrow"/>
              </w:rPr>
              <w:t>neobrestovan</w:t>
            </w:r>
            <w:proofErr w:type="spellEnd"/>
            <w:r w:rsidRPr="003354CE">
              <w:rPr>
                <w:rFonts w:ascii="Arial Narrow" w:hAnsi="Arial Narrow"/>
              </w:rPr>
              <w:t xml:space="preserve"> vrnil dobavitelju na njegov TRR. </w:t>
            </w:r>
          </w:p>
          <w:p w14:paraId="36BD9BC9" w14:textId="77777777" w:rsidR="004C77BE" w:rsidRPr="004528A7" w:rsidRDefault="004C77BE" w:rsidP="0093457B">
            <w:pPr>
              <w:ind w:left="1080"/>
              <w:jc w:val="both"/>
              <w:rPr>
                <w:rFonts w:ascii="Arial Narrow" w:hAnsi="Arial Narrow"/>
                <w:sz w:val="22"/>
                <w:szCs w:val="22"/>
              </w:rPr>
            </w:pPr>
          </w:p>
          <w:p w14:paraId="67F100AD" w14:textId="77777777" w:rsidR="00DD0575" w:rsidRPr="004528A7" w:rsidRDefault="00DD0575" w:rsidP="0093457B">
            <w:pPr>
              <w:tabs>
                <w:tab w:val="left" w:pos="993"/>
                <w:tab w:val="left" w:pos="1560"/>
              </w:tabs>
              <w:ind w:left="1134"/>
              <w:jc w:val="both"/>
              <w:rPr>
                <w:rFonts w:ascii="Arial Narrow" w:hAnsi="Arial Narrow"/>
                <w:sz w:val="22"/>
                <w:szCs w:val="22"/>
              </w:rPr>
            </w:pPr>
          </w:p>
          <w:p w14:paraId="23B3C856" w14:textId="77777777" w:rsidR="009441E7" w:rsidRPr="004528A7" w:rsidRDefault="009441E7" w:rsidP="0093457B">
            <w:pPr>
              <w:ind w:left="567"/>
              <w:jc w:val="both"/>
              <w:rPr>
                <w:rFonts w:ascii="Arial Narrow" w:hAnsi="Arial Narrow"/>
                <w:sz w:val="22"/>
                <w:szCs w:val="22"/>
              </w:rPr>
            </w:pPr>
          </w:p>
          <w:p w14:paraId="43195CC4" w14:textId="77777777" w:rsidR="00D63725" w:rsidRPr="004528A7" w:rsidRDefault="009441E7" w:rsidP="003772E6">
            <w:pPr>
              <w:numPr>
                <w:ilvl w:val="1"/>
                <w:numId w:val="19"/>
              </w:numPr>
              <w:tabs>
                <w:tab w:val="clear" w:pos="570"/>
              </w:tabs>
              <w:jc w:val="both"/>
              <w:rPr>
                <w:rFonts w:ascii="Arial Narrow" w:hAnsi="Arial Narrow"/>
                <w:sz w:val="22"/>
                <w:szCs w:val="22"/>
              </w:rPr>
            </w:pPr>
            <w:r w:rsidRPr="004528A7">
              <w:rPr>
                <w:rFonts w:ascii="Arial Narrow" w:hAnsi="Arial Narrow"/>
                <w:b/>
                <w:color w:val="000000"/>
                <w:sz w:val="22"/>
                <w:szCs w:val="22"/>
                <w:u w:val="single"/>
              </w:rPr>
              <w:t xml:space="preserve">Dobavitelj predloži </w:t>
            </w:r>
            <w:r w:rsidR="008F18A4" w:rsidRPr="004528A7">
              <w:rPr>
                <w:rFonts w:ascii="Arial Narrow" w:hAnsi="Arial Narrow"/>
                <w:b/>
                <w:color w:val="000000"/>
                <w:sz w:val="22"/>
                <w:szCs w:val="22"/>
                <w:u w:val="single"/>
              </w:rPr>
              <w:t>v roku 10 dni po končni primopredaji (datum inštalacijskega zapisnika)</w:t>
            </w:r>
          </w:p>
          <w:p w14:paraId="3F0896A8" w14:textId="45CDFC20" w:rsidR="009441E7" w:rsidRPr="004528A7" w:rsidRDefault="009441E7" w:rsidP="003772E6">
            <w:pPr>
              <w:numPr>
                <w:ilvl w:val="0"/>
                <w:numId w:val="20"/>
              </w:numPr>
              <w:jc w:val="both"/>
              <w:rPr>
                <w:rFonts w:ascii="Arial Narrow" w:hAnsi="Arial Narrow"/>
                <w:sz w:val="22"/>
                <w:szCs w:val="22"/>
              </w:rPr>
            </w:pPr>
            <w:r w:rsidRPr="004528A7">
              <w:rPr>
                <w:rFonts w:ascii="Arial Narrow" w:hAnsi="Arial Narrow"/>
                <w:sz w:val="22"/>
                <w:szCs w:val="22"/>
              </w:rPr>
              <w:t>Nepreklicno brezpogojno bančno garancijo</w:t>
            </w:r>
            <w:r w:rsidR="00164ADF" w:rsidRPr="004528A7">
              <w:rPr>
                <w:rFonts w:ascii="Arial Narrow" w:hAnsi="Arial Narrow"/>
                <w:sz w:val="22"/>
                <w:szCs w:val="22"/>
              </w:rPr>
              <w:t xml:space="preserve"> ali enakovredno kavcijsko zavarovanje </w:t>
            </w:r>
            <w:r w:rsidRPr="004528A7">
              <w:rPr>
                <w:rFonts w:ascii="Arial Narrow" w:hAnsi="Arial Narrow"/>
                <w:sz w:val="22"/>
                <w:szCs w:val="22"/>
              </w:rPr>
              <w:t xml:space="preserve">, unovčljivo na prvi poziv, za odgovornost in odpravo napak v garancijskem roku, v višini 5% pogodbene vrednosti vključno z DDV, </w:t>
            </w:r>
            <w:r w:rsidR="00FA588D" w:rsidRPr="004528A7">
              <w:rPr>
                <w:rFonts w:ascii="Arial Narrow" w:hAnsi="Arial Narrow"/>
                <w:sz w:val="22"/>
                <w:szCs w:val="22"/>
              </w:rPr>
              <w:t>kar znaša _________________,</w:t>
            </w:r>
            <w:r w:rsidRPr="004528A7">
              <w:rPr>
                <w:rFonts w:ascii="Arial Narrow" w:hAnsi="Arial Narrow"/>
                <w:sz w:val="22"/>
                <w:szCs w:val="22"/>
              </w:rPr>
              <w:t>bo izbrani ponudnik predložil naročniku v roku desetih (10) dni po končni primopredaji (datum inštalacijskega zapisnika), z veljavnostjo</w:t>
            </w:r>
            <w:r w:rsidR="00C32AC1" w:rsidRPr="004528A7">
              <w:rPr>
                <w:rFonts w:ascii="Arial Narrow" w:hAnsi="Arial Narrow"/>
                <w:sz w:val="22"/>
                <w:szCs w:val="22"/>
              </w:rPr>
              <w:t xml:space="preserve"> </w:t>
            </w:r>
            <w:r w:rsidRPr="004528A7">
              <w:rPr>
                <w:rFonts w:ascii="Arial Narrow" w:hAnsi="Arial Narrow"/>
                <w:sz w:val="22"/>
                <w:szCs w:val="22"/>
              </w:rPr>
              <w:t>do</w:t>
            </w:r>
            <w:r w:rsidR="00C32AC1" w:rsidRPr="004528A7">
              <w:rPr>
                <w:rFonts w:ascii="Arial Narrow" w:hAnsi="Arial Narrow"/>
                <w:sz w:val="22"/>
                <w:szCs w:val="22"/>
              </w:rPr>
              <w:t xml:space="preserve"> </w:t>
            </w:r>
            <w:r w:rsidRPr="004528A7">
              <w:rPr>
                <w:rFonts w:ascii="Arial Narrow" w:hAnsi="Arial Narrow"/>
                <w:sz w:val="22"/>
                <w:szCs w:val="22"/>
              </w:rPr>
              <w:t>poteka garancijskega obdobja (</w:t>
            </w:r>
            <w:r w:rsidR="008F18A4" w:rsidRPr="004528A7">
              <w:rPr>
                <w:rFonts w:ascii="Arial Narrow" w:hAnsi="Arial Narrow"/>
                <w:sz w:val="22"/>
                <w:szCs w:val="22"/>
              </w:rPr>
              <w:t xml:space="preserve">najmanj </w:t>
            </w:r>
            <w:r w:rsidR="0069547C" w:rsidRPr="004528A7">
              <w:rPr>
                <w:rFonts w:ascii="Arial Narrow" w:hAnsi="Arial Narrow"/>
                <w:sz w:val="22"/>
                <w:szCs w:val="22"/>
              </w:rPr>
              <w:t>48</w:t>
            </w:r>
            <w:r w:rsidRPr="004528A7">
              <w:rPr>
                <w:rFonts w:ascii="Arial Narrow" w:hAnsi="Arial Narrow"/>
                <w:sz w:val="22"/>
                <w:szCs w:val="22"/>
              </w:rPr>
              <w:t xml:space="preserve"> mesecev) in 30 dni.</w:t>
            </w:r>
          </w:p>
          <w:p w14:paraId="47888180" w14:textId="77777777" w:rsidR="009441E7" w:rsidRPr="004528A7" w:rsidRDefault="009441E7" w:rsidP="0093457B">
            <w:pPr>
              <w:jc w:val="both"/>
              <w:rPr>
                <w:rFonts w:ascii="Arial Narrow" w:hAnsi="Arial Narrow"/>
                <w:sz w:val="22"/>
                <w:szCs w:val="22"/>
              </w:rPr>
            </w:pPr>
          </w:p>
          <w:p w14:paraId="5ADCD680" w14:textId="77777777" w:rsidR="009441E7" w:rsidRPr="004528A7" w:rsidRDefault="009441E7" w:rsidP="0093457B">
            <w:pPr>
              <w:jc w:val="both"/>
              <w:rPr>
                <w:rFonts w:ascii="Arial Narrow" w:hAnsi="Arial Narrow"/>
                <w:sz w:val="22"/>
                <w:szCs w:val="22"/>
              </w:rPr>
            </w:pPr>
            <w:r w:rsidRPr="004528A7">
              <w:rPr>
                <w:rFonts w:ascii="Arial Narrow" w:hAnsi="Arial Narrow"/>
                <w:sz w:val="22"/>
                <w:szCs w:val="22"/>
              </w:rPr>
              <w:tab/>
            </w:r>
            <w:r w:rsidRPr="004528A7">
              <w:rPr>
                <w:rFonts w:ascii="Arial Narrow" w:hAnsi="Arial Narrow"/>
                <w:sz w:val="22"/>
                <w:szCs w:val="22"/>
              </w:rPr>
              <w:tab/>
              <w:t xml:space="preserve">        ALI</w:t>
            </w:r>
          </w:p>
          <w:p w14:paraId="651DE5E2" w14:textId="77777777" w:rsidR="009441E7" w:rsidRPr="004528A7" w:rsidRDefault="009441E7" w:rsidP="0093457B">
            <w:pPr>
              <w:jc w:val="both"/>
              <w:rPr>
                <w:rFonts w:ascii="Arial Narrow" w:hAnsi="Arial Narrow"/>
                <w:sz w:val="22"/>
                <w:szCs w:val="22"/>
              </w:rPr>
            </w:pPr>
          </w:p>
          <w:p w14:paraId="164AE6DD" w14:textId="2D4C5AB4" w:rsidR="004C77BE" w:rsidRPr="003354CE" w:rsidRDefault="004C77BE" w:rsidP="003772E6">
            <w:pPr>
              <w:numPr>
                <w:ilvl w:val="0"/>
                <w:numId w:val="53"/>
              </w:numPr>
              <w:jc w:val="both"/>
              <w:rPr>
                <w:rFonts w:ascii="Arial Narrow" w:hAnsi="Arial Narrow"/>
              </w:rPr>
            </w:pPr>
            <w:r>
              <w:rPr>
                <w:rFonts w:ascii="Arial Narrow" w:hAnsi="Arial Narrow"/>
              </w:rPr>
              <w:t>Denarni depozit</w:t>
            </w:r>
            <w:r w:rsidRPr="003354CE">
              <w:rPr>
                <w:rFonts w:ascii="Arial Narrow" w:hAnsi="Arial Narrow"/>
              </w:rPr>
              <w:t xml:space="preserve"> za dobro izvedbo pogodbenih obveznosti v višini </w:t>
            </w:r>
            <w:r>
              <w:rPr>
                <w:rFonts w:ascii="Arial Narrow" w:hAnsi="Arial Narrow"/>
                <w:color w:val="000000"/>
              </w:rPr>
              <w:t>5%</w:t>
            </w:r>
            <w:r w:rsidRPr="003354CE">
              <w:rPr>
                <w:rFonts w:ascii="Arial Narrow" w:hAnsi="Arial Narrow"/>
                <w:color w:val="000000"/>
              </w:rPr>
              <w:t xml:space="preserve">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xml:space="preserve">, </w:t>
            </w:r>
            <w:r>
              <w:rPr>
                <w:rFonts w:ascii="Arial Narrow" w:hAnsi="Arial Narrow"/>
              </w:rPr>
              <w:t>Zaloška 7 – glavna stavba</w:t>
            </w:r>
            <w:r w:rsidRPr="003354CE">
              <w:rPr>
                <w:rFonts w:ascii="Arial Narrow" w:hAnsi="Arial Narrow"/>
              </w:rPr>
              <w:t xml:space="preserve"> ali preko plačilnega naloga na številko: 01100-6030277894 s pripisom </w:t>
            </w:r>
            <w:r>
              <w:rPr>
                <w:rFonts w:ascii="Arial Narrow" w:hAnsi="Arial Narrow"/>
              </w:rPr>
              <w:t>DENARNI DEPOZIT</w:t>
            </w:r>
            <w:r w:rsidRPr="003354CE">
              <w:rPr>
                <w:rFonts w:ascii="Arial Narrow" w:hAnsi="Arial Narrow"/>
              </w:rPr>
              <w:t xml:space="preserve">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denarni depozit</w:t>
            </w:r>
            <w:r w:rsidRPr="006A6C87">
              <w:rPr>
                <w:rFonts w:ascii="Arial Narrow" w:hAnsi="Arial Narrow"/>
              </w:rPr>
              <w:t xml:space="preserve"> </w:t>
            </w:r>
            <w:proofErr w:type="spellStart"/>
            <w:r w:rsidRPr="006A6C87">
              <w:rPr>
                <w:rFonts w:ascii="Arial Narrow" w:hAnsi="Arial Narrow"/>
              </w:rPr>
              <w:t>neobrestovan</w:t>
            </w:r>
            <w:proofErr w:type="spellEnd"/>
            <w:r w:rsidRPr="003354CE">
              <w:rPr>
                <w:rFonts w:ascii="Arial Narrow" w:hAnsi="Arial Narrow"/>
              </w:rPr>
              <w:t xml:space="preserve"> vrnil dobavitelju na njegov TRR. </w:t>
            </w:r>
          </w:p>
          <w:p w14:paraId="27192197" w14:textId="77777777" w:rsidR="004C77BE" w:rsidRDefault="00FA588D" w:rsidP="0093457B">
            <w:pPr>
              <w:tabs>
                <w:tab w:val="left" w:pos="-567"/>
              </w:tabs>
              <w:suppressAutoHyphens/>
              <w:spacing w:line="276" w:lineRule="auto"/>
              <w:ind w:left="1168" w:hanging="142"/>
              <w:jc w:val="both"/>
              <w:rPr>
                <w:rFonts w:ascii="Arial Narrow" w:hAnsi="Arial Narrow"/>
                <w:sz w:val="22"/>
                <w:szCs w:val="22"/>
              </w:rPr>
            </w:pPr>
            <w:r w:rsidRPr="004528A7">
              <w:rPr>
                <w:rFonts w:ascii="Arial Narrow" w:hAnsi="Arial Narrow"/>
                <w:sz w:val="22"/>
                <w:szCs w:val="22"/>
              </w:rPr>
              <w:t xml:space="preserve">  </w:t>
            </w:r>
          </w:p>
          <w:p w14:paraId="3D58A627" w14:textId="77777777" w:rsidR="008F18A4" w:rsidRPr="004528A7" w:rsidRDefault="008F18A4" w:rsidP="0093457B">
            <w:pPr>
              <w:spacing w:line="276" w:lineRule="auto"/>
              <w:jc w:val="both"/>
              <w:rPr>
                <w:rFonts w:ascii="Arial Narrow" w:eastAsia="Calibri" w:hAnsi="Arial Narrow"/>
                <w:sz w:val="22"/>
                <w:szCs w:val="22"/>
                <w:lang w:eastAsia="en-US" w:bidi="en-US"/>
              </w:rPr>
            </w:pPr>
          </w:p>
          <w:p w14:paraId="0CEAF8AB" w14:textId="77777777" w:rsidR="00D44680" w:rsidRPr="004528A7" w:rsidRDefault="00D44680" w:rsidP="0093457B">
            <w:pPr>
              <w:ind w:left="708" w:hanging="708"/>
              <w:jc w:val="both"/>
              <w:rPr>
                <w:rFonts w:ascii="Arial Narrow" w:hAnsi="Arial Narrow"/>
                <w:b/>
                <w:sz w:val="22"/>
                <w:szCs w:val="22"/>
              </w:rPr>
            </w:pPr>
            <w:r w:rsidRPr="004528A7">
              <w:rPr>
                <w:rFonts w:ascii="Arial Narrow" w:hAnsi="Arial Narrow"/>
                <w:b/>
                <w:sz w:val="22"/>
                <w:szCs w:val="22"/>
              </w:rPr>
              <w:t xml:space="preserve">7. </w:t>
            </w:r>
            <w:r w:rsidRPr="004528A7">
              <w:rPr>
                <w:rFonts w:ascii="Arial Narrow" w:hAnsi="Arial Narrow"/>
                <w:b/>
                <w:sz w:val="22"/>
                <w:szCs w:val="22"/>
              </w:rPr>
              <w:tab/>
            </w:r>
            <w:r w:rsidRPr="004528A7">
              <w:rPr>
                <w:rFonts w:ascii="Arial Narrow" w:hAnsi="Arial Narrow"/>
                <w:b/>
                <w:sz w:val="22"/>
                <w:szCs w:val="22"/>
              </w:rPr>
              <w:tab/>
              <w:t>VIŠJA SILA, SPREMEMBE POGODBE IN POOBLAŠČENE OSEBE</w:t>
            </w:r>
          </w:p>
          <w:p w14:paraId="2D526B13" w14:textId="77777777" w:rsidR="00D44680" w:rsidRPr="004528A7" w:rsidRDefault="00D44680" w:rsidP="0093457B">
            <w:pPr>
              <w:jc w:val="both"/>
              <w:rPr>
                <w:rFonts w:ascii="Arial Narrow" w:hAnsi="Arial Narrow"/>
                <w:b/>
                <w:sz w:val="22"/>
                <w:szCs w:val="22"/>
              </w:rPr>
            </w:pPr>
          </w:p>
          <w:p w14:paraId="4DE27F29" w14:textId="77777777" w:rsidR="00D44680" w:rsidRPr="004528A7" w:rsidRDefault="00D44680" w:rsidP="0093457B">
            <w:pPr>
              <w:ind w:left="708" w:hanging="708"/>
              <w:jc w:val="both"/>
              <w:rPr>
                <w:rFonts w:ascii="Arial Narrow" w:hAnsi="Arial Narrow"/>
                <w:sz w:val="22"/>
                <w:szCs w:val="22"/>
              </w:rPr>
            </w:pPr>
            <w:r w:rsidRPr="004528A7">
              <w:rPr>
                <w:rFonts w:ascii="Arial Narrow" w:hAnsi="Arial Narrow"/>
                <w:sz w:val="22"/>
                <w:szCs w:val="22"/>
              </w:rPr>
              <w:t>7.1.</w:t>
            </w:r>
            <w:r w:rsidRPr="004528A7">
              <w:rPr>
                <w:rFonts w:ascii="Arial Narrow" w:hAnsi="Arial Narrow"/>
                <w:sz w:val="22"/>
                <w:szCs w:val="22"/>
              </w:rPr>
              <w:tab/>
            </w:r>
            <w:r w:rsidRPr="004528A7">
              <w:rPr>
                <w:rFonts w:ascii="Arial Narrow" w:hAnsi="Arial Narrow"/>
                <w:sz w:val="22"/>
                <w:szCs w:val="22"/>
              </w:rPr>
              <w:tab/>
              <w:t>V primeru višje sile, ki bi ovirala izvajanje pogodbenih določil, se bosta naročnik in dobavitelj sestala in proučila oziroma opredelila nove rešitve.</w:t>
            </w:r>
          </w:p>
          <w:p w14:paraId="053517C6" w14:textId="77777777" w:rsidR="00D44680" w:rsidRPr="004528A7" w:rsidRDefault="00D44680" w:rsidP="0093457B">
            <w:pPr>
              <w:jc w:val="both"/>
              <w:rPr>
                <w:rFonts w:ascii="Arial Narrow" w:hAnsi="Arial Narrow"/>
                <w:b/>
                <w:i/>
                <w:sz w:val="22"/>
                <w:szCs w:val="22"/>
              </w:rPr>
            </w:pPr>
          </w:p>
          <w:p w14:paraId="60DDAC2B" w14:textId="77777777" w:rsidR="00D44680" w:rsidRPr="0006495A" w:rsidRDefault="00D44680" w:rsidP="0093457B">
            <w:pPr>
              <w:ind w:left="708" w:hanging="708"/>
              <w:jc w:val="both"/>
              <w:rPr>
                <w:rFonts w:ascii="Arial Narrow" w:hAnsi="Arial Narrow"/>
                <w:sz w:val="22"/>
                <w:szCs w:val="22"/>
              </w:rPr>
            </w:pPr>
            <w:r w:rsidRPr="004528A7">
              <w:rPr>
                <w:rFonts w:ascii="Arial Narrow" w:hAnsi="Arial Narrow"/>
                <w:sz w:val="22"/>
                <w:szCs w:val="22"/>
              </w:rPr>
              <w:lastRenderedPageBreak/>
              <w:t>7.2.</w:t>
            </w:r>
            <w:r w:rsidRPr="004528A7">
              <w:rPr>
                <w:rFonts w:ascii="Arial Narrow" w:hAnsi="Arial Narrow"/>
                <w:sz w:val="22"/>
                <w:szCs w:val="22"/>
              </w:rPr>
              <w:tab/>
            </w:r>
            <w:r w:rsidRPr="004528A7">
              <w:rPr>
                <w:rFonts w:ascii="Arial Narrow" w:hAnsi="Arial Narrow"/>
                <w:sz w:val="22"/>
                <w:szCs w:val="22"/>
              </w:rPr>
              <w:tab/>
              <w:t>Kakršne koli spremembe te pogodbe so možne le v pisni obliki in le izjemoma ob soglasju obeh pogodbenih strank.</w:t>
            </w:r>
          </w:p>
          <w:p w14:paraId="3322D207" w14:textId="77777777" w:rsidR="00D44680" w:rsidRPr="0006495A" w:rsidRDefault="00D44680" w:rsidP="0093457B">
            <w:pPr>
              <w:jc w:val="both"/>
              <w:rPr>
                <w:rFonts w:ascii="Arial Narrow" w:hAnsi="Arial Narrow"/>
                <w:sz w:val="22"/>
                <w:szCs w:val="22"/>
              </w:rPr>
            </w:pPr>
          </w:p>
          <w:p w14:paraId="59E0194E" w14:textId="77777777" w:rsidR="00D44680" w:rsidRPr="0006495A" w:rsidRDefault="00D44680" w:rsidP="0093457B">
            <w:pPr>
              <w:jc w:val="both"/>
              <w:rPr>
                <w:rFonts w:ascii="Arial Narrow" w:hAnsi="Arial Narrow"/>
                <w:sz w:val="22"/>
                <w:szCs w:val="22"/>
              </w:rPr>
            </w:pPr>
            <w:r w:rsidRPr="0006495A">
              <w:rPr>
                <w:rFonts w:ascii="Arial Narrow" w:hAnsi="Arial Narrow"/>
                <w:sz w:val="22"/>
                <w:szCs w:val="22"/>
              </w:rPr>
              <w:t xml:space="preserve">7.3. </w:t>
            </w:r>
            <w:r w:rsidRPr="0006495A">
              <w:rPr>
                <w:rFonts w:ascii="Arial Narrow" w:hAnsi="Arial Narrow"/>
                <w:sz w:val="22"/>
                <w:szCs w:val="22"/>
              </w:rPr>
              <w:tab/>
            </w:r>
            <w:r w:rsidRPr="0006495A">
              <w:rPr>
                <w:rFonts w:ascii="Arial Narrow" w:hAnsi="Arial Narrow"/>
                <w:sz w:val="22"/>
                <w:szCs w:val="22"/>
              </w:rPr>
              <w:tab/>
              <w:t>Pooblaščene osebe pri izvajanju pogodbe so:</w:t>
            </w:r>
          </w:p>
          <w:p w14:paraId="0537991C" w14:textId="77777777" w:rsidR="00D44680" w:rsidRPr="0006495A" w:rsidRDefault="00D44680" w:rsidP="003772E6">
            <w:pPr>
              <w:numPr>
                <w:ilvl w:val="0"/>
                <w:numId w:val="22"/>
              </w:numPr>
              <w:spacing w:before="120"/>
              <w:ind w:left="1066" w:hanging="357"/>
              <w:jc w:val="both"/>
              <w:rPr>
                <w:rFonts w:ascii="Arial Narrow" w:hAnsi="Arial Narrow"/>
                <w:b/>
                <w:i/>
                <w:sz w:val="22"/>
                <w:szCs w:val="22"/>
              </w:rPr>
            </w:pPr>
            <w:r w:rsidRPr="0006495A">
              <w:rPr>
                <w:rFonts w:ascii="Arial Narrow" w:hAnsi="Arial Narrow"/>
                <w:sz w:val="22"/>
                <w:szCs w:val="22"/>
              </w:rPr>
              <w:t>za dobavitelja: _____________________</w:t>
            </w:r>
          </w:p>
          <w:p w14:paraId="40F97D7F" w14:textId="77777777" w:rsidR="00D44680" w:rsidRPr="0006495A" w:rsidRDefault="00D44680" w:rsidP="003772E6">
            <w:pPr>
              <w:numPr>
                <w:ilvl w:val="0"/>
                <w:numId w:val="23"/>
              </w:numPr>
              <w:tabs>
                <w:tab w:val="num" w:pos="1068"/>
              </w:tabs>
              <w:spacing w:before="120"/>
              <w:ind w:left="1066" w:hanging="357"/>
              <w:jc w:val="both"/>
              <w:rPr>
                <w:rFonts w:ascii="Arial Narrow" w:hAnsi="Arial Narrow"/>
                <w:b/>
                <w:i/>
                <w:sz w:val="22"/>
                <w:szCs w:val="22"/>
              </w:rPr>
            </w:pPr>
            <w:r w:rsidRPr="0006495A">
              <w:rPr>
                <w:rFonts w:ascii="Arial Narrow" w:hAnsi="Arial Narrow"/>
                <w:sz w:val="22"/>
                <w:szCs w:val="22"/>
              </w:rPr>
              <w:t xml:space="preserve">za naročnika ( strokovni del): </w:t>
            </w:r>
            <w:r w:rsidR="006B5A40" w:rsidRPr="0006495A">
              <w:rPr>
                <w:rFonts w:ascii="Arial Narrow" w:hAnsi="Arial Narrow"/>
                <w:b/>
                <w:sz w:val="22"/>
                <w:szCs w:val="22"/>
                <w:u w:val="single"/>
              </w:rPr>
              <w:t>Robert Škrjanec</w:t>
            </w:r>
          </w:p>
          <w:p w14:paraId="3E503F10" w14:textId="77777777" w:rsidR="00D44680" w:rsidRPr="0006495A" w:rsidRDefault="00D44680" w:rsidP="003772E6">
            <w:pPr>
              <w:numPr>
                <w:ilvl w:val="0"/>
                <w:numId w:val="23"/>
              </w:numPr>
              <w:tabs>
                <w:tab w:val="num" w:pos="993"/>
                <w:tab w:val="num" w:pos="1068"/>
              </w:tabs>
              <w:spacing w:before="120"/>
              <w:ind w:left="1066" w:hanging="357"/>
              <w:jc w:val="both"/>
              <w:rPr>
                <w:rFonts w:ascii="Arial Narrow" w:hAnsi="Arial Narrow"/>
                <w:i/>
                <w:sz w:val="22"/>
                <w:szCs w:val="22"/>
              </w:rPr>
            </w:pPr>
            <w:r w:rsidRPr="0006495A">
              <w:rPr>
                <w:rFonts w:ascii="Arial Narrow" w:hAnsi="Arial Narrow"/>
                <w:sz w:val="22"/>
                <w:szCs w:val="22"/>
              </w:rPr>
              <w:t xml:space="preserve"> nabavni skrbnik pogodbe na strani naročnika je </w:t>
            </w:r>
            <w:r w:rsidR="006E7450" w:rsidRPr="0006495A">
              <w:rPr>
                <w:rFonts w:ascii="Arial Narrow" w:hAnsi="Arial Narrow"/>
                <w:b/>
                <w:bCs/>
                <w:sz w:val="22"/>
                <w:szCs w:val="22"/>
                <w:u w:val="single"/>
              </w:rPr>
              <w:t>Barbara Cerkvenik</w:t>
            </w:r>
            <w:r w:rsidRPr="0006495A">
              <w:rPr>
                <w:rFonts w:ascii="Arial Narrow" w:hAnsi="Arial Narrow"/>
                <w:sz w:val="22"/>
                <w:szCs w:val="22"/>
              </w:rPr>
              <w:t xml:space="preserve"> .</w:t>
            </w:r>
          </w:p>
          <w:p w14:paraId="27901F0F" w14:textId="77777777" w:rsidR="00D44680" w:rsidRPr="0006495A" w:rsidRDefault="00D44680" w:rsidP="0093457B">
            <w:pPr>
              <w:jc w:val="both"/>
              <w:rPr>
                <w:rFonts w:ascii="Arial Narrow" w:hAnsi="Arial Narrow"/>
                <w:sz w:val="22"/>
                <w:szCs w:val="22"/>
              </w:rPr>
            </w:pPr>
          </w:p>
          <w:p w14:paraId="5F04388C" w14:textId="77777777" w:rsidR="00D44680" w:rsidRPr="0006495A" w:rsidRDefault="00D44680" w:rsidP="0093457B">
            <w:pPr>
              <w:jc w:val="both"/>
              <w:rPr>
                <w:rFonts w:ascii="Arial Narrow" w:hAnsi="Arial Narrow"/>
                <w:sz w:val="22"/>
                <w:szCs w:val="22"/>
              </w:rPr>
            </w:pPr>
            <w:r w:rsidRPr="0006495A">
              <w:rPr>
                <w:rFonts w:ascii="Arial Narrow" w:hAnsi="Arial Narrow"/>
                <w:sz w:val="22"/>
                <w:szCs w:val="22"/>
              </w:rPr>
              <w:t xml:space="preserve">7.4. </w:t>
            </w:r>
            <w:r w:rsidR="005330CA" w:rsidRPr="0006495A">
              <w:rPr>
                <w:rFonts w:ascii="Arial Narrow" w:hAnsi="Arial Narrow"/>
                <w:sz w:val="22"/>
                <w:szCs w:val="22"/>
              </w:rPr>
              <w:t xml:space="preserve">     </w:t>
            </w:r>
            <w:r w:rsidRPr="0006495A">
              <w:rPr>
                <w:rFonts w:ascii="Arial Narrow" w:hAnsi="Arial Narrow"/>
                <w:sz w:val="22"/>
                <w:szCs w:val="22"/>
              </w:rPr>
              <w:t xml:space="preserve">V primeru zamenjave pooblaščenih oseb na eni ali drugi strani, se o tem nasprotno </w:t>
            </w:r>
          </w:p>
          <w:p w14:paraId="3FFA323E" w14:textId="77777777" w:rsidR="00D44680" w:rsidRPr="0006495A" w:rsidRDefault="00D44680" w:rsidP="0093457B">
            <w:pPr>
              <w:ind w:left="743" w:hanging="142"/>
              <w:jc w:val="both"/>
              <w:rPr>
                <w:rFonts w:ascii="Arial Narrow" w:hAnsi="Arial Narrow"/>
                <w:sz w:val="22"/>
                <w:szCs w:val="22"/>
              </w:rPr>
            </w:pPr>
            <w:r w:rsidRPr="0006495A">
              <w:rPr>
                <w:rFonts w:ascii="Arial Narrow" w:hAnsi="Arial Narrow"/>
                <w:sz w:val="22"/>
                <w:szCs w:val="22"/>
              </w:rPr>
              <w:t xml:space="preserve"> stranko obvesti pisno po pošti, brez sklenitve Aneksa.</w:t>
            </w:r>
          </w:p>
          <w:p w14:paraId="7C665720" w14:textId="77777777" w:rsidR="00463072" w:rsidRPr="0006495A" w:rsidRDefault="00463072" w:rsidP="0093457B">
            <w:pPr>
              <w:jc w:val="both"/>
              <w:rPr>
                <w:rFonts w:ascii="Arial Narrow" w:hAnsi="Arial Narrow"/>
                <w:sz w:val="22"/>
                <w:szCs w:val="22"/>
              </w:rPr>
            </w:pPr>
          </w:p>
          <w:p w14:paraId="7D296853" w14:textId="77777777" w:rsidR="00463072" w:rsidRPr="0006495A" w:rsidRDefault="00463072" w:rsidP="0093457B">
            <w:pPr>
              <w:ind w:left="601" w:hanging="567"/>
              <w:jc w:val="both"/>
              <w:rPr>
                <w:rFonts w:ascii="Arial Narrow" w:hAnsi="Arial Narrow"/>
                <w:b/>
                <w:caps/>
                <w:sz w:val="22"/>
                <w:szCs w:val="22"/>
              </w:rPr>
            </w:pPr>
            <w:r w:rsidRPr="0006495A">
              <w:rPr>
                <w:rFonts w:ascii="Arial Narrow" w:hAnsi="Arial Narrow"/>
                <w:sz w:val="22"/>
                <w:szCs w:val="22"/>
              </w:rPr>
              <w:t>7.5.</w:t>
            </w:r>
            <w:r w:rsidR="00C32AC1" w:rsidRPr="0006495A">
              <w:rPr>
                <w:rFonts w:ascii="Arial Narrow" w:hAnsi="Arial Narrow"/>
                <w:sz w:val="22"/>
                <w:szCs w:val="22"/>
              </w:rPr>
              <w:t xml:space="preserve"> </w:t>
            </w:r>
            <w:r w:rsidR="005330CA" w:rsidRPr="0006495A">
              <w:rPr>
                <w:rFonts w:ascii="Arial Narrow" w:hAnsi="Arial Narrow"/>
                <w:sz w:val="22"/>
                <w:szCs w:val="22"/>
              </w:rPr>
              <w:t xml:space="preserve">     </w:t>
            </w:r>
            <w:r w:rsidRPr="0006495A">
              <w:rPr>
                <w:rFonts w:ascii="Arial Narrow" w:hAnsi="Arial Narrow"/>
                <w:sz w:val="22"/>
                <w:szCs w:val="22"/>
              </w:rPr>
              <w:t>Nadzor nad izvajanjem pogodbe zagotovi naročnik.</w:t>
            </w:r>
          </w:p>
          <w:p w14:paraId="3894222D" w14:textId="77777777" w:rsidR="00CF7C59" w:rsidRPr="0006495A" w:rsidRDefault="00CF7C59" w:rsidP="0093457B">
            <w:pPr>
              <w:jc w:val="both"/>
              <w:rPr>
                <w:rFonts w:ascii="Arial Narrow" w:hAnsi="Arial Narrow"/>
                <w:sz w:val="22"/>
                <w:szCs w:val="22"/>
              </w:rPr>
            </w:pPr>
          </w:p>
          <w:p w14:paraId="25EFF316" w14:textId="77777777" w:rsidR="00C36C44" w:rsidRPr="0006495A" w:rsidRDefault="00C36C44" w:rsidP="0093457B">
            <w:pPr>
              <w:jc w:val="both"/>
              <w:rPr>
                <w:rFonts w:ascii="Arial Narrow" w:hAnsi="Arial Narrow"/>
                <w:sz w:val="22"/>
                <w:szCs w:val="22"/>
              </w:rPr>
            </w:pPr>
          </w:p>
          <w:p w14:paraId="014D6B90" w14:textId="77777777" w:rsidR="00D44680" w:rsidRPr="0006495A" w:rsidRDefault="00D44680" w:rsidP="0093457B">
            <w:pPr>
              <w:jc w:val="both"/>
              <w:rPr>
                <w:rFonts w:ascii="Arial Narrow" w:hAnsi="Arial Narrow"/>
                <w:b/>
                <w:sz w:val="22"/>
                <w:szCs w:val="22"/>
              </w:rPr>
            </w:pPr>
            <w:r w:rsidRPr="0006495A">
              <w:rPr>
                <w:rFonts w:ascii="Arial Narrow" w:hAnsi="Arial Narrow"/>
                <w:b/>
                <w:sz w:val="22"/>
                <w:szCs w:val="22"/>
              </w:rPr>
              <w:t xml:space="preserve">8. </w:t>
            </w:r>
            <w:r w:rsidRPr="0006495A">
              <w:rPr>
                <w:rFonts w:ascii="Arial Narrow" w:hAnsi="Arial Narrow"/>
                <w:b/>
                <w:sz w:val="22"/>
                <w:szCs w:val="22"/>
              </w:rPr>
              <w:tab/>
            </w:r>
            <w:r w:rsidRPr="0006495A">
              <w:rPr>
                <w:rFonts w:ascii="Arial Narrow" w:hAnsi="Arial Narrow"/>
                <w:b/>
                <w:sz w:val="22"/>
                <w:szCs w:val="22"/>
              </w:rPr>
              <w:tab/>
              <w:t>REŠEVANJE SPOROV, DOKUMENTACIJA</w:t>
            </w:r>
          </w:p>
          <w:p w14:paraId="12241B41" w14:textId="77777777" w:rsidR="00D44680" w:rsidRPr="0006495A" w:rsidRDefault="00D44680" w:rsidP="0093457B">
            <w:pPr>
              <w:jc w:val="both"/>
              <w:rPr>
                <w:rFonts w:ascii="Arial Narrow" w:hAnsi="Arial Narrow"/>
                <w:b/>
                <w:sz w:val="22"/>
                <w:szCs w:val="22"/>
              </w:rPr>
            </w:pPr>
          </w:p>
          <w:p w14:paraId="0E3638FA" w14:textId="77777777" w:rsidR="00D44680" w:rsidRPr="0006495A" w:rsidRDefault="00D44680" w:rsidP="0093457B">
            <w:pPr>
              <w:ind w:left="708" w:hanging="708"/>
              <w:jc w:val="both"/>
              <w:rPr>
                <w:rFonts w:ascii="Arial Narrow" w:hAnsi="Arial Narrow"/>
                <w:sz w:val="22"/>
                <w:szCs w:val="22"/>
              </w:rPr>
            </w:pPr>
            <w:r w:rsidRPr="0006495A">
              <w:rPr>
                <w:rFonts w:ascii="Arial Narrow" w:hAnsi="Arial Narrow"/>
                <w:sz w:val="22"/>
                <w:szCs w:val="22"/>
              </w:rPr>
              <w:t>8.1.</w:t>
            </w:r>
            <w:r w:rsidRPr="0006495A">
              <w:rPr>
                <w:rFonts w:ascii="Arial Narrow" w:hAnsi="Arial Narrow"/>
                <w:sz w:val="22"/>
                <w:szCs w:val="22"/>
              </w:rPr>
              <w:tab/>
            </w:r>
            <w:r w:rsidRPr="0006495A">
              <w:rPr>
                <w:rFonts w:ascii="Arial Narrow" w:hAnsi="Arial Narrow"/>
                <w:sz w:val="22"/>
                <w:szCs w:val="22"/>
              </w:rPr>
              <w:tab/>
              <w:t>Naročnik in dobavitelj bosta v primeru spora, ki ga ne bi mogli sporazumno rešiti, spor predložila v reševanje pristojnemu sodišču v Ljubljani.</w:t>
            </w:r>
          </w:p>
          <w:p w14:paraId="51347BD0" w14:textId="77777777" w:rsidR="00D44680" w:rsidRPr="0006495A" w:rsidRDefault="00D44680" w:rsidP="0093457B">
            <w:pPr>
              <w:jc w:val="both"/>
              <w:rPr>
                <w:rFonts w:ascii="Arial Narrow" w:hAnsi="Arial Narrow"/>
                <w:b/>
                <w:i/>
                <w:sz w:val="22"/>
                <w:szCs w:val="22"/>
              </w:rPr>
            </w:pPr>
          </w:p>
          <w:p w14:paraId="657ECA77" w14:textId="77777777" w:rsidR="00715A61" w:rsidRPr="0006495A" w:rsidRDefault="00715A61" w:rsidP="0093457B">
            <w:pPr>
              <w:jc w:val="both"/>
              <w:rPr>
                <w:rFonts w:ascii="Arial Narrow" w:hAnsi="Arial Narrow"/>
                <w:b/>
                <w:i/>
                <w:sz w:val="22"/>
                <w:szCs w:val="22"/>
              </w:rPr>
            </w:pPr>
          </w:p>
          <w:p w14:paraId="4C2A2EF7" w14:textId="77777777" w:rsidR="00D44680" w:rsidRPr="0006495A" w:rsidRDefault="00C32AC1" w:rsidP="003772E6">
            <w:pPr>
              <w:numPr>
                <w:ilvl w:val="1"/>
                <w:numId w:val="26"/>
              </w:numPr>
              <w:jc w:val="both"/>
              <w:rPr>
                <w:rFonts w:ascii="Arial Narrow" w:hAnsi="Arial Narrow"/>
                <w:sz w:val="22"/>
                <w:szCs w:val="22"/>
              </w:rPr>
            </w:pPr>
            <w:r w:rsidRPr="0006495A">
              <w:rPr>
                <w:rFonts w:ascii="Arial Narrow" w:hAnsi="Arial Narrow"/>
                <w:sz w:val="22"/>
                <w:szCs w:val="22"/>
              </w:rPr>
              <w:t xml:space="preserve"> </w:t>
            </w:r>
            <w:r w:rsidR="00D44680" w:rsidRPr="0006495A">
              <w:rPr>
                <w:rFonts w:ascii="Arial Narrow" w:hAnsi="Arial Narrow"/>
                <w:sz w:val="22"/>
                <w:szCs w:val="22"/>
              </w:rPr>
              <w:t>Pri tolmačenju te pogodbe in reševanju sporov se poleg pogodbe in Obligacijskega</w:t>
            </w:r>
            <w:r w:rsidRPr="0006495A">
              <w:rPr>
                <w:rFonts w:ascii="Arial Narrow" w:hAnsi="Arial Narrow"/>
                <w:sz w:val="22"/>
                <w:szCs w:val="22"/>
              </w:rPr>
              <w:t xml:space="preserve"> </w:t>
            </w:r>
            <w:r w:rsidR="00D44680" w:rsidRPr="0006495A">
              <w:rPr>
                <w:rFonts w:ascii="Arial Narrow" w:hAnsi="Arial Narrow"/>
                <w:sz w:val="22"/>
                <w:szCs w:val="22"/>
              </w:rPr>
              <w:t>zakonika upošteva še:</w:t>
            </w:r>
          </w:p>
          <w:p w14:paraId="09589D9D" w14:textId="77777777" w:rsidR="00D44680" w:rsidRPr="0006495A" w:rsidRDefault="00D44680" w:rsidP="003772E6">
            <w:pPr>
              <w:numPr>
                <w:ilvl w:val="0"/>
                <w:numId w:val="24"/>
              </w:numPr>
              <w:tabs>
                <w:tab w:val="num" w:pos="1068"/>
              </w:tabs>
              <w:ind w:left="1068"/>
              <w:jc w:val="both"/>
              <w:rPr>
                <w:rFonts w:ascii="Arial Narrow" w:hAnsi="Arial Narrow"/>
                <w:b/>
                <w:i/>
                <w:sz w:val="22"/>
                <w:szCs w:val="22"/>
              </w:rPr>
            </w:pPr>
            <w:r w:rsidRPr="0006495A">
              <w:rPr>
                <w:rFonts w:ascii="Arial Narrow" w:hAnsi="Arial Narrow"/>
                <w:sz w:val="22"/>
                <w:szCs w:val="22"/>
              </w:rPr>
              <w:t>razpisno dokumentacijo</w:t>
            </w:r>
          </w:p>
          <w:p w14:paraId="27A34862" w14:textId="77777777" w:rsidR="00D44680" w:rsidRPr="0006495A" w:rsidRDefault="00D44680" w:rsidP="003772E6">
            <w:pPr>
              <w:numPr>
                <w:ilvl w:val="0"/>
                <w:numId w:val="24"/>
              </w:numPr>
              <w:tabs>
                <w:tab w:val="num" w:pos="1068"/>
              </w:tabs>
              <w:ind w:left="1068"/>
              <w:jc w:val="both"/>
              <w:rPr>
                <w:rFonts w:ascii="Arial Narrow" w:hAnsi="Arial Narrow"/>
                <w:b/>
                <w:i/>
                <w:sz w:val="22"/>
                <w:szCs w:val="22"/>
              </w:rPr>
            </w:pPr>
            <w:r w:rsidRPr="0006495A">
              <w:rPr>
                <w:rFonts w:ascii="Arial Narrow" w:hAnsi="Arial Narrow"/>
                <w:sz w:val="22"/>
                <w:szCs w:val="22"/>
              </w:rPr>
              <w:t>ponudbeno dokumentacijo</w:t>
            </w:r>
          </w:p>
          <w:p w14:paraId="3E1CA1DB" w14:textId="77777777" w:rsidR="00D44680" w:rsidRPr="0006495A" w:rsidRDefault="00D44680" w:rsidP="003772E6">
            <w:pPr>
              <w:numPr>
                <w:ilvl w:val="0"/>
                <w:numId w:val="24"/>
              </w:numPr>
              <w:tabs>
                <w:tab w:val="num" w:pos="1068"/>
              </w:tabs>
              <w:ind w:left="1068"/>
              <w:jc w:val="both"/>
              <w:rPr>
                <w:rFonts w:ascii="Arial Narrow" w:hAnsi="Arial Narrow"/>
                <w:b/>
                <w:i/>
                <w:sz w:val="22"/>
                <w:szCs w:val="22"/>
              </w:rPr>
            </w:pPr>
            <w:r w:rsidRPr="0006495A">
              <w:rPr>
                <w:rFonts w:ascii="Arial Narrow" w:hAnsi="Arial Narrow"/>
                <w:sz w:val="22"/>
                <w:szCs w:val="22"/>
              </w:rPr>
              <w:t>obvestilo o izbiri najugodnejšega ponudnika</w:t>
            </w:r>
          </w:p>
          <w:p w14:paraId="6B7A289F" w14:textId="77777777" w:rsidR="00D44680" w:rsidRPr="0006495A" w:rsidRDefault="00D44680" w:rsidP="003772E6">
            <w:pPr>
              <w:numPr>
                <w:ilvl w:val="0"/>
                <w:numId w:val="24"/>
              </w:numPr>
              <w:tabs>
                <w:tab w:val="num" w:pos="1068"/>
              </w:tabs>
              <w:ind w:left="1068"/>
              <w:jc w:val="both"/>
              <w:rPr>
                <w:rFonts w:ascii="Arial Narrow" w:hAnsi="Arial Narrow"/>
                <w:b/>
                <w:i/>
                <w:sz w:val="22"/>
                <w:szCs w:val="22"/>
              </w:rPr>
            </w:pPr>
            <w:r w:rsidRPr="0006495A">
              <w:rPr>
                <w:rFonts w:ascii="Arial Narrow" w:hAnsi="Arial Narrow"/>
                <w:sz w:val="22"/>
                <w:szCs w:val="22"/>
              </w:rPr>
              <w:t>specifikacije in na njih nanašajoče prospekte</w:t>
            </w:r>
          </w:p>
          <w:p w14:paraId="48754257" w14:textId="77777777" w:rsidR="00D44680" w:rsidRPr="0006495A" w:rsidRDefault="00D44680" w:rsidP="003772E6">
            <w:pPr>
              <w:numPr>
                <w:ilvl w:val="0"/>
                <w:numId w:val="25"/>
              </w:numPr>
              <w:tabs>
                <w:tab w:val="num" w:pos="1068"/>
              </w:tabs>
              <w:ind w:left="1068"/>
              <w:jc w:val="both"/>
              <w:rPr>
                <w:rFonts w:ascii="Arial Narrow" w:hAnsi="Arial Narrow"/>
                <w:b/>
                <w:i/>
                <w:sz w:val="22"/>
                <w:szCs w:val="22"/>
              </w:rPr>
            </w:pPr>
            <w:r w:rsidRPr="0006495A">
              <w:rPr>
                <w:rFonts w:ascii="Arial Narrow" w:hAnsi="Arial Narrow"/>
                <w:sz w:val="22"/>
                <w:szCs w:val="22"/>
              </w:rPr>
              <w:t>drugo dokumentacijo v zvezi s pogodbo.</w:t>
            </w:r>
          </w:p>
          <w:p w14:paraId="557ED0B5" w14:textId="77777777" w:rsidR="0006495A" w:rsidRPr="0006495A" w:rsidRDefault="0006495A" w:rsidP="0093457B">
            <w:pPr>
              <w:jc w:val="both"/>
              <w:rPr>
                <w:rFonts w:ascii="Arial Narrow" w:hAnsi="Arial Narrow"/>
                <w:b/>
                <w:sz w:val="22"/>
                <w:szCs w:val="22"/>
              </w:rPr>
            </w:pPr>
          </w:p>
          <w:p w14:paraId="7D198611" w14:textId="77777777" w:rsidR="0006495A" w:rsidRPr="0006495A" w:rsidRDefault="0006495A" w:rsidP="0093457B">
            <w:pPr>
              <w:jc w:val="both"/>
              <w:rPr>
                <w:rFonts w:ascii="Arial Narrow" w:hAnsi="Arial Narrow"/>
                <w:b/>
                <w:sz w:val="22"/>
                <w:szCs w:val="22"/>
              </w:rPr>
            </w:pPr>
          </w:p>
          <w:p w14:paraId="573943F8" w14:textId="77777777" w:rsidR="00D44680" w:rsidRPr="0006495A" w:rsidRDefault="00D44680" w:rsidP="0093457B">
            <w:pPr>
              <w:jc w:val="both"/>
              <w:rPr>
                <w:rFonts w:ascii="Arial Narrow" w:hAnsi="Arial Narrow"/>
                <w:b/>
                <w:sz w:val="22"/>
                <w:szCs w:val="22"/>
              </w:rPr>
            </w:pPr>
            <w:r w:rsidRPr="0006495A">
              <w:rPr>
                <w:rFonts w:ascii="Arial Narrow" w:hAnsi="Arial Narrow"/>
                <w:b/>
                <w:sz w:val="22"/>
                <w:szCs w:val="22"/>
              </w:rPr>
              <w:t xml:space="preserve">9. </w:t>
            </w:r>
            <w:r w:rsidRPr="0006495A">
              <w:rPr>
                <w:rFonts w:ascii="Arial Narrow" w:hAnsi="Arial Narrow"/>
                <w:b/>
                <w:sz w:val="22"/>
                <w:szCs w:val="22"/>
              </w:rPr>
              <w:tab/>
            </w:r>
            <w:r w:rsidRPr="0006495A">
              <w:rPr>
                <w:rFonts w:ascii="Arial Narrow" w:hAnsi="Arial Narrow"/>
                <w:b/>
                <w:sz w:val="22"/>
                <w:szCs w:val="22"/>
              </w:rPr>
              <w:tab/>
              <w:t>VELJAVNOST POGODBE</w:t>
            </w:r>
          </w:p>
          <w:p w14:paraId="4AF15C6E" w14:textId="77777777" w:rsidR="00D44680" w:rsidRPr="0006495A" w:rsidRDefault="00D44680" w:rsidP="0093457B">
            <w:pPr>
              <w:jc w:val="both"/>
              <w:rPr>
                <w:rFonts w:ascii="Arial Narrow" w:hAnsi="Arial Narrow"/>
                <w:b/>
                <w:sz w:val="22"/>
                <w:szCs w:val="22"/>
              </w:rPr>
            </w:pPr>
          </w:p>
          <w:p w14:paraId="2873D1E9" w14:textId="6279DFCC" w:rsidR="00F75AD5" w:rsidRPr="00FE21C5" w:rsidRDefault="0093457B" w:rsidP="0093457B">
            <w:pPr>
              <w:ind w:left="635" w:hanging="635"/>
              <w:jc w:val="both"/>
              <w:rPr>
                <w:rFonts w:ascii="Arial Narrow" w:hAnsi="Arial Narrow" w:cs="Arial"/>
              </w:rPr>
            </w:pPr>
            <w:r>
              <w:rPr>
                <w:rFonts w:ascii="Arial Narrow" w:hAnsi="Arial Narrow"/>
                <w:sz w:val="22"/>
                <w:szCs w:val="22"/>
              </w:rPr>
              <w:t>9.1.</w:t>
            </w:r>
            <w:r>
              <w:rPr>
                <w:rFonts w:ascii="Arial Narrow" w:hAnsi="Arial Narrow"/>
                <w:sz w:val="22"/>
                <w:szCs w:val="22"/>
              </w:rPr>
              <w:tab/>
            </w:r>
            <w:r w:rsidR="00D44680" w:rsidRPr="0006495A">
              <w:rPr>
                <w:rFonts w:ascii="Arial Narrow" w:hAnsi="Arial Narrow"/>
                <w:sz w:val="22"/>
                <w:szCs w:val="22"/>
              </w:rPr>
              <w:t xml:space="preserve">Pogodba stopi v veljavo z dnem, ko jo podpišeta obe pogodbeni stranki in ob </w:t>
            </w:r>
            <w:r w:rsidR="00F75AD5" w:rsidRPr="0006495A">
              <w:rPr>
                <w:rFonts w:ascii="Arial Narrow" w:hAnsi="Arial Narrow"/>
                <w:sz w:val="22"/>
                <w:szCs w:val="22"/>
              </w:rPr>
              <w:t xml:space="preserve">predaji </w:t>
            </w:r>
            <w:r w:rsidR="00D44680" w:rsidRPr="0006495A">
              <w:rPr>
                <w:rFonts w:ascii="Arial Narrow" w:hAnsi="Arial Narrow"/>
                <w:sz w:val="22"/>
                <w:szCs w:val="22"/>
              </w:rPr>
              <w:t xml:space="preserve">nepreklicne, brezpogojne bančne garancije/kavcijskega zavarovanja za dobro izvedbo pogodbenih obveznosti oziroma vplačilom </w:t>
            </w:r>
            <w:r w:rsidR="002F1E17">
              <w:rPr>
                <w:rFonts w:ascii="Arial Narrow" w:hAnsi="Arial Narrow"/>
                <w:sz w:val="22"/>
                <w:szCs w:val="22"/>
              </w:rPr>
              <w:t xml:space="preserve">denarnega </w:t>
            </w:r>
            <w:r w:rsidR="002F1E17" w:rsidRPr="0006495A">
              <w:rPr>
                <w:rFonts w:ascii="Arial Narrow" w:hAnsi="Arial Narrow"/>
                <w:sz w:val="22"/>
                <w:szCs w:val="22"/>
              </w:rPr>
              <w:t xml:space="preserve"> </w:t>
            </w:r>
            <w:r w:rsidR="00D44680" w:rsidRPr="0006495A">
              <w:rPr>
                <w:rFonts w:ascii="Arial Narrow" w:hAnsi="Arial Narrow"/>
                <w:sz w:val="22"/>
                <w:szCs w:val="22"/>
              </w:rPr>
              <w:t xml:space="preserve">depozita (za začetek veljavnosti </w:t>
            </w:r>
            <w:r w:rsidR="00FE21C5">
              <w:rPr>
                <w:rFonts w:ascii="Arial Narrow" w:hAnsi="Arial Narrow"/>
                <w:sz w:val="22"/>
                <w:szCs w:val="22"/>
              </w:rPr>
              <w:t xml:space="preserve"> finančnega zavarovanja </w:t>
            </w:r>
            <w:r w:rsidR="00D44680" w:rsidRPr="0006495A">
              <w:rPr>
                <w:rFonts w:ascii="Arial Narrow" w:hAnsi="Arial Narrow"/>
                <w:sz w:val="22"/>
                <w:szCs w:val="22"/>
              </w:rPr>
              <w:t xml:space="preserve">se </w:t>
            </w:r>
            <w:r w:rsidR="00FE21C5">
              <w:rPr>
                <w:rFonts w:ascii="Arial Narrow" w:hAnsi="Arial Narrow"/>
                <w:sz w:val="22"/>
                <w:szCs w:val="22"/>
              </w:rPr>
              <w:t xml:space="preserve">šteje naslednji dan, </w:t>
            </w:r>
            <w:r w:rsidR="00335C05">
              <w:rPr>
                <w:rFonts w:ascii="Arial Narrow" w:hAnsi="Arial Narrow"/>
                <w:sz w:val="22"/>
                <w:szCs w:val="22"/>
              </w:rPr>
              <w:t xml:space="preserve">ko je bila naročniku predloženo </w:t>
            </w:r>
            <w:r w:rsidR="00FE21C5">
              <w:rPr>
                <w:rFonts w:ascii="Arial Narrow" w:hAnsi="Arial Narrow"/>
                <w:sz w:val="22"/>
                <w:szCs w:val="22"/>
              </w:rPr>
              <w:t xml:space="preserve">finančno zavarovanje </w:t>
            </w:r>
            <w:r w:rsidR="00335C05">
              <w:rPr>
                <w:rFonts w:ascii="Arial Narrow" w:hAnsi="Arial Narrow"/>
                <w:sz w:val="22"/>
                <w:szCs w:val="22"/>
              </w:rPr>
              <w:t>oz.</w:t>
            </w:r>
            <w:r w:rsidR="00D44680" w:rsidRPr="0006495A">
              <w:rPr>
                <w:rFonts w:ascii="Arial Narrow" w:hAnsi="Arial Narrow"/>
                <w:sz w:val="22"/>
                <w:szCs w:val="22"/>
              </w:rPr>
              <w:t>, ko je bil na račun naročnika vplačan depozit).</w:t>
            </w:r>
          </w:p>
          <w:p w14:paraId="2CE68833" w14:textId="77777777" w:rsidR="00D44680" w:rsidRPr="0006495A" w:rsidRDefault="00D44680" w:rsidP="0093457B">
            <w:pPr>
              <w:jc w:val="both"/>
              <w:rPr>
                <w:rFonts w:ascii="Arial Narrow" w:hAnsi="Arial Narrow"/>
                <w:sz w:val="22"/>
                <w:szCs w:val="22"/>
              </w:rPr>
            </w:pPr>
          </w:p>
          <w:p w14:paraId="2303E266" w14:textId="77777777" w:rsidR="00E64B27" w:rsidRPr="0006495A" w:rsidRDefault="00E64B27" w:rsidP="0093457B">
            <w:pPr>
              <w:ind w:left="705"/>
              <w:jc w:val="both"/>
              <w:rPr>
                <w:rFonts w:ascii="Arial Narrow" w:hAnsi="Arial Narrow"/>
                <w:sz w:val="22"/>
                <w:szCs w:val="22"/>
              </w:rPr>
            </w:pPr>
          </w:p>
          <w:p w14:paraId="67111CAC" w14:textId="42C833CD" w:rsidR="00D44680" w:rsidRPr="0006495A" w:rsidRDefault="00E64B27" w:rsidP="0093457B">
            <w:pPr>
              <w:ind w:left="600" w:hanging="600"/>
              <w:jc w:val="both"/>
              <w:rPr>
                <w:rFonts w:ascii="Arial Narrow" w:hAnsi="Arial Narrow"/>
                <w:sz w:val="22"/>
                <w:szCs w:val="22"/>
              </w:rPr>
            </w:pPr>
            <w:r w:rsidRPr="0006495A">
              <w:rPr>
                <w:rFonts w:ascii="Arial Narrow" w:hAnsi="Arial Narrow"/>
                <w:sz w:val="22"/>
                <w:szCs w:val="22"/>
              </w:rPr>
              <w:t xml:space="preserve">9.2. </w:t>
            </w:r>
            <w:r w:rsidRPr="0006495A">
              <w:rPr>
                <w:rFonts w:ascii="Arial Narrow" w:hAnsi="Arial Narrow"/>
                <w:sz w:val="22"/>
                <w:szCs w:val="22"/>
              </w:rPr>
              <w:tab/>
            </w:r>
            <w:r w:rsidR="00D44680" w:rsidRPr="0006495A">
              <w:rPr>
                <w:rFonts w:ascii="Arial Narrow" w:hAnsi="Arial Narrow"/>
                <w:sz w:val="22"/>
                <w:szCs w:val="22"/>
              </w:rPr>
              <w:t>Če v zvezi s to pogodbo kdo v imenu ali na račun druge pogodbene stranke predstavnikom</w:t>
            </w:r>
            <w:r w:rsidR="00C32AC1" w:rsidRPr="0006495A">
              <w:rPr>
                <w:rFonts w:ascii="Arial Narrow" w:hAnsi="Arial Narrow"/>
                <w:sz w:val="22"/>
                <w:szCs w:val="22"/>
              </w:rPr>
              <w:t xml:space="preserve"> </w:t>
            </w:r>
            <w:r w:rsidR="00D44680" w:rsidRPr="0006495A">
              <w:rPr>
                <w:rFonts w:ascii="Arial Narrow" w:hAnsi="Arial Narrow"/>
                <w:sz w:val="22"/>
                <w:szCs w:val="22"/>
              </w:rPr>
              <w:t>naročnika obljubi, ponudi ali da kakšno nedovoljeno korist za:</w:t>
            </w:r>
          </w:p>
          <w:p w14:paraId="1685E67A" w14:textId="77777777" w:rsidR="009A3BCB" w:rsidRPr="0006495A" w:rsidRDefault="00D44680" w:rsidP="003772E6">
            <w:pPr>
              <w:numPr>
                <w:ilvl w:val="0"/>
                <w:numId w:val="27"/>
              </w:numPr>
              <w:tabs>
                <w:tab w:val="num" w:pos="1068"/>
              </w:tabs>
              <w:ind w:left="1068"/>
              <w:jc w:val="both"/>
              <w:rPr>
                <w:rFonts w:ascii="Arial Narrow" w:hAnsi="Arial Narrow"/>
                <w:b/>
                <w:i/>
                <w:sz w:val="22"/>
                <w:szCs w:val="22"/>
              </w:rPr>
            </w:pPr>
            <w:r w:rsidRPr="0006495A">
              <w:rPr>
                <w:rFonts w:ascii="Arial Narrow" w:hAnsi="Arial Narrow"/>
                <w:sz w:val="22"/>
                <w:szCs w:val="22"/>
              </w:rPr>
              <w:t xml:space="preserve">pridobitev posla ali </w:t>
            </w:r>
          </w:p>
          <w:p w14:paraId="29E790B1" w14:textId="77777777" w:rsidR="009A3BCB" w:rsidRPr="0006495A" w:rsidRDefault="00D44680" w:rsidP="003772E6">
            <w:pPr>
              <w:numPr>
                <w:ilvl w:val="0"/>
                <w:numId w:val="27"/>
              </w:numPr>
              <w:tabs>
                <w:tab w:val="num" w:pos="1068"/>
              </w:tabs>
              <w:ind w:left="1068"/>
              <w:jc w:val="both"/>
              <w:rPr>
                <w:rFonts w:ascii="Arial Narrow" w:hAnsi="Arial Narrow"/>
                <w:b/>
                <w:i/>
                <w:sz w:val="22"/>
                <w:szCs w:val="22"/>
              </w:rPr>
            </w:pPr>
            <w:r w:rsidRPr="0006495A">
              <w:rPr>
                <w:rFonts w:ascii="Arial Narrow" w:hAnsi="Arial Narrow"/>
                <w:sz w:val="22"/>
                <w:szCs w:val="22"/>
              </w:rPr>
              <w:t>za sklenit</w:t>
            </w:r>
            <w:r w:rsidR="009A3BCB" w:rsidRPr="0006495A">
              <w:rPr>
                <w:rFonts w:ascii="Arial Narrow" w:hAnsi="Arial Narrow"/>
                <w:sz w:val="22"/>
                <w:szCs w:val="22"/>
              </w:rPr>
              <w:t>ev posla pod ugodnejšimi pogoji</w:t>
            </w:r>
            <w:r w:rsidRPr="0006495A">
              <w:rPr>
                <w:rFonts w:ascii="Arial Narrow" w:hAnsi="Arial Narrow"/>
                <w:sz w:val="22"/>
                <w:szCs w:val="22"/>
              </w:rPr>
              <w:t xml:space="preserve"> ali</w:t>
            </w:r>
          </w:p>
          <w:p w14:paraId="33A69CE2" w14:textId="77777777" w:rsidR="009A3BCB" w:rsidRPr="0006495A" w:rsidRDefault="00D44680" w:rsidP="003772E6">
            <w:pPr>
              <w:numPr>
                <w:ilvl w:val="0"/>
                <w:numId w:val="27"/>
              </w:numPr>
              <w:tabs>
                <w:tab w:val="num" w:pos="1068"/>
              </w:tabs>
              <w:ind w:left="1068"/>
              <w:jc w:val="both"/>
              <w:rPr>
                <w:rFonts w:ascii="Arial Narrow" w:hAnsi="Arial Narrow"/>
                <w:b/>
                <w:i/>
                <w:sz w:val="22"/>
                <w:szCs w:val="22"/>
              </w:rPr>
            </w:pPr>
            <w:r w:rsidRPr="0006495A">
              <w:rPr>
                <w:rFonts w:ascii="Arial Narrow" w:hAnsi="Arial Narrow"/>
                <w:sz w:val="22"/>
                <w:szCs w:val="22"/>
              </w:rPr>
              <w:t>za opustitev d</w:t>
            </w:r>
            <w:r w:rsidR="009A3BCB" w:rsidRPr="0006495A">
              <w:rPr>
                <w:rFonts w:ascii="Arial Narrow" w:hAnsi="Arial Narrow"/>
                <w:sz w:val="22"/>
                <w:szCs w:val="22"/>
              </w:rPr>
              <w:t xml:space="preserve">olžnega nadzora nad izvajanjem </w:t>
            </w:r>
            <w:r w:rsidRPr="0006495A">
              <w:rPr>
                <w:rFonts w:ascii="Arial Narrow" w:hAnsi="Arial Narrow"/>
                <w:sz w:val="22"/>
                <w:szCs w:val="22"/>
              </w:rPr>
              <w:t xml:space="preserve">pogodbenih obveznosti ali </w:t>
            </w:r>
          </w:p>
          <w:p w14:paraId="19DD67FD" w14:textId="77777777" w:rsidR="00D44680" w:rsidRPr="00B00B58" w:rsidRDefault="00D44680" w:rsidP="003772E6">
            <w:pPr>
              <w:numPr>
                <w:ilvl w:val="0"/>
                <w:numId w:val="27"/>
              </w:numPr>
              <w:tabs>
                <w:tab w:val="num" w:pos="1068"/>
              </w:tabs>
              <w:ind w:left="1068"/>
              <w:jc w:val="both"/>
              <w:rPr>
                <w:rFonts w:ascii="Arial Narrow" w:hAnsi="Arial Narrow"/>
                <w:b/>
                <w:i/>
                <w:sz w:val="22"/>
                <w:szCs w:val="22"/>
              </w:rPr>
            </w:pPr>
            <w:r w:rsidRPr="0006495A">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w:t>
            </w:r>
            <w:r w:rsidR="00C32AC1" w:rsidRPr="0006495A">
              <w:rPr>
                <w:rFonts w:ascii="Arial Narrow" w:hAnsi="Arial Narrow"/>
                <w:sz w:val="22"/>
                <w:szCs w:val="22"/>
              </w:rPr>
              <w:t xml:space="preserve"> </w:t>
            </w:r>
            <w:r w:rsidRPr="0006495A">
              <w:rPr>
                <w:rFonts w:ascii="Arial Narrow" w:hAnsi="Arial Narrow"/>
                <w:sz w:val="22"/>
                <w:szCs w:val="22"/>
              </w:rPr>
              <w:t>je ta pogodba nična.</w:t>
            </w:r>
          </w:p>
          <w:p w14:paraId="6737FEBF" w14:textId="77777777" w:rsidR="00B00B58" w:rsidRDefault="00B00B58" w:rsidP="0093457B">
            <w:pPr>
              <w:tabs>
                <w:tab w:val="num" w:pos="1068"/>
              </w:tabs>
              <w:jc w:val="both"/>
              <w:rPr>
                <w:rFonts w:ascii="Arial Narrow" w:hAnsi="Arial Narrow"/>
                <w:sz w:val="22"/>
                <w:szCs w:val="22"/>
              </w:rPr>
            </w:pPr>
          </w:p>
          <w:p w14:paraId="1432A0D8" w14:textId="70E5D06E" w:rsidR="00B00B58" w:rsidRPr="00B00B58" w:rsidRDefault="00B00B58" w:rsidP="0093457B">
            <w:pPr>
              <w:ind w:left="493" w:hanging="493"/>
              <w:rPr>
                <w:rFonts w:ascii="Arial Narrow" w:hAnsi="Arial Narrow"/>
                <w:sz w:val="22"/>
                <w:szCs w:val="22"/>
              </w:rPr>
            </w:pPr>
            <w:r>
              <w:rPr>
                <w:rFonts w:ascii="Arial Narrow" w:hAnsi="Arial Narrow"/>
                <w:sz w:val="22"/>
                <w:szCs w:val="22"/>
              </w:rPr>
              <w:t xml:space="preserve">9.3.    </w:t>
            </w:r>
            <w:r w:rsidRPr="00B00B58">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7551493F" w14:textId="77777777" w:rsidR="00B00B58" w:rsidRPr="00B00B58" w:rsidRDefault="00B00B58" w:rsidP="0093457B">
            <w:pPr>
              <w:ind w:left="918" w:hanging="425"/>
              <w:rPr>
                <w:rFonts w:ascii="Arial Narrow" w:hAnsi="Arial Narrow"/>
                <w:sz w:val="22"/>
                <w:szCs w:val="22"/>
              </w:rPr>
            </w:pPr>
            <w:r w:rsidRPr="00B00B58">
              <w:rPr>
                <w:rFonts w:ascii="Arial Narrow" w:hAnsi="Arial Narrow"/>
                <w:sz w:val="22"/>
                <w:szCs w:val="22"/>
              </w:rPr>
              <w:t xml:space="preserve">- plačilom za delo, </w:t>
            </w:r>
          </w:p>
          <w:p w14:paraId="4A73DA5E" w14:textId="77777777" w:rsidR="00B00B58" w:rsidRPr="00B00B58" w:rsidRDefault="00B00B58" w:rsidP="0093457B">
            <w:pPr>
              <w:ind w:firstLine="493"/>
              <w:rPr>
                <w:rFonts w:ascii="Arial Narrow" w:hAnsi="Arial Narrow"/>
                <w:sz w:val="22"/>
                <w:szCs w:val="22"/>
              </w:rPr>
            </w:pPr>
            <w:r w:rsidRPr="00B00B58">
              <w:rPr>
                <w:rFonts w:ascii="Arial Narrow" w:hAnsi="Arial Narrow"/>
                <w:sz w:val="22"/>
                <w:szCs w:val="22"/>
              </w:rPr>
              <w:lastRenderedPageBreak/>
              <w:t xml:space="preserve">- delovnim časom, </w:t>
            </w:r>
          </w:p>
          <w:p w14:paraId="598D11F4" w14:textId="77777777" w:rsidR="00B00B58" w:rsidRPr="00B00B58" w:rsidRDefault="00B00B58" w:rsidP="0093457B">
            <w:pPr>
              <w:ind w:firstLine="493"/>
              <w:rPr>
                <w:rFonts w:ascii="Arial Narrow" w:hAnsi="Arial Narrow"/>
                <w:sz w:val="22"/>
                <w:szCs w:val="22"/>
              </w:rPr>
            </w:pPr>
            <w:r w:rsidRPr="00B00B58">
              <w:rPr>
                <w:rFonts w:ascii="Arial Narrow" w:hAnsi="Arial Narrow"/>
                <w:sz w:val="22"/>
                <w:szCs w:val="22"/>
              </w:rPr>
              <w:t xml:space="preserve">- počitki, </w:t>
            </w:r>
          </w:p>
          <w:p w14:paraId="13F69443" w14:textId="77777777" w:rsidR="00B00B58" w:rsidRPr="00B00B58" w:rsidRDefault="00B00B58" w:rsidP="0093457B">
            <w:pPr>
              <w:ind w:left="635" w:hanging="142"/>
              <w:rPr>
                <w:rFonts w:ascii="Arial Narrow" w:hAnsi="Arial Narrow"/>
                <w:sz w:val="22"/>
                <w:szCs w:val="22"/>
              </w:rPr>
            </w:pPr>
            <w:r w:rsidRPr="00B00B58">
              <w:rPr>
                <w:rFonts w:ascii="Arial Narrow" w:hAnsi="Arial Narrow"/>
                <w:sz w:val="22"/>
                <w:szCs w:val="22"/>
              </w:rPr>
              <w:t xml:space="preserve">- opravljanjem dela na podlagi pogodb civilnega prava kljub obstoju elementov delovnega razmerja ali </w:t>
            </w:r>
          </w:p>
          <w:p w14:paraId="75A280EA" w14:textId="77777777" w:rsidR="00B00B58" w:rsidRPr="00B00B58" w:rsidRDefault="00B00B58" w:rsidP="0093457B">
            <w:pPr>
              <w:ind w:firstLine="493"/>
              <w:rPr>
                <w:rFonts w:ascii="Arial Narrow" w:hAnsi="Arial Narrow"/>
                <w:sz w:val="22"/>
                <w:szCs w:val="22"/>
              </w:rPr>
            </w:pPr>
            <w:r w:rsidRPr="00B00B58">
              <w:rPr>
                <w:rFonts w:ascii="Arial Narrow" w:hAnsi="Arial Narrow"/>
                <w:sz w:val="22"/>
                <w:szCs w:val="22"/>
              </w:rPr>
              <w:t xml:space="preserve">- v zvezi z zaposlovanjem na črno </w:t>
            </w:r>
          </w:p>
          <w:p w14:paraId="4DA2818B" w14:textId="794866C8" w:rsidR="00B00B58" w:rsidRPr="00B00B58" w:rsidRDefault="00B00B58" w:rsidP="0093457B">
            <w:pPr>
              <w:tabs>
                <w:tab w:val="left" w:pos="493"/>
                <w:tab w:val="num" w:pos="1068"/>
              </w:tabs>
              <w:ind w:left="493"/>
              <w:jc w:val="both"/>
              <w:rPr>
                <w:rFonts w:ascii="Arial Narrow" w:hAnsi="Arial Narrow"/>
                <w:sz w:val="22"/>
                <w:szCs w:val="22"/>
              </w:rPr>
            </w:pPr>
            <w:r w:rsidRPr="00B00B58">
              <w:rPr>
                <w:rFonts w:ascii="Arial Narrow" w:hAnsi="Arial Narrow"/>
                <w:sz w:val="22"/>
                <w:szCs w:val="22"/>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01A4832" w14:textId="468CB84F" w:rsidR="00D44680" w:rsidRPr="0006495A" w:rsidRDefault="00D44680" w:rsidP="00335C05">
            <w:pPr>
              <w:tabs>
                <w:tab w:val="left" w:pos="993"/>
                <w:tab w:val="left" w:pos="1560"/>
              </w:tabs>
              <w:jc w:val="both"/>
              <w:rPr>
                <w:rFonts w:ascii="Arial Narrow" w:hAnsi="Arial Narrow"/>
                <w:sz w:val="22"/>
                <w:szCs w:val="22"/>
              </w:rPr>
            </w:pPr>
          </w:p>
          <w:p w14:paraId="2B506242" w14:textId="77777777" w:rsidR="00D44680" w:rsidRPr="0006495A" w:rsidRDefault="00D44680" w:rsidP="0093457B">
            <w:pPr>
              <w:ind w:left="708" w:hanging="708"/>
              <w:jc w:val="both"/>
              <w:rPr>
                <w:rFonts w:ascii="Arial Narrow" w:hAnsi="Arial Narrow"/>
                <w:sz w:val="22"/>
                <w:szCs w:val="22"/>
              </w:rPr>
            </w:pPr>
          </w:p>
          <w:p w14:paraId="45D64B61" w14:textId="2DE1440E" w:rsidR="00D44680" w:rsidRPr="0006495A" w:rsidRDefault="00335C05" w:rsidP="0093457B">
            <w:pPr>
              <w:ind w:left="600" w:hanging="600"/>
              <w:jc w:val="both"/>
              <w:rPr>
                <w:rFonts w:ascii="Arial Narrow" w:hAnsi="Arial Narrow"/>
                <w:sz w:val="22"/>
                <w:szCs w:val="22"/>
              </w:rPr>
            </w:pPr>
            <w:r>
              <w:rPr>
                <w:rFonts w:ascii="Arial Narrow" w:hAnsi="Arial Narrow"/>
                <w:sz w:val="22"/>
                <w:szCs w:val="22"/>
              </w:rPr>
              <w:t>9.4</w:t>
            </w:r>
            <w:r w:rsidR="00E64B27" w:rsidRPr="0006495A">
              <w:rPr>
                <w:rFonts w:ascii="Arial Narrow" w:hAnsi="Arial Narrow"/>
                <w:sz w:val="22"/>
                <w:szCs w:val="22"/>
              </w:rPr>
              <w:t xml:space="preserve">. </w:t>
            </w:r>
            <w:r w:rsidR="00E64B27" w:rsidRPr="0006495A">
              <w:rPr>
                <w:rFonts w:ascii="Arial Narrow" w:hAnsi="Arial Narrow"/>
                <w:sz w:val="22"/>
                <w:szCs w:val="22"/>
              </w:rPr>
              <w:tab/>
            </w:r>
            <w:r w:rsidR="00D44680" w:rsidRPr="0006495A">
              <w:rPr>
                <w:rFonts w:ascii="Arial Narrow" w:hAnsi="Arial Narrow"/>
                <w:sz w:val="22"/>
                <w:szCs w:val="22"/>
              </w:rPr>
              <w:t>Pogodba solidarno zavezuje vsakokratne pravne naslednike tudi v primeru organizacijskih oziroma statusno – lastninskih sprememb.</w:t>
            </w:r>
          </w:p>
          <w:p w14:paraId="49169411" w14:textId="77777777" w:rsidR="008F18A4" w:rsidRPr="0006495A" w:rsidRDefault="008F18A4" w:rsidP="0093457B">
            <w:pPr>
              <w:jc w:val="both"/>
              <w:rPr>
                <w:rFonts w:ascii="Arial Narrow" w:hAnsi="Arial Narrow"/>
                <w:sz w:val="22"/>
                <w:szCs w:val="22"/>
              </w:rPr>
            </w:pPr>
          </w:p>
          <w:p w14:paraId="023B2320" w14:textId="217C490D" w:rsidR="00D44680" w:rsidRPr="0006495A" w:rsidRDefault="00335C05" w:rsidP="0093457B">
            <w:pPr>
              <w:jc w:val="both"/>
              <w:rPr>
                <w:rFonts w:ascii="Arial Narrow" w:hAnsi="Arial Narrow"/>
                <w:sz w:val="22"/>
                <w:szCs w:val="22"/>
              </w:rPr>
            </w:pPr>
            <w:r>
              <w:rPr>
                <w:rFonts w:ascii="Arial Narrow" w:hAnsi="Arial Narrow"/>
                <w:sz w:val="22"/>
                <w:szCs w:val="22"/>
              </w:rPr>
              <w:t xml:space="preserve">9.5. </w:t>
            </w:r>
            <w:r>
              <w:rPr>
                <w:rFonts w:ascii="Arial Narrow" w:hAnsi="Arial Narrow"/>
                <w:sz w:val="22"/>
                <w:szCs w:val="22"/>
              </w:rPr>
              <w:tab/>
            </w:r>
            <w:r w:rsidR="00D44680" w:rsidRPr="0006495A">
              <w:rPr>
                <w:rFonts w:ascii="Arial Narrow" w:hAnsi="Arial Narrow"/>
                <w:sz w:val="22"/>
                <w:szCs w:val="22"/>
              </w:rPr>
              <w:t>Pogodba je sestavljena v treh enakih izvodih od katerih prejmejo</w:t>
            </w:r>
          </w:p>
          <w:p w14:paraId="31BF3906" w14:textId="77777777" w:rsidR="00D44680" w:rsidRPr="0006495A" w:rsidRDefault="00D44680" w:rsidP="003772E6">
            <w:pPr>
              <w:numPr>
                <w:ilvl w:val="0"/>
                <w:numId w:val="27"/>
              </w:numPr>
              <w:tabs>
                <w:tab w:val="num" w:pos="1068"/>
              </w:tabs>
              <w:ind w:left="1068"/>
              <w:jc w:val="both"/>
              <w:rPr>
                <w:rFonts w:ascii="Arial Narrow" w:hAnsi="Arial Narrow"/>
                <w:b/>
                <w:i/>
                <w:sz w:val="22"/>
                <w:szCs w:val="22"/>
              </w:rPr>
            </w:pPr>
            <w:r w:rsidRPr="0006495A">
              <w:rPr>
                <w:rFonts w:ascii="Arial Narrow" w:hAnsi="Arial Narrow"/>
                <w:sz w:val="22"/>
                <w:szCs w:val="22"/>
              </w:rPr>
              <w:t>naročnik dva (2) izvoda</w:t>
            </w:r>
          </w:p>
          <w:p w14:paraId="0FFB7014" w14:textId="77777777" w:rsidR="00C36C44" w:rsidRPr="0006495A" w:rsidRDefault="00D44680" w:rsidP="003772E6">
            <w:pPr>
              <w:numPr>
                <w:ilvl w:val="0"/>
                <w:numId w:val="28"/>
              </w:numPr>
              <w:tabs>
                <w:tab w:val="num" w:pos="1068"/>
              </w:tabs>
              <w:ind w:left="1068"/>
              <w:jc w:val="both"/>
              <w:rPr>
                <w:rFonts w:ascii="Arial Narrow" w:hAnsi="Arial Narrow"/>
                <w:b/>
                <w:i/>
                <w:sz w:val="22"/>
                <w:szCs w:val="22"/>
              </w:rPr>
            </w:pPr>
            <w:r w:rsidRPr="0006495A">
              <w:rPr>
                <w:rFonts w:ascii="Arial Narrow" w:hAnsi="Arial Narrow"/>
                <w:sz w:val="22"/>
                <w:szCs w:val="22"/>
              </w:rPr>
              <w:t>dobavitelj en (1) iz</w:t>
            </w:r>
            <w:r w:rsidR="005D07EB" w:rsidRPr="0006495A">
              <w:rPr>
                <w:rFonts w:ascii="Arial Narrow" w:hAnsi="Arial Narrow"/>
                <w:sz w:val="22"/>
                <w:szCs w:val="22"/>
              </w:rPr>
              <w:t>vod</w:t>
            </w:r>
          </w:p>
          <w:p w14:paraId="3C077207" w14:textId="77777777" w:rsidR="000818F5" w:rsidRPr="0006495A" w:rsidRDefault="000818F5" w:rsidP="0093457B">
            <w:pPr>
              <w:tabs>
                <w:tab w:val="left" w:pos="4536"/>
              </w:tabs>
              <w:rPr>
                <w:rFonts w:ascii="Arial Narrow" w:hAnsi="Arial Narrow"/>
                <w:sz w:val="22"/>
                <w:szCs w:val="22"/>
              </w:rPr>
            </w:pPr>
          </w:p>
          <w:p w14:paraId="04AE4A51" w14:textId="77777777" w:rsidR="00580C3E" w:rsidRPr="0006495A" w:rsidRDefault="00F32847" w:rsidP="0093457B">
            <w:pPr>
              <w:tabs>
                <w:tab w:val="left" w:pos="4536"/>
              </w:tabs>
              <w:rPr>
                <w:rFonts w:ascii="Arial Narrow" w:hAnsi="Arial Narrow"/>
                <w:sz w:val="22"/>
                <w:szCs w:val="22"/>
              </w:rPr>
            </w:pPr>
            <w:r w:rsidRPr="0006495A">
              <w:rPr>
                <w:rFonts w:ascii="Arial Narrow" w:hAnsi="Arial Narrow"/>
                <w:sz w:val="22"/>
                <w:szCs w:val="22"/>
              </w:rPr>
              <w:t>Datum:                                                               D</w:t>
            </w:r>
            <w:r w:rsidR="00580C3E" w:rsidRPr="0006495A">
              <w:rPr>
                <w:rFonts w:ascii="Arial Narrow" w:hAnsi="Arial Narrow"/>
                <w:sz w:val="22"/>
                <w:szCs w:val="22"/>
              </w:rPr>
              <w:t>atum:</w:t>
            </w:r>
          </w:p>
          <w:p w14:paraId="2D65BBC0" w14:textId="77777777" w:rsidR="00E36C5E" w:rsidRPr="0006495A" w:rsidRDefault="00E36C5E" w:rsidP="0093457B">
            <w:pPr>
              <w:tabs>
                <w:tab w:val="left" w:pos="4536"/>
              </w:tabs>
              <w:rPr>
                <w:rFonts w:ascii="Arial Narrow" w:hAnsi="Arial Narrow"/>
                <w:sz w:val="22"/>
                <w:szCs w:val="22"/>
              </w:rPr>
            </w:pPr>
          </w:p>
          <w:p w14:paraId="32E082AD" w14:textId="77777777" w:rsidR="00C36C44" w:rsidRPr="0006495A" w:rsidRDefault="00F32847" w:rsidP="0093457B">
            <w:pPr>
              <w:tabs>
                <w:tab w:val="left" w:pos="4536"/>
              </w:tabs>
              <w:rPr>
                <w:rFonts w:ascii="Arial Narrow" w:hAnsi="Arial Narrow"/>
                <w:sz w:val="22"/>
                <w:szCs w:val="22"/>
              </w:rPr>
            </w:pPr>
            <w:r w:rsidRPr="0006495A">
              <w:rPr>
                <w:rFonts w:ascii="Arial Narrow" w:hAnsi="Arial Narrow"/>
                <w:sz w:val="22"/>
                <w:szCs w:val="22"/>
              </w:rPr>
              <w:t xml:space="preserve">Št. pogodbe:                                                      </w:t>
            </w:r>
            <w:r w:rsidR="008F18A4" w:rsidRPr="0006495A">
              <w:rPr>
                <w:rFonts w:ascii="Arial Narrow" w:hAnsi="Arial Narrow"/>
                <w:sz w:val="22"/>
                <w:szCs w:val="22"/>
              </w:rPr>
              <w:t>Št. pogodbe</w:t>
            </w:r>
          </w:p>
          <w:p w14:paraId="6A01FD16" w14:textId="77777777" w:rsidR="00CD1D90" w:rsidRPr="0006495A" w:rsidRDefault="00CD1D90" w:rsidP="0093457B">
            <w:pPr>
              <w:tabs>
                <w:tab w:val="left" w:pos="4536"/>
              </w:tabs>
              <w:rPr>
                <w:rFonts w:ascii="Arial Narrow" w:hAnsi="Arial Narrow"/>
                <w:b/>
                <w:sz w:val="22"/>
                <w:szCs w:val="22"/>
              </w:rPr>
            </w:pPr>
          </w:p>
          <w:p w14:paraId="695737D1" w14:textId="77777777" w:rsidR="00CD1D90" w:rsidRPr="0006495A" w:rsidRDefault="00CD1D90" w:rsidP="0093457B">
            <w:pPr>
              <w:tabs>
                <w:tab w:val="left" w:pos="4536"/>
              </w:tabs>
              <w:rPr>
                <w:rFonts w:ascii="Arial Narrow" w:hAnsi="Arial Narrow"/>
                <w:b/>
                <w:sz w:val="22"/>
                <w:szCs w:val="22"/>
              </w:rPr>
            </w:pPr>
            <w:r w:rsidRPr="0006495A">
              <w:rPr>
                <w:rFonts w:ascii="Arial Narrow" w:hAnsi="Arial Narrow"/>
                <w:b/>
                <w:sz w:val="22"/>
                <w:szCs w:val="22"/>
              </w:rPr>
              <w:t xml:space="preserve">                                     </w:t>
            </w:r>
            <w:r w:rsidR="00580C3E" w:rsidRPr="0006495A">
              <w:rPr>
                <w:rFonts w:ascii="Arial Narrow" w:hAnsi="Arial Narrow"/>
                <w:b/>
                <w:sz w:val="22"/>
                <w:szCs w:val="22"/>
              </w:rPr>
              <w:t>DATUMI, PODPISI,ŽIGI</w:t>
            </w:r>
          </w:p>
          <w:p w14:paraId="52052C4F" w14:textId="77777777" w:rsidR="00CD1D90" w:rsidRPr="0006495A" w:rsidRDefault="00CD1D90" w:rsidP="0093457B">
            <w:pPr>
              <w:tabs>
                <w:tab w:val="left" w:pos="4536"/>
              </w:tabs>
              <w:rPr>
                <w:rFonts w:ascii="Arial Narrow" w:hAnsi="Arial Narrow"/>
                <w:b/>
                <w:sz w:val="22"/>
                <w:szCs w:val="22"/>
              </w:rPr>
            </w:pPr>
          </w:p>
          <w:p w14:paraId="2B81B54E" w14:textId="77777777" w:rsidR="00580C3E" w:rsidRPr="0006495A" w:rsidRDefault="00F32847" w:rsidP="0093457B">
            <w:pPr>
              <w:tabs>
                <w:tab w:val="left" w:pos="4536"/>
              </w:tabs>
              <w:rPr>
                <w:rFonts w:ascii="Arial Narrow" w:hAnsi="Arial Narrow"/>
                <w:sz w:val="22"/>
                <w:szCs w:val="22"/>
              </w:rPr>
            </w:pPr>
            <w:r w:rsidRPr="0006495A">
              <w:rPr>
                <w:rFonts w:ascii="Arial Narrow" w:hAnsi="Arial Narrow"/>
                <w:b/>
                <w:sz w:val="22"/>
                <w:szCs w:val="22"/>
              </w:rPr>
              <w:t xml:space="preserve">DOBAVITELJ                                            </w:t>
            </w:r>
            <w:r w:rsidR="00580C3E" w:rsidRPr="0006495A">
              <w:rPr>
                <w:rFonts w:ascii="Arial Narrow" w:hAnsi="Arial Narrow"/>
                <w:b/>
                <w:sz w:val="22"/>
                <w:szCs w:val="22"/>
              </w:rPr>
              <w:t>NAROČNIK</w:t>
            </w:r>
            <w:r w:rsidR="00580C3E" w:rsidRPr="0006495A">
              <w:rPr>
                <w:rFonts w:ascii="Arial Narrow" w:hAnsi="Arial Narrow"/>
                <w:sz w:val="22"/>
                <w:szCs w:val="22"/>
              </w:rPr>
              <w:tab/>
            </w:r>
          </w:p>
          <w:p w14:paraId="2A154CAD" w14:textId="77777777" w:rsidR="00580C3E" w:rsidRPr="0006495A" w:rsidRDefault="00CD1D90" w:rsidP="0093457B">
            <w:pPr>
              <w:tabs>
                <w:tab w:val="left" w:pos="4536"/>
              </w:tabs>
              <w:rPr>
                <w:rFonts w:ascii="Arial Narrow" w:hAnsi="Arial Narrow"/>
                <w:b/>
                <w:sz w:val="22"/>
                <w:szCs w:val="22"/>
              </w:rPr>
            </w:pPr>
            <w:r w:rsidRPr="0006495A">
              <w:rPr>
                <w:rFonts w:ascii="Arial Narrow" w:hAnsi="Arial Narrow"/>
                <w:b/>
                <w:bCs/>
                <w:sz w:val="22"/>
                <w:szCs w:val="22"/>
              </w:rPr>
              <w:t xml:space="preserve">                                                                   </w:t>
            </w:r>
            <w:r w:rsidR="00580C3E" w:rsidRPr="0006495A">
              <w:rPr>
                <w:rFonts w:ascii="Arial Narrow" w:hAnsi="Arial Narrow"/>
                <w:b/>
                <w:bCs/>
                <w:sz w:val="22"/>
                <w:szCs w:val="22"/>
              </w:rPr>
              <w:t xml:space="preserve">UNIVERZITETNI </w:t>
            </w:r>
            <w:r w:rsidR="00580C3E" w:rsidRPr="0006495A">
              <w:rPr>
                <w:rFonts w:ascii="Arial Narrow" w:hAnsi="Arial Narrow"/>
                <w:b/>
                <w:sz w:val="22"/>
                <w:szCs w:val="22"/>
              </w:rPr>
              <w:t>KLINIČNI CENTER LJUBLJANA</w:t>
            </w:r>
          </w:p>
          <w:p w14:paraId="0E2B4C70" w14:textId="77777777" w:rsidR="00F32847" w:rsidRPr="0006495A" w:rsidRDefault="00CD1D90" w:rsidP="0093457B">
            <w:pPr>
              <w:tabs>
                <w:tab w:val="left" w:pos="4536"/>
              </w:tabs>
              <w:rPr>
                <w:rFonts w:ascii="Arial Narrow" w:hAnsi="Arial Narrow"/>
                <w:sz w:val="22"/>
                <w:szCs w:val="22"/>
              </w:rPr>
            </w:pPr>
            <w:r w:rsidRPr="0006495A">
              <w:rPr>
                <w:rFonts w:ascii="Arial Narrow" w:hAnsi="Arial Narrow"/>
                <w:sz w:val="22"/>
                <w:szCs w:val="22"/>
              </w:rPr>
              <w:t xml:space="preserve">                                                                   </w:t>
            </w:r>
            <w:r w:rsidR="00F32847" w:rsidRPr="0006495A">
              <w:rPr>
                <w:rFonts w:ascii="Arial Narrow" w:hAnsi="Arial Narrow"/>
                <w:sz w:val="22"/>
                <w:szCs w:val="22"/>
              </w:rPr>
              <w:t>g</w:t>
            </w:r>
            <w:r w:rsidR="00113F80" w:rsidRPr="0006495A">
              <w:rPr>
                <w:rFonts w:ascii="Arial Narrow" w:hAnsi="Arial Narrow"/>
                <w:sz w:val="22"/>
                <w:szCs w:val="22"/>
              </w:rPr>
              <w:t>eneraln</w:t>
            </w:r>
            <w:r w:rsidR="0069547C" w:rsidRPr="0006495A">
              <w:rPr>
                <w:rFonts w:ascii="Arial Narrow" w:hAnsi="Arial Narrow"/>
                <w:sz w:val="22"/>
                <w:szCs w:val="22"/>
              </w:rPr>
              <w:t>i</w:t>
            </w:r>
            <w:r w:rsidR="00113F80" w:rsidRPr="0006495A">
              <w:rPr>
                <w:rFonts w:ascii="Arial Narrow" w:hAnsi="Arial Narrow"/>
                <w:sz w:val="22"/>
                <w:szCs w:val="22"/>
              </w:rPr>
              <w:t xml:space="preserve"> direktor</w:t>
            </w:r>
          </w:p>
          <w:p w14:paraId="2E201205" w14:textId="5CBB40BC" w:rsidR="00D44680" w:rsidRPr="0069547C" w:rsidRDefault="00CD1D90" w:rsidP="0093457B">
            <w:pPr>
              <w:tabs>
                <w:tab w:val="left" w:pos="4536"/>
              </w:tabs>
              <w:rPr>
                <w:rFonts w:ascii="Arial Narrow" w:hAnsi="Arial Narrow"/>
                <w:sz w:val="22"/>
                <w:szCs w:val="22"/>
              </w:rPr>
            </w:pPr>
            <w:r w:rsidRPr="0006495A">
              <w:rPr>
                <w:rFonts w:ascii="Arial Narrow" w:hAnsi="Arial Narrow"/>
                <w:sz w:val="22"/>
                <w:szCs w:val="22"/>
              </w:rPr>
              <w:t xml:space="preserve">                                                                  </w:t>
            </w:r>
            <w:r w:rsidR="00E63C60" w:rsidRPr="0006495A">
              <w:rPr>
                <w:rFonts w:ascii="Arial Narrow" w:hAnsi="Arial Narrow"/>
                <w:sz w:val="22"/>
                <w:szCs w:val="22"/>
              </w:rPr>
              <w:t xml:space="preserve"> </w:t>
            </w:r>
            <w:r w:rsidR="00FE7CA6">
              <w:rPr>
                <w:rFonts w:ascii="Arial Narrow" w:hAnsi="Arial Narrow"/>
                <w:sz w:val="22"/>
                <w:szCs w:val="22"/>
              </w:rPr>
              <w:t>Jože Golobič, univ. dipl. prav.</w:t>
            </w:r>
          </w:p>
        </w:tc>
      </w:tr>
    </w:tbl>
    <w:p w14:paraId="624729F0" w14:textId="423A032C" w:rsidR="001D15AE" w:rsidRDefault="001D15AE"/>
    <w:p w14:paraId="46987411" w14:textId="77777777" w:rsidR="001D15AE" w:rsidRDefault="001D15AE">
      <w:r>
        <w:br w:type="page"/>
      </w:r>
    </w:p>
    <w:p w14:paraId="4A15D285" w14:textId="77777777" w:rsidR="004528A7" w:rsidRDefault="004528A7"/>
    <w:p w14:paraId="64EB02B1" w14:textId="77777777" w:rsidR="00AD3997" w:rsidRDefault="00AD3997"/>
    <w:p w14:paraId="26D33351" w14:textId="77777777" w:rsidR="00DD0575" w:rsidRPr="000652F0" w:rsidRDefault="00DD0575" w:rsidP="00DD0575">
      <w:pPr>
        <w:pBdr>
          <w:top w:val="single" w:sz="4" w:space="1" w:color="auto"/>
          <w:left w:val="single" w:sz="4" w:space="3" w:color="auto"/>
          <w:bottom w:val="single" w:sz="4" w:space="1" w:color="auto"/>
          <w:right w:val="single" w:sz="4" w:space="4" w:color="auto"/>
        </w:pBdr>
        <w:rPr>
          <w:rFonts w:ascii="Arial Narrow" w:hAnsi="Arial Narrow" w:cs="Arial"/>
          <w:b/>
          <w:caps/>
        </w:rPr>
      </w:pPr>
      <w:r w:rsidRPr="0033589B">
        <w:rPr>
          <w:rFonts w:ascii="Arial Narrow" w:hAnsi="Arial Narrow" w:cs="Arial"/>
          <w:b/>
          <w:smallCaps/>
        </w:rPr>
        <w:t>priloga</w:t>
      </w:r>
      <w:r w:rsidRPr="0033589B">
        <w:rPr>
          <w:rFonts w:ascii="Arial Narrow" w:hAnsi="Arial Narrow" w:cs="Arial"/>
          <w:b/>
        </w:rPr>
        <w:t xml:space="preserve"> 1   </w:t>
      </w:r>
      <w:r w:rsidR="000D61CF">
        <w:rPr>
          <w:rFonts w:ascii="Arial Narrow" w:hAnsi="Arial Narrow" w:cs="Arial"/>
          <w:b/>
        </w:rPr>
        <w:t xml:space="preserve">                             </w:t>
      </w:r>
      <w:r w:rsidRPr="0033589B">
        <w:rPr>
          <w:rFonts w:ascii="Arial Narrow" w:hAnsi="Arial Narrow" w:cs="Arial"/>
          <w:b/>
        </w:rPr>
        <w:t xml:space="preserve">  </w:t>
      </w:r>
      <w:r w:rsidR="000D61CF">
        <w:rPr>
          <w:rFonts w:ascii="Arial Narrow" w:hAnsi="Arial Narrow" w:cs="Arial"/>
          <w:b/>
        </w:rPr>
        <w:t xml:space="preserve">                          </w:t>
      </w:r>
      <w:r w:rsidRPr="00193839">
        <w:rPr>
          <w:rFonts w:ascii="Arial Narrow" w:hAnsi="Arial Narrow" w:cs="Arial"/>
          <w:b/>
        </w:rPr>
        <w:t xml:space="preserve">SPECIFIKACIJA </w:t>
      </w:r>
      <w:r w:rsidRPr="000652F0">
        <w:rPr>
          <w:rFonts w:ascii="Arial Narrow" w:hAnsi="Arial Narrow" w:cs="Arial"/>
          <w:b/>
        </w:rPr>
        <w:t>PONUDBE</w:t>
      </w:r>
      <w:r w:rsidR="000D61CF" w:rsidRPr="000652F0">
        <w:rPr>
          <w:rFonts w:ascii="Arial Narrow" w:hAnsi="Arial Narrow" w:cs="Arial"/>
          <w:b/>
        </w:rPr>
        <w:t xml:space="preserve"> </w:t>
      </w:r>
      <w:r w:rsidR="000D61CF" w:rsidRPr="000652F0">
        <w:rPr>
          <w:rFonts w:ascii="Arial Narrow" w:hAnsi="Arial Narrow" w:cs="Arial"/>
          <w:b/>
          <w:caps/>
        </w:rPr>
        <w:t>za posamezni sklop</w:t>
      </w:r>
    </w:p>
    <w:p w14:paraId="0F647D4D" w14:textId="77777777" w:rsidR="00DD0575" w:rsidRPr="000652F0" w:rsidRDefault="00DD0575" w:rsidP="00DD0575">
      <w:pPr>
        <w:rPr>
          <w:rFonts w:ascii="Arial Narrow" w:hAnsi="Arial Narrow" w:cs="Arial"/>
        </w:rPr>
      </w:pPr>
    </w:p>
    <w:p w14:paraId="1D27A268" w14:textId="77777777" w:rsidR="00DD0575" w:rsidRPr="00FD0CCB" w:rsidRDefault="00DD0575" w:rsidP="00DD0575">
      <w:pPr>
        <w:rPr>
          <w:rFonts w:ascii="Arial Narrow" w:hAnsi="Arial Narrow" w:cs="Arial"/>
          <w:iCs/>
        </w:rPr>
      </w:pPr>
      <w:r w:rsidRPr="000652F0">
        <w:rPr>
          <w:rFonts w:ascii="Arial Narrow" w:hAnsi="Arial Narrow" w:cs="Arial"/>
          <w:iCs/>
        </w:rPr>
        <w:t xml:space="preserve">Specifikacija </w:t>
      </w:r>
      <w:r w:rsidR="000D61CF" w:rsidRPr="000652F0">
        <w:rPr>
          <w:rFonts w:ascii="Arial Narrow" w:hAnsi="Arial Narrow" w:cs="Arial"/>
          <w:iCs/>
        </w:rPr>
        <w:t xml:space="preserve">za posamezni sklop </w:t>
      </w:r>
      <w:r w:rsidRPr="000652F0">
        <w:rPr>
          <w:rFonts w:ascii="Arial Narrow" w:hAnsi="Arial Narrow" w:cs="Arial"/>
          <w:iCs/>
        </w:rPr>
        <w:t xml:space="preserve">po ponudbi št.:  _______________ z dne, </w:t>
      </w:r>
      <w:r w:rsidRPr="000652F0">
        <w:rPr>
          <w:rFonts w:ascii="Arial Narrow" w:hAnsi="Arial Narrow" w:cs="Arial"/>
          <w:b/>
          <w:iCs/>
        </w:rPr>
        <w:t>_________________</w:t>
      </w:r>
      <w:r w:rsidRPr="000652F0">
        <w:rPr>
          <w:rFonts w:ascii="Arial Narrow" w:hAnsi="Arial Narrow" w:cs="Arial"/>
          <w:iCs/>
        </w:rPr>
        <w:t>:</w:t>
      </w:r>
    </w:p>
    <w:p w14:paraId="148E2270" w14:textId="77777777" w:rsidR="00C36C44" w:rsidRDefault="00C36C44"/>
    <w:p w14:paraId="08E56486" w14:textId="77777777" w:rsidR="00BA7871" w:rsidRPr="005B6B8D" w:rsidRDefault="00BA7871" w:rsidP="00446A0D"/>
    <w:sectPr w:rsidR="00BA7871" w:rsidRPr="005B6B8D" w:rsidSect="003E1EA7">
      <w:pgSz w:w="11906" w:h="16838" w:code="9"/>
      <w:pgMar w:top="1417" w:right="1417" w:bottom="1417" w:left="1417" w:header="851" w:footer="45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F49618" w16cid:durableId="25B9F46F"/>
  <w16cid:commentId w16cid:paraId="34B6F1F0" w16cid:durableId="25B9F56B"/>
  <w16cid:commentId w16cid:paraId="1B21A7FF" w16cid:durableId="25B9F63D"/>
  <w16cid:commentId w16cid:paraId="087E5B06" w16cid:durableId="25B9F988"/>
  <w16cid:commentId w16cid:paraId="3F135239" w16cid:durableId="25B9FA26"/>
  <w16cid:commentId w16cid:paraId="602EB945" w16cid:durableId="25B9FA8D"/>
  <w16cid:commentId w16cid:paraId="311C869B" w16cid:durableId="25BA05C2"/>
  <w16cid:commentId w16cid:paraId="5EAF3D8D" w16cid:durableId="25BA0EA3"/>
  <w16cid:commentId w16cid:paraId="4AAA9632" w16cid:durableId="25BA0F6A"/>
  <w16cid:commentId w16cid:paraId="43514141" w16cid:durableId="25BA1BFB"/>
  <w16cid:commentId w16cid:paraId="5ACE4828" w16cid:durableId="25BA1EBC"/>
  <w16cid:commentId w16cid:paraId="08C02F39" w16cid:durableId="25BA1ECB"/>
  <w16cid:commentId w16cid:paraId="181BDC5D" w16cid:durableId="25BA1F09"/>
  <w16cid:commentId w16cid:paraId="3B94273C" w16cid:durableId="25BA223A"/>
  <w16cid:commentId w16cid:paraId="609E6E9C" w16cid:durableId="25BA22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B4F1C" w14:textId="77777777" w:rsidR="00456D32" w:rsidRDefault="00456D32">
      <w:r>
        <w:separator/>
      </w:r>
    </w:p>
  </w:endnote>
  <w:endnote w:type="continuationSeparator" w:id="0">
    <w:p w14:paraId="106EF25F" w14:textId="77777777" w:rsidR="00456D32" w:rsidRDefault="0045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Narrow,Bold">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EE"/>
    <w:family w:val="auto"/>
    <w:notTrueType/>
    <w:pitch w:val="default"/>
    <w:sig w:usb0="00000005" w:usb1="00000000" w:usb2="00000000" w:usb3="00000000" w:csb0="00000002" w:csb1="00000000"/>
  </w:font>
  <w:font w:name="Times New (W1)">
    <w:altName w:val="Times New Roman"/>
    <w:charset w:val="EE"/>
    <w:family w:val="roman"/>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5BA12" w14:textId="6BFF6C3B" w:rsidR="00334DAA" w:rsidRPr="003E1EA7" w:rsidRDefault="00334DAA">
    <w:pPr>
      <w:pStyle w:val="Noga"/>
      <w:jc w:val="center"/>
    </w:pPr>
    <w:r>
      <w:fldChar w:fldCharType="begin"/>
    </w:r>
    <w:r>
      <w:instrText xml:space="preserve"> PAGE   \* MERGEFORMAT </w:instrText>
    </w:r>
    <w:r>
      <w:fldChar w:fldCharType="separate"/>
    </w:r>
    <w:r w:rsidR="00123E68">
      <w:rPr>
        <w:noProof/>
      </w:rPr>
      <w:t>16</w:t>
    </w:r>
    <w:r>
      <w:rPr>
        <w:noProof/>
      </w:rPr>
      <w:fldChar w:fldCharType="end"/>
    </w:r>
  </w:p>
  <w:p w14:paraId="76902E43" w14:textId="77777777" w:rsidR="00334DAA" w:rsidRDefault="00334DA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084E1" w14:textId="77777777" w:rsidR="00334DAA" w:rsidRPr="003B5B2F" w:rsidRDefault="00334DAA" w:rsidP="008520C3">
    <w:pPr>
      <w:jc w:val="right"/>
      <w:rPr>
        <w:rFonts w:ascii="Arial Narrow" w:hAnsi="Arial Narrow"/>
        <w:color w:val="365F91"/>
        <w:sz w:val="15"/>
        <w:szCs w:val="1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BD7C3" w14:textId="03BF0999" w:rsidR="00334DAA" w:rsidRDefault="00334DAA" w:rsidP="001D15AE">
    <w:pPr>
      <w:pStyle w:val="Noga"/>
      <w:jc w:val="center"/>
    </w:pPr>
    <w:r>
      <w:fldChar w:fldCharType="begin"/>
    </w:r>
    <w:r>
      <w:instrText xml:space="preserve"> PAGE   \* MERGEFORMAT </w:instrText>
    </w:r>
    <w:r>
      <w:fldChar w:fldCharType="separate"/>
    </w:r>
    <w:r w:rsidR="00123E68">
      <w:rPr>
        <w:noProof/>
      </w:rPr>
      <w:t>39</w:t>
    </w:r>
    <w:r>
      <w:rPr>
        <w:noProof/>
      </w:rPr>
      <w:fldChar w:fldCharType="end"/>
    </w:r>
  </w:p>
  <w:p w14:paraId="1F0D2507" w14:textId="77777777" w:rsidR="00334DAA" w:rsidRDefault="00334DAA" w:rsidP="001D15AE">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5CD71" w14:textId="67574B41" w:rsidR="00334DAA" w:rsidRPr="003E1EA7" w:rsidRDefault="00334DAA" w:rsidP="001D15AE">
    <w:pPr>
      <w:pStyle w:val="Noga"/>
      <w:jc w:val="center"/>
    </w:pPr>
    <w:r>
      <w:fldChar w:fldCharType="begin"/>
    </w:r>
    <w:r>
      <w:instrText xml:space="preserve"> PAGE   \* MERGEFORMAT </w:instrText>
    </w:r>
    <w:r>
      <w:fldChar w:fldCharType="separate"/>
    </w:r>
    <w:r w:rsidR="00123E68">
      <w:rPr>
        <w:noProof/>
      </w:rPr>
      <w:t>38</w:t>
    </w:r>
    <w:r>
      <w:rPr>
        <w:noProof/>
      </w:rPr>
      <w:fldChar w:fldCharType="end"/>
    </w:r>
  </w:p>
  <w:p w14:paraId="0A52EE15" w14:textId="77777777" w:rsidR="00334DAA" w:rsidRDefault="00334DAA" w:rsidP="000D7650">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D0556" w14:textId="77777777" w:rsidR="00456D32" w:rsidRDefault="00456D32">
      <w:r>
        <w:separator/>
      </w:r>
    </w:p>
  </w:footnote>
  <w:footnote w:type="continuationSeparator" w:id="0">
    <w:p w14:paraId="3528E79D" w14:textId="77777777" w:rsidR="00456D32" w:rsidRDefault="00456D32">
      <w:r>
        <w:continuationSeparator/>
      </w:r>
    </w:p>
  </w:footnote>
  <w:footnote w:id="1">
    <w:p w14:paraId="7A495F26" w14:textId="77777777" w:rsidR="00334DAA" w:rsidRPr="00232C0B" w:rsidRDefault="00334DAA" w:rsidP="00B12289">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w:t>
      </w:r>
      <w:proofErr w:type="spellStart"/>
      <w:r w:rsidRPr="00232C0B">
        <w:rPr>
          <w:rFonts w:ascii="Arial Narrow" w:hAnsi="Arial Narrow"/>
        </w:rPr>
        <w:t>odl</w:t>
      </w:r>
      <w:proofErr w:type="spellEnd"/>
      <w:r w:rsidRPr="00232C0B">
        <w:rPr>
          <w:rFonts w:ascii="Arial Narrow" w:hAnsi="Arial Narrow"/>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44122" w14:textId="77777777" w:rsidR="00334DAA" w:rsidRDefault="00334DAA" w:rsidP="005371E3">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8B501" w14:textId="77777777" w:rsidR="00334DAA" w:rsidRDefault="00334DAA" w:rsidP="00E91F20">
    <w:pPr>
      <w:pStyle w:val="KCprvavrstica"/>
      <w:spacing w:before="480"/>
    </w:pPr>
    <w:r>
      <w:rPr>
        <w:noProof/>
      </w:rPr>
      <mc:AlternateContent>
        <mc:Choice Requires="wps">
          <w:drawing>
            <wp:anchor distT="0" distB="360045" distL="360045" distR="720090" simplePos="0" relativeHeight="251658240" behindDoc="0" locked="0" layoutInCell="1" allowOverlap="1" wp14:anchorId="7E669F18" wp14:editId="41F25BD9">
              <wp:simplePos x="0" y="0"/>
              <wp:positionH relativeFrom="column">
                <wp:posOffset>2453005</wp:posOffset>
              </wp:positionH>
              <wp:positionV relativeFrom="paragraph">
                <wp:posOffset>-540385</wp:posOffset>
              </wp:positionV>
              <wp:extent cx="3200400" cy="121920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E35FA" w14:textId="77777777" w:rsidR="00334DAA" w:rsidRPr="00AF4AE0" w:rsidRDefault="00334DAA" w:rsidP="00E91F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669F18" id="_x0000_t202" coordsize="21600,21600" o:spt="202" path="m,l,21600r21600,l21600,xe">
              <v:stroke joinstyle="miter"/>
              <v:path gradientshapeok="t" o:connecttype="rect"/>
            </v:shapetype>
            <v:shape id="Text Box 3" o:spid="_x0000_s1026" type="#_x0000_t202" style="position:absolute;margin-left:193.15pt;margin-top:-42.55pt;width:252pt;height:96pt;z-index:251658240;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ovswIAALo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" filled="f" stroked="f">
              <v:textbox>
                <w:txbxContent>
                  <w:p w14:paraId="450E35FA" w14:textId="77777777" w:rsidR="00334DAA" w:rsidRPr="00AF4AE0" w:rsidRDefault="00334DAA" w:rsidP="00E91F20"/>
                </w:txbxContent>
              </v:textbox>
              <w10:wrap type="square"/>
            </v:shape>
          </w:pict>
        </mc:Fallback>
      </mc:AlternateContent>
    </w:r>
    <w:r>
      <w:rPr>
        <w:noProof/>
      </w:rPr>
      <w:drawing>
        <wp:anchor distT="0" distB="0" distL="114300" distR="114300" simplePos="0" relativeHeight="251659776" behindDoc="1" locked="0" layoutInCell="1" allowOverlap="1" wp14:anchorId="09BA5EB0" wp14:editId="4DCF4B05">
          <wp:simplePos x="0" y="0"/>
          <wp:positionH relativeFrom="column">
            <wp:posOffset>2661920</wp:posOffset>
          </wp:positionH>
          <wp:positionV relativeFrom="paragraph">
            <wp:posOffset>-233045</wp:posOffset>
          </wp:positionV>
          <wp:extent cx="3595370" cy="548640"/>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anchor>
      </w:drawing>
    </w:r>
  </w:p>
  <w:p w14:paraId="0FE4C63A" w14:textId="77777777" w:rsidR="00334DAA" w:rsidRPr="006A4CE7" w:rsidRDefault="00334DAA" w:rsidP="003B1CF7">
    <w:pPr>
      <w:jc w:val="cent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D6005" w14:textId="77777777" w:rsidR="00334DAA" w:rsidRPr="00DE3EFA" w:rsidRDefault="00334DAA">
    <w:pPr>
      <w:pStyle w:val="Glava"/>
      <w:rPr>
        <w:b/>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FF31" w14:textId="77777777" w:rsidR="00334DAA" w:rsidRPr="004E0E84" w:rsidRDefault="00334DAA" w:rsidP="000D7650">
    <w:pPr>
      <w:pStyle w:val="Glava"/>
      <w:jc w:val="center"/>
      <w:rPr>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90D56"/>
    <w:multiLevelType w:val="hybridMultilevel"/>
    <w:tmpl w:val="5F10462C"/>
    <w:lvl w:ilvl="0" w:tplc="65C81A50">
      <w:start w:val="1"/>
      <w:numFmt w:val="lowerLetter"/>
      <w:lvlText w:val="%1)"/>
      <w:lvlJc w:val="left"/>
      <w:pPr>
        <w:ind w:left="1823" w:hanging="360"/>
      </w:pPr>
      <w:rPr>
        <w:rFonts w:hint="default"/>
        <w:b/>
        <w:u w:val="single"/>
      </w:rPr>
    </w:lvl>
    <w:lvl w:ilvl="1" w:tplc="04240019">
      <w:start w:val="1"/>
      <w:numFmt w:val="lowerLetter"/>
      <w:lvlText w:val="%2."/>
      <w:lvlJc w:val="left"/>
      <w:pPr>
        <w:ind w:left="2543" w:hanging="360"/>
      </w:pPr>
    </w:lvl>
    <w:lvl w:ilvl="2" w:tplc="0424001B" w:tentative="1">
      <w:start w:val="1"/>
      <w:numFmt w:val="lowerRoman"/>
      <w:lvlText w:val="%3."/>
      <w:lvlJc w:val="right"/>
      <w:pPr>
        <w:ind w:left="3263" w:hanging="180"/>
      </w:pPr>
    </w:lvl>
    <w:lvl w:ilvl="3" w:tplc="0424000F" w:tentative="1">
      <w:start w:val="1"/>
      <w:numFmt w:val="decimal"/>
      <w:lvlText w:val="%4."/>
      <w:lvlJc w:val="left"/>
      <w:pPr>
        <w:ind w:left="3983" w:hanging="360"/>
      </w:pPr>
    </w:lvl>
    <w:lvl w:ilvl="4" w:tplc="04240019" w:tentative="1">
      <w:start w:val="1"/>
      <w:numFmt w:val="lowerLetter"/>
      <w:lvlText w:val="%5."/>
      <w:lvlJc w:val="left"/>
      <w:pPr>
        <w:ind w:left="4703" w:hanging="360"/>
      </w:pPr>
    </w:lvl>
    <w:lvl w:ilvl="5" w:tplc="0424001B" w:tentative="1">
      <w:start w:val="1"/>
      <w:numFmt w:val="lowerRoman"/>
      <w:lvlText w:val="%6."/>
      <w:lvlJc w:val="right"/>
      <w:pPr>
        <w:ind w:left="5423" w:hanging="180"/>
      </w:pPr>
    </w:lvl>
    <w:lvl w:ilvl="6" w:tplc="0424000F" w:tentative="1">
      <w:start w:val="1"/>
      <w:numFmt w:val="decimal"/>
      <w:lvlText w:val="%7."/>
      <w:lvlJc w:val="left"/>
      <w:pPr>
        <w:ind w:left="6143" w:hanging="360"/>
      </w:pPr>
    </w:lvl>
    <w:lvl w:ilvl="7" w:tplc="04240019" w:tentative="1">
      <w:start w:val="1"/>
      <w:numFmt w:val="lowerLetter"/>
      <w:lvlText w:val="%8."/>
      <w:lvlJc w:val="left"/>
      <w:pPr>
        <w:ind w:left="6863" w:hanging="360"/>
      </w:pPr>
    </w:lvl>
    <w:lvl w:ilvl="8" w:tplc="0424001B" w:tentative="1">
      <w:start w:val="1"/>
      <w:numFmt w:val="lowerRoman"/>
      <w:lvlText w:val="%9."/>
      <w:lvlJc w:val="right"/>
      <w:pPr>
        <w:ind w:left="7583" w:hanging="180"/>
      </w:pPr>
    </w:lvl>
  </w:abstractNum>
  <w:abstractNum w:abstractNumId="1"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2" w15:restartNumberingAfterBreak="0">
    <w:nsid w:val="1061193E"/>
    <w:multiLevelType w:val="hybridMultilevel"/>
    <w:tmpl w:val="CE180CF0"/>
    <w:lvl w:ilvl="0" w:tplc="A872B8F4">
      <w:start w:val="1"/>
      <w:numFmt w:val="lowerLetter"/>
      <w:lvlText w:val="%1)"/>
      <w:lvlJc w:val="left"/>
      <w:pPr>
        <w:ind w:left="1823" w:hanging="360"/>
      </w:pPr>
      <w:rPr>
        <w:rFonts w:hint="default"/>
        <w:b/>
        <w:u w:val="single"/>
      </w:rPr>
    </w:lvl>
    <w:lvl w:ilvl="1" w:tplc="04240019">
      <w:start w:val="1"/>
      <w:numFmt w:val="lowerLetter"/>
      <w:lvlText w:val="%2."/>
      <w:lvlJc w:val="left"/>
      <w:pPr>
        <w:ind w:left="2543" w:hanging="360"/>
      </w:pPr>
    </w:lvl>
    <w:lvl w:ilvl="2" w:tplc="0424001B" w:tentative="1">
      <w:start w:val="1"/>
      <w:numFmt w:val="lowerRoman"/>
      <w:lvlText w:val="%3."/>
      <w:lvlJc w:val="right"/>
      <w:pPr>
        <w:ind w:left="3263" w:hanging="180"/>
      </w:pPr>
    </w:lvl>
    <w:lvl w:ilvl="3" w:tplc="0424000F" w:tentative="1">
      <w:start w:val="1"/>
      <w:numFmt w:val="decimal"/>
      <w:lvlText w:val="%4."/>
      <w:lvlJc w:val="left"/>
      <w:pPr>
        <w:ind w:left="3983" w:hanging="360"/>
      </w:pPr>
    </w:lvl>
    <w:lvl w:ilvl="4" w:tplc="04240019" w:tentative="1">
      <w:start w:val="1"/>
      <w:numFmt w:val="lowerLetter"/>
      <w:lvlText w:val="%5."/>
      <w:lvlJc w:val="left"/>
      <w:pPr>
        <w:ind w:left="4703" w:hanging="360"/>
      </w:pPr>
    </w:lvl>
    <w:lvl w:ilvl="5" w:tplc="0424001B" w:tentative="1">
      <w:start w:val="1"/>
      <w:numFmt w:val="lowerRoman"/>
      <w:lvlText w:val="%6."/>
      <w:lvlJc w:val="right"/>
      <w:pPr>
        <w:ind w:left="5423" w:hanging="180"/>
      </w:pPr>
    </w:lvl>
    <w:lvl w:ilvl="6" w:tplc="0424000F" w:tentative="1">
      <w:start w:val="1"/>
      <w:numFmt w:val="decimal"/>
      <w:lvlText w:val="%7."/>
      <w:lvlJc w:val="left"/>
      <w:pPr>
        <w:ind w:left="6143" w:hanging="360"/>
      </w:pPr>
    </w:lvl>
    <w:lvl w:ilvl="7" w:tplc="04240019" w:tentative="1">
      <w:start w:val="1"/>
      <w:numFmt w:val="lowerLetter"/>
      <w:lvlText w:val="%8."/>
      <w:lvlJc w:val="left"/>
      <w:pPr>
        <w:ind w:left="6863" w:hanging="360"/>
      </w:pPr>
    </w:lvl>
    <w:lvl w:ilvl="8" w:tplc="0424001B" w:tentative="1">
      <w:start w:val="1"/>
      <w:numFmt w:val="lowerRoman"/>
      <w:lvlText w:val="%9."/>
      <w:lvlJc w:val="right"/>
      <w:pPr>
        <w:ind w:left="7583" w:hanging="180"/>
      </w:pPr>
    </w:lvl>
  </w:abstractNum>
  <w:abstractNum w:abstractNumId="3" w15:restartNumberingAfterBreak="0">
    <w:nsid w:val="117146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B918F8"/>
    <w:multiLevelType w:val="multilevel"/>
    <w:tmpl w:val="965E113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37D4E3B"/>
    <w:multiLevelType w:val="hybridMultilevel"/>
    <w:tmpl w:val="DDAEF722"/>
    <w:lvl w:ilvl="0" w:tplc="B8E4724E">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470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5D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684DE6"/>
    <w:multiLevelType w:val="hybridMultilevel"/>
    <w:tmpl w:val="EE98C668"/>
    <w:lvl w:ilvl="0" w:tplc="1CA43D20">
      <w:start w:val="1"/>
      <w:numFmt w:val="lowerLetter"/>
      <w:lvlText w:val="%1)"/>
      <w:lvlJc w:val="left"/>
      <w:pPr>
        <w:ind w:left="1823" w:hanging="360"/>
      </w:pPr>
      <w:rPr>
        <w:rFonts w:hint="default"/>
        <w:b/>
        <w:u w:val="single"/>
      </w:rPr>
    </w:lvl>
    <w:lvl w:ilvl="1" w:tplc="04240019">
      <w:start w:val="1"/>
      <w:numFmt w:val="lowerLetter"/>
      <w:lvlText w:val="%2."/>
      <w:lvlJc w:val="left"/>
      <w:pPr>
        <w:ind w:left="2543" w:hanging="360"/>
      </w:pPr>
    </w:lvl>
    <w:lvl w:ilvl="2" w:tplc="0424001B" w:tentative="1">
      <w:start w:val="1"/>
      <w:numFmt w:val="lowerRoman"/>
      <w:lvlText w:val="%3."/>
      <w:lvlJc w:val="right"/>
      <w:pPr>
        <w:ind w:left="3263" w:hanging="180"/>
      </w:pPr>
    </w:lvl>
    <w:lvl w:ilvl="3" w:tplc="0424000F" w:tentative="1">
      <w:start w:val="1"/>
      <w:numFmt w:val="decimal"/>
      <w:lvlText w:val="%4."/>
      <w:lvlJc w:val="left"/>
      <w:pPr>
        <w:ind w:left="3983" w:hanging="360"/>
      </w:pPr>
    </w:lvl>
    <w:lvl w:ilvl="4" w:tplc="04240019" w:tentative="1">
      <w:start w:val="1"/>
      <w:numFmt w:val="lowerLetter"/>
      <w:lvlText w:val="%5."/>
      <w:lvlJc w:val="left"/>
      <w:pPr>
        <w:ind w:left="4703" w:hanging="360"/>
      </w:pPr>
    </w:lvl>
    <w:lvl w:ilvl="5" w:tplc="0424001B" w:tentative="1">
      <w:start w:val="1"/>
      <w:numFmt w:val="lowerRoman"/>
      <w:lvlText w:val="%6."/>
      <w:lvlJc w:val="right"/>
      <w:pPr>
        <w:ind w:left="5423" w:hanging="180"/>
      </w:pPr>
    </w:lvl>
    <w:lvl w:ilvl="6" w:tplc="0424000F" w:tentative="1">
      <w:start w:val="1"/>
      <w:numFmt w:val="decimal"/>
      <w:lvlText w:val="%7."/>
      <w:lvlJc w:val="left"/>
      <w:pPr>
        <w:ind w:left="6143" w:hanging="360"/>
      </w:pPr>
    </w:lvl>
    <w:lvl w:ilvl="7" w:tplc="04240019" w:tentative="1">
      <w:start w:val="1"/>
      <w:numFmt w:val="lowerLetter"/>
      <w:lvlText w:val="%8."/>
      <w:lvlJc w:val="left"/>
      <w:pPr>
        <w:ind w:left="6863" w:hanging="360"/>
      </w:pPr>
    </w:lvl>
    <w:lvl w:ilvl="8" w:tplc="0424001B" w:tentative="1">
      <w:start w:val="1"/>
      <w:numFmt w:val="lowerRoman"/>
      <w:lvlText w:val="%9."/>
      <w:lvlJc w:val="right"/>
      <w:pPr>
        <w:ind w:left="7583" w:hanging="180"/>
      </w:pPr>
    </w:lvl>
  </w:abstractNum>
  <w:abstractNum w:abstractNumId="9"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A1547DD"/>
    <w:multiLevelType w:val="hybridMultilevel"/>
    <w:tmpl w:val="4724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EFC6E38"/>
    <w:multiLevelType w:val="hybridMultilevel"/>
    <w:tmpl w:val="8EC4806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33F56FF"/>
    <w:multiLevelType w:val="hybridMultilevel"/>
    <w:tmpl w:val="224044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E06D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F52F1F"/>
    <w:multiLevelType w:val="multilevel"/>
    <w:tmpl w:val="0494EDB8"/>
    <w:lvl w:ilvl="0">
      <w:start w:val="1"/>
      <w:numFmt w:val="decimal"/>
      <w:pStyle w:val="Slog1"/>
      <w:lvlText w:val="%1."/>
      <w:lvlJc w:val="left"/>
      <w:pPr>
        <w:ind w:left="735" w:hanging="735"/>
      </w:pPr>
      <w:rPr>
        <w:rFonts w:hint="default"/>
      </w:rPr>
    </w:lvl>
    <w:lvl w:ilvl="1">
      <w:start w:val="1"/>
      <w:numFmt w:val="decimal"/>
      <w:pStyle w:val="Slog2"/>
      <w:lvlText w:val="%1.%2."/>
      <w:lvlJc w:val="left"/>
      <w:pPr>
        <w:ind w:left="735" w:hanging="735"/>
      </w:pPr>
      <w:rPr>
        <w:rFonts w:hint="default"/>
      </w:rPr>
    </w:lvl>
    <w:lvl w:ilvl="2">
      <w:start w:val="1"/>
      <w:numFmt w:val="decimal"/>
      <w:pStyle w:val="Slog3"/>
      <w:lvlText w:val="%1.%2.%3."/>
      <w:lvlJc w:val="left"/>
      <w:pPr>
        <w:ind w:left="735" w:hanging="735"/>
      </w:pPr>
      <w:rPr>
        <w:rFonts w:ascii="Arial" w:hAnsi="Arial" w:hint="default"/>
      </w:rPr>
    </w:lvl>
    <w:lvl w:ilvl="3">
      <w:start w:val="1"/>
      <w:numFmt w:val="decimal"/>
      <w:lvlText w:val="%1.%2.%3.%4."/>
      <w:lvlJc w:val="left"/>
      <w:pPr>
        <w:ind w:left="735" w:hanging="735"/>
      </w:pPr>
      <w:rPr>
        <w:rFonts w:hint="default"/>
      </w:rPr>
    </w:lvl>
    <w:lvl w:ilvl="4">
      <w:start w:val="1"/>
      <w:numFmt w:val="decimal"/>
      <w:lvlText w:val="%1.%2.%3.%4.%5."/>
      <w:lvlJc w:val="left"/>
      <w:pPr>
        <w:ind w:left="735" w:hanging="73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93A5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8E1DBF"/>
    <w:multiLevelType w:val="hybridMultilevel"/>
    <w:tmpl w:val="67C683FA"/>
    <w:lvl w:ilvl="0" w:tplc="736C6C58">
      <w:start w:val="1"/>
      <w:numFmt w:val="lowerLetter"/>
      <w:lvlText w:val="%1)"/>
      <w:lvlJc w:val="left"/>
      <w:pPr>
        <w:ind w:left="360" w:hanging="360"/>
      </w:pPr>
      <w:rPr>
        <w:rFonts w:ascii="Arial Narrow" w:hAnsi="Arial Narrow"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2FF46ED0"/>
    <w:multiLevelType w:val="hybridMultilevel"/>
    <w:tmpl w:val="7FF6745C"/>
    <w:lvl w:ilvl="0" w:tplc="2F4E4CFA">
      <w:numFmt w:val="bullet"/>
      <w:lvlText w:val=""/>
      <w:lvlJc w:val="left"/>
      <w:pPr>
        <w:ind w:left="360" w:hanging="360"/>
      </w:pPr>
      <w:rPr>
        <w:rFonts w:ascii="Wingdings" w:eastAsia="ArialNarrow" w:hAnsi="Wingding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90E1C2D"/>
    <w:multiLevelType w:val="hybridMultilevel"/>
    <w:tmpl w:val="CB2A96E6"/>
    <w:lvl w:ilvl="0" w:tplc="631A5B9A">
      <w:start w:val="1"/>
      <w:numFmt w:val="bullet"/>
      <w:lvlText w:val="-"/>
      <w:lvlJc w:val="left"/>
      <w:pPr>
        <w:tabs>
          <w:tab w:val="num" w:pos="360"/>
        </w:tabs>
        <w:ind w:left="36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3B317A30"/>
    <w:multiLevelType w:val="hybridMultilevel"/>
    <w:tmpl w:val="0900BC0C"/>
    <w:lvl w:ilvl="0" w:tplc="C1F2058E">
      <w:start w:val="1"/>
      <w:numFmt w:val="decimal"/>
      <w:lvlText w:val="(%1)"/>
      <w:lvlJc w:val="left"/>
      <w:pPr>
        <w:ind w:left="1343" w:hanging="360"/>
      </w:pPr>
      <w:rPr>
        <w:rFonts w:hint="default"/>
        <w:b/>
        <w:sz w:val="22"/>
      </w:rPr>
    </w:lvl>
    <w:lvl w:ilvl="1" w:tplc="04240019" w:tentative="1">
      <w:start w:val="1"/>
      <w:numFmt w:val="lowerLetter"/>
      <w:lvlText w:val="%2."/>
      <w:lvlJc w:val="left"/>
      <w:pPr>
        <w:ind w:left="2063" w:hanging="360"/>
      </w:pPr>
    </w:lvl>
    <w:lvl w:ilvl="2" w:tplc="0424001B" w:tentative="1">
      <w:start w:val="1"/>
      <w:numFmt w:val="lowerRoman"/>
      <w:lvlText w:val="%3."/>
      <w:lvlJc w:val="right"/>
      <w:pPr>
        <w:ind w:left="2783" w:hanging="180"/>
      </w:pPr>
    </w:lvl>
    <w:lvl w:ilvl="3" w:tplc="0424000F" w:tentative="1">
      <w:start w:val="1"/>
      <w:numFmt w:val="decimal"/>
      <w:lvlText w:val="%4."/>
      <w:lvlJc w:val="left"/>
      <w:pPr>
        <w:ind w:left="3503" w:hanging="360"/>
      </w:pPr>
    </w:lvl>
    <w:lvl w:ilvl="4" w:tplc="04240019" w:tentative="1">
      <w:start w:val="1"/>
      <w:numFmt w:val="lowerLetter"/>
      <w:lvlText w:val="%5."/>
      <w:lvlJc w:val="left"/>
      <w:pPr>
        <w:ind w:left="4223" w:hanging="360"/>
      </w:pPr>
    </w:lvl>
    <w:lvl w:ilvl="5" w:tplc="0424001B" w:tentative="1">
      <w:start w:val="1"/>
      <w:numFmt w:val="lowerRoman"/>
      <w:lvlText w:val="%6."/>
      <w:lvlJc w:val="right"/>
      <w:pPr>
        <w:ind w:left="4943" w:hanging="180"/>
      </w:pPr>
    </w:lvl>
    <w:lvl w:ilvl="6" w:tplc="0424000F" w:tentative="1">
      <w:start w:val="1"/>
      <w:numFmt w:val="decimal"/>
      <w:lvlText w:val="%7."/>
      <w:lvlJc w:val="left"/>
      <w:pPr>
        <w:ind w:left="5663" w:hanging="360"/>
      </w:pPr>
    </w:lvl>
    <w:lvl w:ilvl="7" w:tplc="04240019" w:tentative="1">
      <w:start w:val="1"/>
      <w:numFmt w:val="lowerLetter"/>
      <w:lvlText w:val="%8."/>
      <w:lvlJc w:val="left"/>
      <w:pPr>
        <w:ind w:left="6383" w:hanging="360"/>
      </w:pPr>
    </w:lvl>
    <w:lvl w:ilvl="8" w:tplc="0424001B" w:tentative="1">
      <w:start w:val="1"/>
      <w:numFmt w:val="lowerRoman"/>
      <w:lvlText w:val="%9."/>
      <w:lvlJc w:val="right"/>
      <w:pPr>
        <w:ind w:left="7103" w:hanging="180"/>
      </w:pPr>
    </w:lvl>
  </w:abstractNum>
  <w:abstractNum w:abstractNumId="28" w15:restartNumberingAfterBreak="0">
    <w:nsid w:val="3C4E30A6"/>
    <w:multiLevelType w:val="multilevel"/>
    <w:tmpl w:val="7D28EC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9EA67CA"/>
    <w:multiLevelType w:val="multilevel"/>
    <w:tmpl w:val="CA58513A"/>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b w:val="0"/>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31" w15:restartNumberingAfterBreak="0">
    <w:nsid w:val="4AF434C2"/>
    <w:multiLevelType w:val="hybridMultilevel"/>
    <w:tmpl w:val="EE98C668"/>
    <w:lvl w:ilvl="0" w:tplc="1CA43D20">
      <w:start w:val="1"/>
      <w:numFmt w:val="lowerLetter"/>
      <w:lvlText w:val="%1)"/>
      <w:lvlJc w:val="left"/>
      <w:pPr>
        <w:ind w:left="1823" w:hanging="360"/>
      </w:pPr>
      <w:rPr>
        <w:rFonts w:hint="default"/>
        <w:b/>
        <w:u w:val="single"/>
      </w:rPr>
    </w:lvl>
    <w:lvl w:ilvl="1" w:tplc="04240019">
      <w:start w:val="1"/>
      <w:numFmt w:val="lowerLetter"/>
      <w:lvlText w:val="%2."/>
      <w:lvlJc w:val="left"/>
      <w:pPr>
        <w:ind w:left="2543" w:hanging="360"/>
      </w:pPr>
    </w:lvl>
    <w:lvl w:ilvl="2" w:tplc="0424001B" w:tentative="1">
      <w:start w:val="1"/>
      <w:numFmt w:val="lowerRoman"/>
      <w:lvlText w:val="%3."/>
      <w:lvlJc w:val="right"/>
      <w:pPr>
        <w:ind w:left="3263" w:hanging="180"/>
      </w:pPr>
    </w:lvl>
    <w:lvl w:ilvl="3" w:tplc="0424000F" w:tentative="1">
      <w:start w:val="1"/>
      <w:numFmt w:val="decimal"/>
      <w:lvlText w:val="%4."/>
      <w:lvlJc w:val="left"/>
      <w:pPr>
        <w:ind w:left="3983" w:hanging="360"/>
      </w:pPr>
    </w:lvl>
    <w:lvl w:ilvl="4" w:tplc="04240019" w:tentative="1">
      <w:start w:val="1"/>
      <w:numFmt w:val="lowerLetter"/>
      <w:lvlText w:val="%5."/>
      <w:lvlJc w:val="left"/>
      <w:pPr>
        <w:ind w:left="4703" w:hanging="360"/>
      </w:pPr>
    </w:lvl>
    <w:lvl w:ilvl="5" w:tplc="0424001B" w:tentative="1">
      <w:start w:val="1"/>
      <w:numFmt w:val="lowerRoman"/>
      <w:lvlText w:val="%6."/>
      <w:lvlJc w:val="right"/>
      <w:pPr>
        <w:ind w:left="5423" w:hanging="180"/>
      </w:pPr>
    </w:lvl>
    <w:lvl w:ilvl="6" w:tplc="0424000F" w:tentative="1">
      <w:start w:val="1"/>
      <w:numFmt w:val="decimal"/>
      <w:lvlText w:val="%7."/>
      <w:lvlJc w:val="left"/>
      <w:pPr>
        <w:ind w:left="6143" w:hanging="360"/>
      </w:pPr>
    </w:lvl>
    <w:lvl w:ilvl="7" w:tplc="04240019" w:tentative="1">
      <w:start w:val="1"/>
      <w:numFmt w:val="lowerLetter"/>
      <w:lvlText w:val="%8."/>
      <w:lvlJc w:val="left"/>
      <w:pPr>
        <w:ind w:left="6863" w:hanging="360"/>
      </w:pPr>
    </w:lvl>
    <w:lvl w:ilvl="8" w:tplc="0424001B" w:tentative="1">
      <w:start w:val="1"/>
      <w:numFmt w:val="lowerRoman"/>
      <w:lvlText w:val="%9."/>
      <w:lvlJc w:val="right"/>
      <w:pPr>
        <w:ind w:left="7583" w:hanging="180"/>
      </w:pPr>
    </w:lvl>
  </w:abstractNum>
  <w:abstractNum w:abstractNumId="32" w15:restartNumberingAfterBreak="0">
    <w:nsid w:val="4C274A22"/>
    <w:multiLevelType w:val="hybridMultilevel"/>
    <w:tmpl w:val="CE180CF0"/>
    <w:lvl w:ilvl="0" w:tplc="A872B8F4">
      <w:start w:val="1"/>
      <w:numFmt w:val="lowerLetter"/>
      <w:lvlText w:val="%1)"/>
      <w:lvlJc w:val="left"/>
      <w:pPr>
        <w:ind w:left="1823" w:hanging="360"/>
      </w:pPr>
      <w:rPr>
        <w:rFonts w:hint="default"/>
        <w:b/>
        <w:u w:val="single"/>
      </w:rPr>
    </w:lvl>
    <w:lvl w:ilvl="1" w:tplc="04240019">
      <w:start w:val="1"/>
      <w:numFmt w:val="lowerLetter"/>
      <w:lvlText w:val="%2."/>
      <w:lvlJc w:val="left"/>
      <w:pPr>
        <w:ind w:left="2543" w:hanging="360"/>
      </w:pPr>
    </w:lvl>
    <w:lvl w:ilvl="2" w:tplc="0424001B" w:tentative="1">
      <w:start w:val="1"/>
      <w:numFmt w:val="lowerRoman"/>
      <w:lvlText w:val="%3."/>
      <w:lvlJc w:val="right"/>
      <w:pPr>
        <w:ind w:left="3263" w:hanging="180"/>
      </w:pPr>
    </w:lvl>
    <w:lvl w:ilvl="3" w:tplc="0424000F" w:tentative="1">
      <w:start w:val="1"/>
      <w:numFmt w:val="decimal"/>
      <w:lvlText w:val="%4."/>
      <w:lvlJc w:val="left"/>
      <w:pPr>
        <w:ind w:left="3983" w:hanging="360"/>
      </w:pPr>
    </w:lvl>
    <w:lvl w:ilvl="4" w:tplc="04240019" w:tentative="1">
      <w:start w:val="1"/>
      <w:numFmt w:val="lowerLetter"/>
      <w:lvlText w:val="%5."/>
      <w:lvlJc w:val="left"/>
      <w:pPr>
        <w:ind w:left="4703" w:hanging="360"/>
      </w:pPr>
    </w:lvl>
    <w:lvl w:ilvl="5" w:tplc="0424001B" w:tentative="1">
      <w:start w:val="1"/>
      <w:numFmt w:val="lowerRoman"/>
      <w:lvlText w:val="%6."/>
      <w:lvlJc w:val="right"/>
      <w:pPr>
        <w:ind w:left="5423" w:hanging="180"/>
      </w:pPr>
    </w:lvl>
    <w:lvl w:ilvl="6" w:tplc="0424000F" w:tentative="1">
      <w:start w:val="1"/>
      <w:numFmt w:val="decimal"/>
      <w:lvlText w:val="%7."/>
      <w:lvlJc w:val="left"/>
      <w:pPr>
        <w:ind w:left="6143" w:hanging="360"/>
      </w:pPr>
    </w:lvl>
    <w:lvl w:ilvl="7" w:tplc="04240019" w:tentative="1">
      <w:start w:val="1"/>
      <w:numFmt w:val="lowerLetter"/>
      <w:lvlText w:val="%8."/>
      <w:lvlJc w:val="left"/>
      <w:pPr>
        <w:ind w:left="6863" w:hanging="360"/>
      </w:pPr>
    </w:lvl>
    <w:lvl w:ilvl="8" w:tplc="0424001B" w:tentative="1">
      <w:start w:val="1"/>
      <w:numFmt w:val="lowerRoman"/>
      <w:lvlText w:val="%9."/>
      <w:lvlJc w:val="right"/>
      <w:pPr>
        <w:ind w:left="7583" w:hanging="180"/>
      </w:pPr>
    </w:lvl>
  </w:abstractNum>
  <w:abstractNum w:abstractNumId="33" w15:restartNumberingAfterBreak="0">
    <w:nsid w:val="4C2907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FA9157C"/>
    <w:multiLevelType w:val="multilevel"/>
    <w:tmpl w:val="16AC4A00"/>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570"/>
        </w:tabs>
        <w:ind w:left="570" w:hanging="57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3E17178"/>
    <w:multiLevelType w:val="hybridMultilevel"/>
    <w:tmpl w:val="1444DA86"/>
    <w:lvl w:ilvl="0" w:tplc="02305022">
      <w:start w:val="1"/>
      <w:numFmt w:val="bullet"/>
      <w:lvlText w:val=""/>
      <w:lvlJc w:val="left"/>
      <w:pPr>
        <w:tabs>
          <w:tab w:val="num" w:pos="720"/>
        </w:tabs>
        <w:ind w:left="720" w:hanging="360"/>
      </w:pPr>
      <w:rPr>
        <w:rFonts w:ascii="Symbol" w:hAnsi="Symbol" w:hint="default"/>
        <w:i w:val="0"/>
        <w:iCs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7403EC5"/>
    <w:multiLevelType w:val="multilevel"/>
    <w:tmpl w:val="8E420BE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2" w15:restartNumberingAfterBreak="0">
    <w:nsid w:val="6FDA5527"/>
    <w:multiLevelType w:val="multilevel"/>
    <w:tmpl w:val="DC683AB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21B4C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D31AB3"/>
    <w:multiLevelType w:val="hybridMultilevel"/>
    <w:tmpl w:val="3F2286B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4B0B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75FE5A74"/>
    <w:multiLevelType w:val="hybridMultilevel"/>
    <w:tmpl w:val="B846DD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0" w15:restartNumberingAfterBreak="0">
    <w:nsid w:val="79D946D2"/>
    <w:multiLevelType w:val="hybridMultilevel"/>
    <w:tmpl w:val="3F2286B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D6E462C"/>
    <w:multiLevelType w:val="hybridMultilevel"/>
    <w:tmpl w:val="A0D45E98"/>
    <w:lvl w:ilvl="0" w:tplc="02305022">
      <w:start w:val="1"/>
      <w:numFmt w:val="bullet"/>
      <w:lvlText w:val=""/>
      <w:lvlJc w:val="left"/>
      <w:pPr>
        <w:ind w:left="2058" w:hanging="360"/>
      </w:pPr>
      <w:rPr>
        <w:rFonts w:ascii="Symbol" w:hAnsi="Symbol" w:hint="default"/>
        <w:i w:val="0"/>
        <w:iCs w:val="0"/>
        <w:color w:val="auto"/>
      </w:rPr>
    </w:lvl>
    <w:lvl w:ilvl="1" w:tplc="04240003" w:tentative="1">
      <w:start w:val="1"/>
      <w:numFmt w:val="bullet"/>
      <w:lvlText w:val="o"/>
      <w:lvlJc w:val="left"/>
      <w:pPr>
        <w:ind w:left="2778" w:hanging="360"/>
      </w:pPr>
      <w:rPr>
        <w:rFonts w:ascii="Courier New" w:hAnsi="Courier New" w:cs="Courier New" w:hint="default"/>
      </w:rPr>
    </w:lvl>
    <w:lvl w:ilvl="2" w:tplc="04240005" w:tentative="1">
      <w:start w:val="1"/>
      <w:numFmt w:val="bullet"/>
      <w:lvlText w:val=""/>
      <w:lvlJc w:val="left"/>
      <w:pPr>
        <w:ind w:left="3498" w:hanging="360"/>
      </w:pPr>
      <w:rPr>
        <w:rFonts w:ascii="Wingdings" w:hAnsi="Wingdings" w:hint="default"/>
      </w:rPr>
    </w:lvl>
    <w:lvl w:ilvl="3" w:tplc="04240001" w:tentative="1">
      <w:start w:val="1"/>
      <w:numFmt w:val="bullet"/>
      <w:lvlText w:val=""/>
      <w:lvlJc w:val="left"/>
      <w:pPr>
        <w:ind w:left="4218" w:hanging="360"/>
      </w:pPr>
      <w:rPr>
        <w:rFonts w:ascii="Symbol" w:hAnsi="Symbol" w:hint="default"/>
      </w:rPr>
    </w:lvl>
    <w:lvl w:ilvl="4" w:tplc="04240003" w:tentative="1">
      <w:start w:val="1"/>
      <w:numFmt w:val="bullet"/>
      <w:lvlText w:val="o"/>
      <w:lvlJc w:val="left"/>
      <w:pPr>
        <w:ind w:left="4938" w:hanging="360"/>
      </w:pPr>
      <w:rPr>
        <w:rFonts w:ascii="Courier New" w:hAnsi="Courier New" w:cs="Courier New" w:hint="default"/>
      </w:rPr>
    </w:lvl>
    <w:lvl w:ilvl="5" w:tplc="04240005" w:tentative="1">
      <w:start w:val="1"/>
      <w:numFmt w:val="bullet"/>
      <w:lvlText w:val=""/>
      <w:lvlJc w:val="left"/>
      <w:pPr>
        <w:ind w:left="5658" w:hanging="360"/>
      </w:pPr>
      <w:rPr>
        <w:rFonts w:ascii="Wingdings" w:hAnsi="Wingdings" w:hint="default"/>
      </w:rPr>
    </w:lvl>
    <w:lvl w:ilvl="6" w:tplc="04240001" w:tentative="1">
      <w:start w:val="1"/>
      <w:numFmt w:val="bullet"/>
      <w:lvlText w:val=""/>
      <w:lvlJc w:val="left"/>
      <w:pPr>
        <w:ind w:left="6378" w:hanging="360"/>
      </w:pPr>
      <w:rPr>
        <w:rFonts w:ascii="Symbol" w:hAnsi="Symbol" w:hint="default"/>
      </w:rPr>
    </w:lvl>
    <w:lvl w:ilvl="7" w:tplc="04240003" w:tentative="1">
      <w:start w:val="1"/>
      <w:numFmt w:val="bullet"/>
      <w:lvlText w:val="o"/>
      <w:lvlJc w:val="left"/>
      <w:pPr>
        <w:ind w:left="7098" w:hanging="360"/>
      </w:pPr>
      <w:rPr>
        <w:rFonts w:ascii="Courier New" w:hAnsi="Courier New" w:cs="Courier New" w:hint="default"/>
      </w:rPr>
    </w:lvl>
    <w:lvl w:ilvl="8" w:tplc="04240005" w:tentative="1">
      <w:start w:val="1"/>
      <w:numFmt w:val="bullet"/>
      <w:lvlText w:val=""/>
      <w:lvlJc w:val="left"/>
      <w:pPr>
        <w:ind w:left="7818" w:hanging="360"/>
      </w:pPr>
      <w:rPr>
        <w:rFonts w:ascii="Wingdings" w:hAnsi="Wingdings" w:hint="default"/>
      </w:rPr>
    </w:lvl>
  </w:abstractNum>
  <w:num w:numId="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3"/>
  </w:num>
  <w:num w:numId="4">
    <w:abstractNumId w:val="29"/>
  </w:num>
  <w:num w:numId="5">
    <w:abstractNumId w:val="10"/>
  </w:num>
  <w:num w:numId="6">
    <w:abstractNumId w:val="34"/>
  </w:num>
  <w:num w:numId="7">
    <w:abstractNumId w:val="38"/>
  </w:num>
  <w:num w:numId="8">
    <w:abstractNumId w:val="51"/>
  </w:num>
  <w:num w:numId="9">
    <w:abstractNumId w:val="19"/>
  </w:num>
  <w:num w:numId="10">
    <w:abstractNumId w:val="41"/>
  </w:num>
  <w:num w:numId="11">
    <w:abstractNumId w:val="20"/>
  </w:num>
  <w:num w:numId="12">
    <w:abstractNumId w:val="37"/>
  </w:num>
  <w:num w:numId="13">
    <w:abstractNumId w:val="30"/>
  </w:num>
  <w:num w:numId="14">
    <w:abstractNumId w:val="24"/>
  </w:num>
  <w:num w:numId="15">
    <w:abstractNumId w:val="1"/>
  </w:num>
  <w:num w:numId="16">
    <w:abstractNumId w:val="7"/>
  </w:num>
  <w:num w:numId="17">
    <w:abstractNumId w:val="3"/>
  </w:num>
  <w:num w:numId="18">
    <w:abstractNumId w:val="28"/>
  </w:num>
  <w:num w:numId="19">
    <w:abstractNumId w:val="35"/>
  </w:num>
  <w:num w:numId="20">
    <w:abstractNumId w:val="12"/>
  </w:num>
  <w:num w:numId="21">
    <w:abstractNumId w:val="48"/>
  </w:num>
  <w:num w:numId="22">
    <w:abstractNumId w:val="44"/>
  </w:num>
  <w:num w:numId="23">
    <w:abstractNumId w:val="47"/>
  </w:num>
  <w:num w:numId="24">
    <w:abstractNumId w:val="33"/>
  </w:num>
  <w:num w:numId="25">
    <w:abstractNumId w:val="6"/>
  </w:num>
  <w:num w:numId="26">
    <w:abstractNumId w:val="4"/>
  </w:num>
  <w:num w:numId="27">
    <w:abstractNumId w:val="36"/>
  </w:num>
  <w:num w:numId="28">
    <w:abstractNumId w:val="17"/>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5"/>
  </w:num>
  <w:num w:numId="32">
    <w:abstractNumId w:val="16"/>
  </w:num>
  <w:num w:numId="33">
    <w:abstractNumId w:val="0"/>
  </w:num>
  <w:num w:numId="34">
    <w:abstractNumId w:val="27"/>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startOverride w:val="1"/>
    </w:lvlOverride>
    <w:lvlOverride w:ilvl="1"/>
    <w:lvlOverride w:ilvl="2"/>
    <w:lvlOverride w:ilvl="3"/>
    <w:lvlOverride w:ilvl="4"/>
    <w:lvlOverride w:ilvl="5"/>
    <w:lvlOverride w:ilvl="6"/>
    <w:lvlOverride w:ilvl="7"/>
    <w:lvlOverride w:ilvl="8"/>
  </w:num>
  <w:num w:numId="41">
    <w:abstractNumId w:val="39"/>
  </w:num>
  <w:num w:numId="42">
    <w:abstractNumId w:val="25"/>
  </w:num>
  <w:num w:numId="43">
    <w:abstractNumId w:val="50"/>
  </w:num>
  <w:num w:numId="44">
    <w:abstractNumId w:val="42"/>
  </w:num>
  <w:num w:numId="45">
    <w:abstractNumId w:val="2"/>
  </w:num>
  <w:num w:numId="46">
    <w:abstractNumId w:val="31"/>
  </w:num>
  <w:num w:numId="47">
    <w:abstractNumId w:val="46"/>
  </w:num>
  <w:num w:numId="48">
    <w:abstractNumId w:val="11"/>
  </w:num>
  <w:num w:numId="49">
    <w:abstractNumId w:val="52"/>
  </w:num>
  <w:num w:numId="50">
    <w:abstractNumId w:val="32"/>
  </w:num>
  <w:num w:numId="51">
    <w:abstractNumId w:val="8"/>
  </w:num>
  <w:num w:numId="52">
    <w:abstractNumId w:val="23"/>
  </w:num>
  <w:num w:numId="53">
    <w:abstractNumId w:val="49"/>
  </w:num>
  <w:num w:numId="5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C1B"/>
    <w:rsid w:val="000010B4"/>
    <w:rsid w:val="00003760"/>
    <w:rsid w:val="0000396B"/>
    <w:rsid w:val="000048BC"/>
    <w:rsid w:val="00005532"/>
    <w:rsid w:val="00006456"/>
    <w:rsid w:val="000074E8"/>
    <w:rsid w:val="00010304"/>
    <w:rsid w:val="0001086F"/>
    <w:rsid w:val="00010974"/>
    <w:rsid w:val="00011BD6"/>
    <w:rsid w:val="00013DAC"/>
    <w:rsid w:val="000140EA"/>
    <w:rsid w:val="00014EC9"/>
    <w:rsid w:val="000150F5"/>
    <w:rsid w:val="000152EE"/>
    <w:rsid w:val="00017F8F"/>
    <w:rsid w:val="0002034C"/>
    <w:rsid w:val="000214D9"/>
    <w:rsid w:val="00022819"/>
    <w:rsid w:val="00023339"/>
    <w:rsid w:val="0002372E"/>
    <w:rsid w:val="000241D9"/>
    <w:rsid w:val="0002518B"/>
    <w:rsid w:val="000265BD"/>
    <w:rsid w:val="00026C6C"/>
    <w:rsid w:val="00027E4D"/>
    <w:rsid w:val="00027EFB"/>
    <w:rsid w:val="000305E7"/>
    <w:rsid w:val="00031897"/>
    <w:rsid w:val="000319D3"/>
    <w:rsid w:val="00032290"/>
    <w:rsid w:val="0003321E"/>
    <w:rsid w:val="000352D7"/>
    <w:rsid w:val="0004143D"/>
    <w:rsid w:val="00041782"/>
    <w:rsid w:val="00041783"/>
    <w:rsid w:val="0004230D"/>
    <w:rsid w:val="000426DD"/>
    <w:rsid w:val="00042D6B"/>
    <w:rsid w:val="00044290"/>
    <w:rsid w:val="00045E90"/>
    <w:rsid w:val="00047163"/>
    <w:rsid w:val="00047701"/>
    <w:rsid w:val="000507F6"/>
    <w:rsid w:val="00050DAD"/>
    <w:rsid w:val="00052F28"/>
    <w:rsid w:val="000544A4"/>
    <w:rsid w:val="00055417"/>
    <w:rsid w:val="000563F5"/>
    <w:rsid w:val="000565DD"/>
    <w:rsid w:val="00057356"/>
    <w:rsid w:val="00057813"/>
    <w:rsid w:val="000618FF"/>
    <w:rsid w:val="000635AE"/>
    <w:rsid w:val="00064036"/>
    <w:rsid w:val="0006495A"/>
    <w:rsid w:val="00064FEC"/>
    <w:rsid w:val="000652F0"/>
    <w:rsid w:val="00066430"/>
    <w:rsid w:val="00066BE9"/>
    <w:rsid w:val="00067625"/>
    <w:rsid w:val="00067EC6"/>
    <w:rsid w:val="00070FC3"/>
    <w:rsid w:val="0007121F"/>
    <w:rsid w:val="000721E9"/>
    <w:rsid w:val="0007552A"/>
    <w:rsid w:val="000805FB"/>
    <w:rsid w:val="00080AB4"/>
    <w:rsid w:val="0008175F"/>
    <w:rsid w:val="000818F5"/>
    <w:rsid w:val="00081C55"/>
    <w:rsid w:val="00082527"/>
    <w:rsid w:val="0008404C"/>
    <w:rsid w:val="00084137"/>
    <w:rsid w:val="000866F2"/>
    <w:rsid w:val="00090017"/>
    <w:rsid w:val="00091756"/>
    <w:rsid w:val="0009193C"/>
    <w:rsid w:val="000919FF"/>
    <w:rsid w:val="000938C5"/>
    <w:rsid w:val="00093B53"/>
    <w:rsid w:val="0009424E"/>
    <w:rsid w:val="00097D75"/>
    <w:rsid w:val="000A0C45"/>
    <w:rsid w:val="000A0E25"/>
    <w:rsid w:val="000A14ED"/>
    <w:rsid w:val="000A1825"/>
    <w:rsid w:val="000A2578"/>
    <w:rsid w:val="000A29A6"/>
    <w:rsid w:val="000A4A76"/>
    <w:rsid w:val="000A5C90"/>
    <w:rsid w:val="000A5CAD"/>
    <w:rsid w:val="000A68C1"/>
    <w:rsid w:val="000A7C49"/>
    <w:rsid w:val="000A7F4F"/>
    <w:rsid w:val="000B0AC4"/>
    <w:rsid w:val="000B2AC2"/>
    <w:rsid w:val="000B2AFB"/>
    <w:rsid w:val="000B3999"/>
    <w:rsid w:val="000B4202"/>
    <w:rsid w:val="000B4CA1"/>
    <w:rsid w:val="000B5DA4"/>
    <w:rsid w:val="000B652B"/>
    <w:rsid w:val="000B6763"/>
    <w:rsid w:val="000B67BA"/>
    <w:rsid w:val="000B67C6"/>
    <w:rsid w:val="000B696B"/>
    <w:rsid w:val="000B79E9"/>
    <w:rsid w:val="000C06CF"/>
    <w:rsid w:val="000C09DF"/>
    <w:rsid w:val="000C0DCF"/>
    <w:rsid w:val="000C153B"/>
    <w:rsid w:val="000C1A7A"/>
    <w:rsid w:val="000C2644"/>
    <w:rsid w:val="000C351A"/>
    <w:rsid w:val="000C39DA"/>
    <w:rsid w:val="000C517B"/>
    <w:rsid w:val="000C5F79"/>
    <w:rsid w:val="000C62BF"/>
    <w:rsid w:val="000C633B"/>
    <w:rsid w:val="000C67DA"/>
    <w:rsid w:val="000D05D5"/>
    <w:rsid w:val="000D06E9"/>
    <w:rsid w:val="000D1403"/>
    <w:rsid w:val="000D23FB"/>
    <w:rsid w:val="000D414F"/>
    <w:rsid w:val="000D4442"/>
    <w:rsid w:val="000D4BCC"/>
    <w:rsid w:val="000D61CF"/>
    <w:rsid w:val="000D630A"/>
    <w:rsid w:val="000D7340"/>
    <w:rsid w:val="000D7650"/>
    <w:rsid w:val="000D7A6E"/>
    <w:rsid w:val="000D7EDC"/>
    <w:rsid w:val="000E0B80"/>
    <w:rsid w:val="000E2192"/>
    <w:rsid w:val="000E2983"/>
    <w:rsid w:val="000E3EFB"/>
    <w:rsid w:val="000E409B"/>
    <w:rsid w:val="000E4AF1"/>
    <w:rsid w:val="000E6D92"/>
    <w:rsid w:val="000E792C"/>
    <w:rsid w:val="000E7D3D"/>
    <w:rsid w:val="000F2B42"/>
    <w:rsid w:val="000F2BC5"/>
    <w:rsid w:val="000F33F9"/>
    <w:rsid w:val="000F3945"/>
    <w:rsid w:val="000F65AC"/>
    <w:rsid w:val="000F6651"/>
    <w:rsid w:val="000F7A2F"/>
    <w:rsid w:val="000F7E3B"/>
    <w:rsid w:val="00100394"/>
    <w:rsid w:val="00100804"/>
    <w:rsid w:val="00101ADB"/>
    <w:rsid w:val="00103CDD"/>
    <w:rsid w:val="00106BCE"/>
    <w:rsid w:val="00106EB7"/>
    <w:rsid w:val="00110DC0"/>
    <w:rsid w:val="00110EB6"/>
    <w:rsid w:val="00111997"/>
    <w:rsid w:val="00111EBE"/>
    <w:rsid w:val="00113001"/>
    <w:rsid w:val="00113F18"/>
    <w:rsid w:val="00113F80"/>
    <w:rsid w:val="001141CB"/>
    <w:rsid w:val="00114C36"/>
    <w:rsid w:val="00115066"/>
    <w:rsid w:val="00115788"/>
    <w:rsid w:val="00115C88"/>
    <w:rsid w:val="001167E7"/>
    <w:rsid w:val="00117AD2"/>
    <w:rsid w:val="00120BC6"/>
    <w:rsid w:val="001219A0"/>
    <w:rsid w:val="00122D22"/>
    <w:rsid w:val="00123E68"/>
    <w:rsid w:val="00124270"/>
    <w:rsid w:val="00124477"/>
    <w:rsid w:val="001247E1"/>
    <w:rsid w:val="00124C21"/>
    <w:rsid w:val="0012702D"/>
    <w:rsid w:val="001270DC"/>
    <w:rsid w:val="0013028F"/>
    <w:rsid w:val="0013063C"/>
    <w:rsid w:val="001323F9"/>
    <w:rsid w:val="001329DC"/>
    <w:rsid w:val="00133928"/>
    <w:rsid w:val="00133E53"/>
    <w:rsid w:val="00134CA3"/>
    <w:rsid w:val="00136561"/>
    <w:rsid w:val="001367C1"/>
    <w:rsid w:val="00136AD6"/>
    <w:rsid w:val="00137921"/>
    <w:rsid w:val="00137994"/>
    <w:rsid w:val="00137C20"/>
    <w:rsid w:val="00141614"/>
    <w:rsid w:val="00142A9F"/>
    <w:rsid w:val="00142D8B"/>
    <w:rsid w:val="00143390"/>
    <w:rsid w:val="00143BE5"/>
    <w:rsid w:val="00144C2F"/>
    <w:rsid w:val="00144CE0"/>
    <w:rsid w:val="001473BA"/>
    <w:rsid w:val="00147876"/>
    <w:rsid w:val="0015003B"/>
    <w:rsid w:val="00150BBA"/>
    <w:rsid w:val="00151500"/>
    <w:rsid w:val="00151613"/>
    <w:rsid w:val="0015429A"/>
    <w:rsid w:val="00160E68"/>
    <w:rsid w:val="00161313"/>
    <w:rsid w:val="0016162A"/>
    <w:rsid w:val="00161E6A"/>
    <w:rsid w:val="001641FE"/>
    <w:rsid w:val="00164ADF"/>
    <w:rsid w:val="00166446"/>
    <w:rsid w:val="001666D9"/>
    <w:rsid w:val="001674BC"/>
    <w:rsid w:val="00167956"/>
    <w:rsid w:val="001701D4"/>
    <w:rsid w:val="00170DF4"/>
    <w:rsid w:val="00171718"/>
    <w:rsid w:val="0017447D"/>
    <w:rsid w:val="001759EB"/>
    <w:rsid w:val="00176171"/>
    <w:rsid w:val="00177B9E"/>
    <w:rsid w:val="00177C17"/>
    <w:rsid w:val="00180726"/>
    <w:rsid w:val="001808D4"/>
    <w:rsid w:val="001813A0"/>
    <w:rsid w:val="00181633"/>
    <w:rsid w:val="00181F41"/>
    <w:rsid w:val="001837AC"/>
    <w:rsid w:val="00184366"/>
    <w:rsid w:val="00185B57"/>
    <w:rsid w:val="00185BEF"/>
    <w:rsid w:val="001861F4"/>
    <w:rsid w:val="00187471"/>
    <w:rsid w:val="001878E7"/>
    <w:rsid w:val="00192029"/>
    <w:rsid w:val="001933A1"/>
    <w:rsid w:val="00193839"/>
    <w:rsid w:val="00193AB0"/>
    <w:rsid w:val="00193D33"/>
    <w:rsid w:val="00194F93"/>
    <w:rsid w:val="0019530C"/>
    <w:rsid w:val="001954F9"/>
    <w:rsid w:val="00195644"/>
    <w:rsid w:val="00196D24"/>
    <w:rsid w:val="00197093"/>
    <w:rsid w:val="001970BE"/>
    <w:rsid w:val="00197D03"/>
    <w:rsid w:val="00197F15"/>
    <w:rsid w:val="001A0AAB"/>
    <w:rsid w:val="001A1938"/>
    <w:rsid w:val="001A1BB8"/>
    <w:rsid w:val="001A28C7"/>
    <w:rsid w:val="001A29DD"/>
    <w:rsid w:val="001A3C46"/>
    <w:rsid w:val="001A4B81"/>
    <w:rsid w:val="001A5627"/>
    <w:rsid w:val="001A5EAF"/>
    <w:rsid w:val="001B0A6A"/>
    <w:rsid w:val="001B1715"/>
    <w:rsid w:val="001B1AA1"/>
    <w:rsid w:val="001B301E"/>
    <w:rsid w:val="001B3354"/>
    <w:rsid w:val="001B5C8D"/>
    <w:rsid w:val="001B5FB5"/>
    <w:rsid w:val="001B7E82"/>
    <w:rsid w:val="001C054B"/>
    <w:rsid w:val="001C12F1"/>
    <w:rsid w:val="001C2AC2"/>
    <w:rsid w:val="001C369A"/>
    <w:rsid w:val="001C39C7"/>
    <w:rsid w:val="001C4197"/>
    <w:rsid w:val="001C4A4C"/>
    <w:rsid w:val="001C4E8B"/>
    <w:rsid w:val="001C4F78"/>
    <w:rsid w:val="001C51C6"/>
    <w:rsid w:val="001C5713"/>
    <w:rsid w:val="001C5755"/>
    <w:rsid w:val="001C57B7"/>
    <w:rsid w:val="001C6070"/>
    <w:rsid w:val="001D0F8E"/>
    <w:rsid w:val="001D14BA"/>
    <w:rsid w:val="001D15AE"/>
    <w:rsid w:val="001D4142"/>
    <w:rsid w:val="001D5818"/>
    <w:rsid w:val="001D779A"/>
    <w:rsid w:val="001E06AA"/>
    <w:rsid w:val="001E0AE3"/>
    <w:rsid w:val="001E13B1"/>
    <w:rsid w:val="001E203D"/>
    <w:rsid w:val="001E2660"/>
    <w:rsid w:val="001E3C8E"/>
    <w:rsid w:val="001E41CF"/>
    <w:rsid w:val="001E5F45"/>
    <w:rsid w:val="001E6139"/>
    <w:rsid w:val="001E76BA"/>
    <w:rsid w:val="001E7C2C"/>
    <w:rsid w:val="001E7D99"/>
    <w:rsid w:val="001F0D02"/>
    <w:rsid w:val="001F22D1"/>
    <w:rsid w:val="001F2B47"/>
    <w:rsid w:val="001F501B"/>
    <w:rsid w:val="001F5380"/>
    <w:rsid w:val="001F54F2"/>
    <w:rsid w:val="001F67BE"/>
    <w:rsid w:val="001F7AAF"/>
    <w:rsid w:val="00200EB9"/>
    <w:rsid w:val="002031BA"/>
    <w:rsid w:val="00204D94"/>
    <w:rsid w:val="00204F18"/>
    <w:rsid w:val="0020663A"/>
    <w:rsid w:val="00207CF9"/>
    <w:rsid w:val="00207ED3"/>
    <w:rsid w:val="00210617"/>
    <w:rsid w:val="00210D91"/>
    <w:rsid w:val="00211A2E"/>
    <w:rsid w:val="00212398"/>
    <w:rsid w:val="0021377D"/>
    <w:rsid w:val="002151AF"/>
    <w:rsid w:val="00215A06"/>
    <w:rsid w:val="00215BBD"/>
    <w:rsid w:val="00216AEB"/>
    <w:rsid w:val="00216D2B"/>
    <w:rsid w:val="002178FC"/>
    <w:rsid w:val="00220535"/>
    <w:rsid w:val="002205D2"/>
    <w:rsid w:val="00224013"/>
    <w:rsid w:val="0022426B"/>
    <w:rsid w:val="002247E3"/>
    <w:rsid w:val="0022492F"/>
    <w:rsid w:val="00224C51"/>
    <w:rsid w:val="00224CAD"/>
    <w:rsid w:val="002251EE"/>
    <w:rsid w:val="002258EE"/>
    <w:rsid w:val="00226B3B"/>
    <w:rsid w:val="002318BA"/>
    <w:rsid w:val="00231DA7"/>
    <w:rsid w:val="00233EA6"/>
    <w:rsid w:val="0023469C"/>
    <w:rsid w:val="00234C7C"/>
    <w:rsid w:val="00235B76"/>
    <w:rsid w:val="00235ED8"/>
    <w:rsid w:val="00236374"/>
    <w:rsid w:val="00237B20"/>
    <w:rsid w:val="00240402"/>
    <w:rsid w:val="00240B7E"/>
    <w:rsid w:val="00241436"/>
    <w:rsid w:val="00241880"/>
    <w:rsid w:val="002430BB"/>
    <w:rsid w:val="00243419"/>
    <w:rsid w:val="00244A19"/>
    <w:rsid w:val="00245340"/>
    <w:rsid w:val="00246801"/>
    <w:rsid w:val="002469B6"/>
    <w:rsid w:val="0024701F"/>
    <w:rsid w:val="00247080"/>
    <w:rsid w:val="0024786F"/>
    <w:rsid w:val="0025014E"/>
    <w:rsid w:val="00250BEE"/>
    <w:rsid w:val="002513B3"/>
    <w:rsid w:val="00252D95"/>
    <w:rsid w:val="002540EB"/>
    <w:rsid w:val="00254924"/>
    <w:rsid w:val="00256395"/>
    <w:rsid w:val="00256679"/>
    <w:rsid w:val="00257E94"/>
    <w:rsid w:val="00260CD1"/>
    <w:rsid w:val="00261C17"/>
    <w:rsid w:val="00261EAE"/>
    <w:rsid w:val="00263209"/>
    <w:rsid w:val="00263277"/>
    <w:rsid w:val="00263382"/>
    <w:rsid w:val="002633F4"/>
    <w:rsid w:val="00263FB2"/>
    <w:rsid w:val="00264639"/>
    <w:rsid w:val="002649BA"/>
    <w:rsid w:val="002657BA"/>
    <w:rsid w:val="00265F48"/>
    <w:rsid w:val="00266EDA"/>
    <w:rsid w:val="00267168"/>
    <w:rsid w:val="002678F1"/>
    <w:rsid w:val="0027081E"/>
    <w:rsid w:val="00270C43"/>
    <w:rsid w:val="0027166A"/>
    <w:rsid w:val="00274BDD"/>
    <w:rsid w:val="00274D3D"/>
    <w:rsid w:val="002760C6"/>
    <w:rsid w:val="00276A76"/>
    <w:rsid w:val="002773B0"/>
    <w:rsid w:val="00277576"/>
    <w:rsid w:val="00277A6A"/>
    <w:rsid w:val="00280F24"/>
    <w:rsid w:val="00281105"/>
    <w:rsid w:val="00281919"/>
    <w:rsid w:val="002823DE"/>
    <w:rsid w:val="0028315C"/>
    <w:rsid w:val="00283221"/>
    <w:rsid w:val="00283800"/>
    <w:rsid w:val="00283F76"/>
    <w:rsid w:val="002857B3"/>
    <w:rsid w:val="002873E3"/>
    <w:rsid w:val="00287BE6"/>
    <w:rsid w:val="002900EF"/>
    <w:rsid w:val="002917C3"/>
    <w:rsid w:val="00292323"/>
    <w:rsid w:val="002926F7"/>
    <w:rsid w:val="002934DB"/>
    <w:rsid w:val="00293B97"/>
    <w:rsid w:val="00293D9D"/>
    <w:rsid w:val="002969EC"/>
    <w:rsid w:val="00296D9D"/>
    <w:rsid w:val="002A02EF"/>
    <w:rsid w:val="002A0624"/>
    <w:rsid w:val="002A07DB"/>
    <w:rsid w:val="002A1E9D"/>
    <w:rsid w:val="002A2168"/>
    <w:rsid w:val="002A5D83"/>
    <w:rsid w:val="002A6148"/>
    <w:rsid w:val="002A723D"/>
    <w:rsid w:val="002B0AA2"/>
    <w:rsid w:val="002B1F96"/>
    <w:rsid w:val="002B2FE2"/>
    <w:rsid w:val="002B3025"/>
    <w:rsid w:val="002B392C"/>
    <w:rsid w:val="002B4101"/>
    <w:rsid w:val="002B603A"/>
    <w:rsid w:val="002B6941"/>
    <w:rsid w:val="002C06B7"/>
    <w:rsid w:val="002C0E1E"/>
    <w:rsid w:val="002C14D4"/>
    <w:rsid w:val="002C3095"/>
    <w:rsid w:val="002C30A2"/>
    <w:rsid w:val="002C43D0"/>
    <w:rsid w:val="002C7AA2"/>
    <w:rsid w:val="002D0431"/>
    <w:rsid w:val="002D0E4C"/>
    <w:rsid w:val="002D33F2"/>
    <w:rsid w:val="002D4D71"/>
    <w:rsid w:val="002D53B3"/>
    <w:rsid w:val="002D625C"/>
    <w:rsid w:val="002D69D6"/>
    <w:rsid w:val="002D6C4E"/>
    <w:rsid w:val="002D6F9D"/>
    <w:rsid w:val="002E0919"/>
    <w:rsid w:val="002E20AF"/>
    <w:rsid w:val="002E2412"/>
    <w:rsid w:val="002E24D1"/>
    <w:rsid w:val="002E269D"/>
    <w:rsid w:val="002E3920"/>
    <w:rsid w:val="002E6502"/>
    <w:rsid w:val="002E68E3"/>
    <w:rsid w:val="002F0D57"/>
    <w:rsid w:val="002F11F3"/>
    <w:rsid w:val="002F158A"/>
    <w:rsid w:val="002F1E17"/>
    <w:rsid w:val="002F25A5"/>
    <w:rsid w:val="002F2D3A"/>
    <w:rsid w:val="002F2DB3"/>
    <w:rsid w:val="002F32E9"/>
    <w:rsid w:val="002F744C"/>
    <w:rsid w:val="00300D54"/>
    <w:rsid w:val="00302B8C"/>
    <w:rsid w:val="003034F7"/>
    <w:rsid w:val="00305398"/>
    <w:rsid w:val="00305EF5"/>
    <w:rsid w:val="003069F6"/>
    <w:rsid w:val="0030758A"/>
    <w:rsid w:val="00307C57"/>
    <w:rsid w:val="00307CF6"/>
    <w:rsid w:val="00311064"/>
    <w:rsid w:val="00312A77"/>
    <w:rsid w:val="003142C4"/>
    <w:rsid w:val="00320E96"/>
    <w:rsid w:val="0032147D"/>
    <w:rsid w:val="003227A6"/>
    <w:rsid w:val="003234FE"/>
    <w:rsid w:val="00323583"/>
    <w:rsid w:val="00323919"/>
    <w:rsid w:val="00325A41"/>
    <w:rsid w:val="003260EF"/>
    <w:rsid w:val="0032756A"/>
    <w:rsid w:val="00327B93"/>
    <w:rsid w:val="00330D7D"/>
    <w:rsid w:val="003316A4"/>
    <w:rsid w:val="00332D88"/>
    <w:rsid w:val="00333334"/>
    <w:rsid w:val="00333859"/>
    <w:rsid w:val="003339B9"/>
    <w:rsid w:val="00334132"/>
    <w:rsid w:val="00334D86"/>
    <w:rsid w:val="00334DAA"/>
    <w:rsid w:val="0033589B"/>
    <w:rsid w:val="00335AEB"/>
    <w:rsid w:val="00335C05"/>
    <w:rsid w:val="00336331"/>
    <w:rsid w:val="003371B4"/>
    <w:rsid w:val="0033747A"/>
    <w:rsid w:val="00337B23"/>
    <w:rsid w:val="00340223"/>
    <w:rsid w:val="00340689"/>
    <w:rsid w:val="00341474"/>
    <w:rsid w:val="00341B5B"/>
    <w:rsid w:val="0034221B"/>
    <w:rsid w:val="00342916"/>
    <w:rsid w:val="003433B0"/>
    <w:rsid w:val="00343DB8"/>
    <w:rsid w:val="00344F54"/>
    <w:rsid w:val="0034536F"/>
    <w:rsid w:val="00345B49"/>
    <w:rsid w:val="0034719F"/>
    <w:rsid w:val="00347359"/>
    <w:rsid w:val="003477C1"/>
    <w:rsid w:val="00352CCE"/>
    <w:rsid w:val="00353474"/>
    <w:rsid w:val="00354A80"/>
    <w:rsid w:val="00356521"/>
    <w:rsid w:val="00356C81"/>
    <w:rsid w:val="00357D50"/>
    <w:rsid w:val="003601E8"/>
    <w:rsid w:val="00360416"/>
    <w:rsid w:val="00363CD0"/>
    <w:rsid w:val="00364284"/>
    <w:rsid w:val="00364332"/>
    <w:rsid w:val="0036450F"/>
    <w:rsid w:val="0036477B"/>
    <w:rsid w:val="00365BB2"/>
    <w:rsid w:val="00365D8E"/>
    <w:rsid w:val="00365DBE"/>
    <w:rsid w:val="003667BE"/>
    <w:rsid w:val="003673C9"/>
    <w:rsid w:val="00370D84"/>
    <w:rsid w:val="0037133E"/>
    <w:rsid w:val="00373222"/>
    <w:rsid w:val="00374309"/>
    <w:rsid w:val="00374326"/>
    <w:rsid w:val="00374FF0"/>
    <w:rsid w:val="003750D4"/>
    <w:rsid w:val="003772AE"/>
    <w:rsid w:val="003772E6"/>
    <w:rsid w:val="003818A1"/>
    <w:rsid w:val="003827B5"/>
    <w:rsid w:val="003830EB"/>
    <w:rsid w:val="0038634F"/>
    <w:rsid w:val="0038693D"/>
    <w:rsid w:val="00386AB2"/>
    <w:rsid w:val="00386C4E"/>
    <w:rsid w:val="00387399"/>
    <w:rsid w:val="00387869"/>
    <w:rsid w:val="00392C44"/>
    <w:rsid w:val="0039400A"/>
    <w:rsid w:val="00394BF6"/>
    <w:rsid w:val="00395D4E"/>
    <w:rsid w:val="00396539"/>
    <w:rsid w:val="00396C7D"/>
    <w:rsid w:val="003A0933"/>
    <w:rsid w:val="003A0E61"/>
    <w:rsid w:val="003A17DA"/>
    <w:rsid w:val="003A1C32"/>
    <w:rsid w:val="003A1DA6"/>
    <w:rsid w:val="003A20C3"/>
    <w:rsid w:val="003A25A3"/>
    <w:rsid w:val="003A2C60"/>
    <w:rsid w:val="003A30F7"/>
    <w:rsid w:val="003A3866"/>
    <w:rsid w:val="003A4829"/>
    <w:rsid w:val="003A48DE"/>
    <w:rsid w:val="003A5638"/>
    <w:rsid w:val="003A566C"/>
    <w:rsid w:val="003A5DFC"/>
    <w:rsid w:val="003A7320"/>
    <w:rsid w:val="003A7629"/>
    <w:rsid w:val="003A776C"/>
    <w:rsid w:val="003B0CD4"/>
    <w:rsid w:val="003B1CF7"/>
    <w:rsid w:val="003B4565"/>
    <w:rsid w:val="003B4600"/>
    <w:rsid w:val="003B48C8"/>
    <w:rsid w:val="003B56D1"/>
    <w:rsid w:val="003B5B2F"/>
    <w:rsid w:val="003B5CE6"/>
    <w:rsid w:val="003B742D"/>
    <w:rsid w:val="003C00AE"/>
    <w:rsid w:val="003C098F"/>
    <w:rsid w:val="003C1928"/>
    <w:rsid w:val="003C1F9A"/>
    <w:rsid w:val="003C2C29"/>
    <w:rsid w:val="003C3104"/>
    <w:rsid w:val="003C347F"/>
    <w:rsid w:val="003C4B21"/>
    <w:rsid w:val="003C6ACC"/>
    <w:rsid w:val="003C70E1"/>
    <w:rsid w:val="003D12CA"/>
    <w:rsid w:val="003D3280"/>
    <w:rsid w:val="003D39B1"/>
    <w:rsid w:val="003D3E05"/>
    <w:rsid w:val="003D4246"/>
    <w:rsid w:val="003D571C"/>
    <w:rsid w:val="003D58E3"/>
    <w:rsid w:val="003D7DC4"/>
    <w:rsid w:val="003E09C0"/>
    <w:rsid w:val="003E1EA7"/>
    <w:rsid w:val="003E30C7"/>
    <w:rsid w:val="003E3D2A"/>
    <w:rsid w:val="003E4279"/>
    <w:rsid w:val="003E565A"/>
    <w:rsid w:val="003E60D9"/>
    <w:rsid w:val="003E6321"/>
    <w:rsid w:val="003E732D"/>
    <w:rsid w:val="003E78A4"/>
    <w:rsid w:val="003F0404"/>
    <w:rsid w:val="003F05C0"/>
    <w:rsid w:val="003F07AA"/>
    <w:rsid w:val="003F16D3"/>
    <w:rsid w:val="003F18E0"/>
    <w:rsid w:val="003F2142"/>
    <w:rsid w:val="003F255A"/>
    <w:rsid w:val="003F32CC"/>
    <w:rsid w:val="003F3B58"/>
    <w:rsid w:val="003F3DBD"/>
    <w:rsid w:val="003F4D00"/>
    <w:rsid w:val="003F5062"/>
    <w:rsid w:val="003F5231"/>
    <w:rsid w:val="003F5265"/>
    <w:rsid w:val="003F564E"/>
    <w:rsid w:val="003F5650"/>
    <w:rsid w:val="003F6C2B"/>
    <w:rsid w:val="003F7338"/>
    <w:rsid w:val="00400715"/>
    <w:rsid w:val="004014BD"/>
    <w:rsid w:val="00402101"/>
    <w:rsid w:val="004047C5"/>
    <w:rsid w:val="004060E7"/>
    <w:rsid w:val="00406646"/>
    <w:rsid w:val="00406DB7"/>
    <w:rsid w:val="00406FAC"/>
    <w:rsid w:val="00410D04"/>
    <w:rsid w:val="004129F7"/>
    <w:rsid w:val="00414FB0"/>
    <w:rsid w:val="004159EC"/>
    <w:rsid w:val="00415AD3"/>
    <w:rsid w:val="00420284"/>
    <w:rsid w:val="004208FD"/>
    <w:rsid w:val="00421948"/>
    <w:rsid w:val="00421C7C"/>
    <w:rsid w:val="00422866"/>
    <w:rsid w:val="00422F41"/>
    <w:rsid w:val="0042367E"/>
    <w:rsid w:val="00424B4F"/>
    <w:rsid w:val="00425447"/>
    <w:rsid w:val="00425DCB"/>
    <w:rsid w:val="0042670F"/>
    <w:rsid w:val="00426ABA"/>
    <w:rsid w:val="004279A1"/>
    <w:rsid w:val="004279E6"/>
    <w:rsid w:val="00427D87"/>
    <w:rsid w:val="00430C8C"/>
    <w:rsid w:val="00433626"/>
    <w:rsid w:val="004337E3"/>
    <w:rsid w:val="0044031F"/>
    <w:rsid w:val="00441773"/>
    <w:rsid w:val="00441A0C"/>
    <w:rsid w:val="00443691"/>
    <w:rsid w:val="00445C95"/>
    <w:rsid w:val="0044655C"/>
    <w:rsid w:val="004467D9"/>
    <w:rsid w:val="00446963"/>
    <w:rsid w:val="00446A0D"/>
    <w:rsid w:val="00446E6B"/>
    <w:rsid w:val="00447114"/>
    <w:rsid w:val="004472F8"/>
    <w:rsid w:val="0045019D"/>
    <w:rsid w:val="004528A7"/>
    <w:rsid w:val="004529C3"/>
    <w:rsid w:val="00455C4C"/>
    <w:rsid w:val="004562DE"/>
    <w:rsid w:val="00456D32"/>
    <w:rsid w:val="00456FD4"/>
    <w:rsid w:val="004604A0"/>
    <w:rsid w:val="00462171"/>
    <w:rsid w:val="00463072"/>
    <w:rsid w:val="0046362F"/>
    <w:rsid w:val="00466DD8"/>
    <w:rsid w:val="00466DE8"/>
    <w:rsid w:val="00467286"/>
    <w:rsid w:val="004672D0"/>
    <w:rsid w:val="00467F94"/>
    <w:rsid w:val="00467FEE"/>
    <w:rsid w:val="004701DC"/>
    <w:rsid w:val="00471370"/>
    <w:rsid w:val="004713D7"/>
    <w:rsid w:val="00471FC1"/>
    <w:rsid w:val="004722DA"/>
    <w:rsid w:val="004728AC"/>
    <w:rsid w:val="00472DEB"/>
    <w:rsid w:val="004737BB"/>
    <w:rsid w:val="00473B83"/>
    <w:rsid w:val="00474A15"/>
    <w:rsid w:val="00474AB0"/>
    <w:rsid w:val="00476F3D"/>
    <w:rsid w:val="00477818"/>
    <w:rsid w:val="00477CB2"/>
    <w:rsid w:val="00481232"/>
    <w:rsid w:val="00482922"/>
    <w:rsid w:val="00482D9B"/>
    <w:rsid w:val="004836A2"/>
    <w:rsid w:val="00486013"/>
    <w:rsid w:val="00487050"/>
    <w:rsid w:val="004879F5"/>
    <w:rsid w:val="00487D35"/>
    <w:rsid w:val="00487F41"/>
    <w:rsid w:val="00492382"/>
    <w:rsid w:val="00494954"/>
    <w:rsid w:val="004A08E8"/>
    <w:rsid w:val="004A1559"/>
    <w:rsid w:val="004A3107"/>
    <w:rsid w:val="004A4530"/>
    <w:rsid w:val="004A51E1"/>
    <w:rsid w:val="004A598D"/>
    <w:rsid w:val="004A5EF6"/>
    <w:rsid w:val="004A72EE"/>
    <w:rsid w:val="004B04B6"/>
    <w:rsid w:val="004B1352"/>
    <w:rsid w:val="004B15B2"/>
    <w:rsid w:val="004B1A1B"/>
    <w:rsid w:val="004B2276"/>
    <w:rsid w:val="004B2742"/>
    <w:rsid w:val="004B297B"/>
    <w:rsid w:val="004B35E2"/>
    <w:rsid w:val="004B3FF9"/>
    <w:rsid w:val="004B4314"/>
    <w:rsid w:val="004B4462"/>
    <w:rsid w:val="004B4F4A"/>
    <w:rsid w:val="004B5747"/>
    <w:rsid w:val="004B57BD"/>
    <w:rsid w:val="004B5D16"/>
    <w:rsid w:val="004B6155"/>
    <w:rsid w:val="004B635B"/>
    <w:rsid w:val="004B7686"/>
    <w:rsid w:val="004B7C1E"/>
    <w:rsid w:val="004C0956"/>
    <w:rsid w:val="004C3F10"/>
    <w:rsid w:val="004C41A8"/>
    <w:rsid w:val="004C428E"/>
    <w:rsid w:val="004C6B97"/>
    <w:rsid w:val="004C72D7"/>
    <w:rsid w:val="004C77BE"/>
    <w:rsid w:val="004C7B3E"/>
    <w:rsid w:val="004D091C"/>
    <w:rsid w:val="004D0D50"/>
    <w:rsid w:val="004D1DF4"/>
    <w:rsid w:val="004D4332"/>
    <w:rsid w:val="004D582D"/>
    <w:rsid w:val="004D5B90"/>
    <w:rsid w:val="004D5FDB"/>
    <w:rsid w:val="004D7F65"/>
    <w:rsid w:val="004E01B1"/>
    <w:rsid w:val="004E1A03"/>
    <w:rsid w:val="004E1DBE"/>
    <w:rsid w:val="004E2152"/>
    <w:rsid w:val="004E3938"/>
    <w:rsid w:val="004E52DA"/>
    <w:rsid w:val="004E53A0"/>
    <w:rsid w:val="004E592E"/>
    <w:rsid w:val="004E7249"/>
    <w:rsid w:val="004E7260"/>
    <w:rsid w:val="004F0F28"/>
    <w:rsid w:val="004F0F57"/>
    <w:rsid w:val="004F13EF"/>
    <w:rsid w:val="004F2827"/>
    <w:rsid w:val="004F2C21"/>
    <w:rsid w:val="004F2ED0"/>
    <w:rsid w:val="004F2F64"/>
    <w:rsid w:val="004F3FA5"/>
    <w:rsid w:val="004F4C2D"/>
    <w:rsid w:val="004F548D"/>
    <w:rsid w:val="004F6D8F"/>
    <w:rsid w:val="004F7AF1"/>
    <w:rsid w:val="004F7FF6"/>
    <w:rsid w:val="00502654"/>
    <w:rsid w:val="00503039"/>
    <w:rsid w:val="00504067"/>
    <w:rsid w:val="00505998"/>
    <w:rsid w:val="00505B9A"/>
    <w:rsid w:val="0050743D"/>
    <w:rsid w:val="00510CA8"/>
    <w:rsid w:val="00511543"/>
    <w:rsid w:val="00512D4E"/>
    <w:rsid w:val="00514193"/>
    <w:rsid w:val="0051446E"/>
    <w:rsid w:val="00514EEE"/>
    <w:rsid w:val="00515E4F"/>
    <w:rsid w:val="00517585"/>
    <w:rsid w:val="005178CF"/>
    <w:rsid w:val="005202DF"/>
    <w:rsid w:val="005213A2"/>
    <w:rsid w:val="00522673"/>
    <w:rsid w:val="00522E0F"/>
    <w:rsid w:val="00523C81"/>
    <w:rsid w:val="00524020"/>
    <w:rsid w:val="0052474F"/>
    <w:rsid w:val="00526975"/>
    <w:rsid w:val="0053030D"/>
    <w:rsid w:val="005318A5"/>
    <w:rsid w:val="005324F3"/>
    <w:rsid w:val="005330CA"/>
    <w:rsid w:val="00533EB0"/>
    <w:rsid w:val="00534200"/>
    <w:rsid w:val="005342D2"/>
    <w:rsid w:val="00534DF2"/>
    <w:rsid w:val="00535B85"/>
    <w:rsid w:val="00537102"/>
    <w:rsid w:val="005371E3"/>
    <w:rsid w:val="005403FF"/>
    <w:rsid w:val="005414F2"/>
    <w:rsid w:val="00542889"/>
    <w:rsid w:val="00543031"/>
    <w:rsid w:val="00543837"/>
    <w:rsid w:val="005466A2"/>
    <w:rsid w:val="00546AF7"/>
    <w:rsid w:val="005501C7"/>
    <w:rsid w:val="00550292"/>
    <w:rsid w:val="00550E8D"/>
    <w:rsid w:val="0055123C"/>
    <w:rsid w:val="00553747"/>
    <w:rsid w:val="00554519"/>
    <w:rsid w:val="00560C58"/>
    <w:rsid w:val="0056154C"/>
    <w:rsid w:val="005618FC"/>
    <w:rsid w:val="00565993"/>
    <w:rsid w:val="00566337"/>
    <w:rsid w:val="00566509"/>
    <w:rsid w:val="005670A3"/>
    <w:rsid w:val="005700FE"/>
    <w:rsid w:val="0057099B"/>
    <w:rsid w:val="005717F9"/>
    <w:rsid w:val="005720ED"/>
    <w:rsid w:val="0057232A"/>
    <w:rsid w:val="00573A21"/>
    <w:rsid w:val="00573A5B"/>
    <w:rsid w:val="00573CC6"/>
    <w:rsid w:val="00573CE9"/>
    <w:rsid w:val="005745B5"/>
    <w:rsid w:val="0057510F"/>
    <w:rsid w:val="00575D6E"/>
    <w:rsid w:val="00576F63"/>
    <w:rsid w:val="00580128"/>
    <w:rsid w:val="005801E4"/>
    <w:rsid w:val="00580C3E"/>
    <w:rsid w:val="0058279D"/>
    <w:rsid w:val="00582FA8"/>
    <w:rsid w:val="00585414"/>
    <w:rsid w:val="00587546"/>
    <w:rsid w:val="00590439"/>
    <w:rsid w:val="00593767"/>
    <w:rsid w:val="00593A28"/>
    <w:rsid w:val="0059447B"/>
    <w:rsid w:val="00594C16"/>
    <w:rsid w:val="005969FE"/>
    <w:rsid w:val="00597190"/>
    <w:rsid w:val="0059786B"/>
    <w:rsid w:val="005A06A6"/>
    <w:rsid w:val="005A3F2F"/>
    <w:rsid w:val="005A44FE"/>
    <w:rsid w:val="005A4655"/>
    <w:rsid w:val="005A51F3"/>
    <w:rsid w:val="005A5896"/>
    <w:rsid w:val="005A6A73"/>
    <w:rsid w:val="005A6C38"/>
    <w:rsid w:val="005A6E73"/>
    <w:rsid w:val="005A746F"/>
    <w:rsid w:val="005A7629"/>
    <w:rsid w:val="005A7673"/>
    <w:rsid w:val="005A7E1B"/>
    <w:rsid w:val="005B0445"/>
    <w:rsid w:val="005B1173"/>
    <w:rsid w:val="005B14A7"/>
    <w:rsid w:val="005B1C73"/>
    <w:rsid w:val="005B1DA1"/>
    <w:rsid w:val="005B1DBD"/>
    <w:rsid w:val="005B249C"/>
    <w:rsid w:val="005B2B1E"/>
    <w:rsid w:val="005B422C"/>
    <w:rsid w:val="005B4585"/>
    <w:rsid w:val="005B556F"/>
    <w:rsid w:val="005B6277"/>
    <w:rsid w:val="005B6B8D"/>
    <w:rsid w:val="005B74E9"/>
    <w:rsid w:val="005B77A8"/>
    <w:rsid w:val="005C1658"/>
    <w:rsid w:val="005C35BC"/>
    <w:rsid w:val="005C3E03"/>
    <w:rsid w:val="005C4365"/>
    <w:rsid w:val="005C4393"/>
    <w:rsid w:val="005C47C2"/>
    <w:rsid w:val="005C51EE"/>
    <w:rsid w:val="005C5C82"/>
    <w:rsid w:val="005C6CD4"/>
    <w:rsid w:val="005D07EB"/>
    <w:rsid w:val="005D128F"/>
    <w:rsid w:val="005D14F1"/>
    <w:rsid w:val="005D16FE"/>
    <w:rsid w:val="005D1C43"/>
    <w:rsid w:val="005D2A39"/>
    <w:rsid w:val="005D3DC6"/>
    <w:rsid w:val="005D3DEA"/>
    <w:rsid w:val="005D438B"/>
    <w:rsid w:val="005D4807"/>
    <w:rsid w:val="005D503F"/>
    <w:rsid w:val="005D516C"/>
    <w:rsid w:val="005D69F3"/>
    <w:rsid w:val="005D6BF3"/>
    <w:rsid w:val="005D75DE"/>
    <w:rsid w:val="005E0F7A"/>
    <w:rsid w:val="005E2026"/>
    <w:rsid w:val="005E41D4"/>
    <w:rsid w:val="005E56EA"/>
    <w:rsid w:val="005E5C17"/>
    <w:rsid w:val="005E60BC"/>
    <w:rsid w:val="005E67B4"/>
    <w:rsid w:val="005F06C6"/>
    <w:rsid w:val="005F0B2F"/>
    <w:rsid w:val="005F0ECF"/>
    <w:rsid w:val="005F1157"/>
    <w:rsid w:val="005F11C3"/>
    <w:rsid w:val="005F21E8"/>
    <w:rsid w:val="005F236B"/>
    <w:rsid w:val="005F258F"/>
    <w:rsid w:val="005F3082"/>
    <w:rsid w:val="005F3968"/>
    <w:rsid w:val="005F438A"/>
    <w:rsid w:val="005F4710"/>
    <w:rsid w:val="005F4EB7"/>
    <w:rsid w:val="005F5AB0"/>
    <w:rsid w:val="005F6A95"/>
    <w:rsid w:val="006018D8"/>
    <w:rsid w:val="0060337F"/>
    <w:rsid w:val="00604AEB"/>
    <w:rsid w:val="00604F08"/>
    <w:rsid w:val="00605214"/>
    <w:rsid w:val="0060690C"/>
    <w:rsid w:val="0060770F"/>
    <w:rsid w:val="00611480"/>
    <w:rsid w:val="00612651"/>
    <w:rsid w:val="00612F1A"/>
    <w:rsid w:val="0061347D"/>
    <w:rsid w:val="00614774"/>
    <w:rsid w:val="006147D6"/>
    <w:rsid w:val="00615BF6"/>
    <w:rsid w:val="0061612B"/>
    <w:rsid w:val="00616BB1"/>
    <w:rsid w:val="00616C7F"/>
    <w:rsid w:val="00617E75"/>
    <w:rsid w:val="00620A26"/>
    <w:rsid w:val="00621391"/>
    <w:rsid w:val="00622D0A"/>
    <w:rsid w:val="00623716"/>
    <w:rsid w:val="00625632"/>
    <w:rsid w:val="0063022A"/>
    <w:rsid w:val="00630C15"/>
    <w:rsid w:val="00631C45"/>
    <w:rsid w:val="006321E4"/>
    <w:rsid w:val="00632C05"/>
    <w:rsid w:val="00633BA1"/>
    <w:rsid w:val="00634ABE"/>
    <w:rsid w:val="006354D9"/>
    <w:rsid w:val="00635959"/>
    <w:rsid w:val="0063655F"/>
    <w:rsid w:val="00636713"/>
    <w:rsid w:val="00640982"/>
    <w:rsid w:val="00640C9B"/>
    <w:rsid w:val="00640C9E"/>
    <w:rsid w:val="0064129B"/>
    <w:rsid w:val="00642093"/>
    <w:rsid w:val="0064240B"/>
    <w:rsid w:val="00642FEE"/>
    <w:rsid w:val="006431C2"/>
    <w:rsid w:val="00643435"/>
    <w:rsid w:val="00643497"/>
    <w:rsid w:val="00644464"/>
    <w:rsid w:val="00645084"/>
    <w:rsid w:val="00645FA5"/>
    <w:rsid w:val="00646121"/>
    <w:rsid w:val="0064679B"/>
    <w:rsid w:val="00647E0C"/>
    <w:rsid w:val="00647EE1"/>
    <w:rsid w:val="006501D2"/>
    <w:rsid w:val="00650AF0"/>
    <w:rsid w:val="00651C71"/>
    <w:rsid w:val="0065230A"/>
    <w:rsid w:val="0065259C"/>
    <w:rsid w:val="00654475"/>
    <w:rsid w:val="006544C3"/>
    <w:rsid w:val="00656065"/>
    <w:rsid w:val="006567EB"/>
    <w:rsid w:val="00657001"/>
    <w:rsid w:val="006576A5"/>
    <w:rsid w:val="006578F8"/>
    <w:rsid w:val="0066130D"/>
    <w:rsid w:val="00662690"/>
    <w:rsid w:val="00662DD3"/>
    <w:rsid w:val="00663018"/>
    <w:rsid w:val="00663A96"/>
    <w:rsid w:val="00664486"/>
    <w:rsid w:val="00664980"/>
    <w:rsid w:val="006658C8"/>
    <w:rsid w:val="00665EC3"/>
    <w:rsid w:val="00665ED4"/>
    <w:rsid w:val="00666B3F"/>
    <w:rsid w:val="00666B67"/>
    <w:rsid w:val="00667522"/>
    <w:rsid w:val="00671036"/>
    <w:rsid w:val="0067378F"/>
    <w:rsid w:val="00673DD1"/>
    <w:rsid w:val="006749BC"/>
    <w:rsid w:val="00675672"/>
    <w:rsid w:val="006765FD"/>
    <w:rsid w:val="006776FB"/>
    <w:rsid w:val="00677E90"/>
    <w:rsid w:val="006801C2"/>
    <w:rsid w:val="00681C53"/>
    <w:rsid w:val="00682C77"/>
    <w:rsid w:val="00682F4A"/>
    <w:rsid w:val="00682FEC"/>
    <w:rsid w:val="00683506"/>
    <w:rsid w:val="0068375F"/>
    <w:rsid w:val="00683D7A"/>
    <w:rsid w:val="0068765C"/>
    <w:rsid w:val="00687B2C"/>
    <w:rsid w:val="00691D7E"/>
    <w:rsid w:val="00692F09"/>
    <w:rsid w:val="00693BE2"/>
    <w:rsid w:val="0069547C"/>
    <w:rsid w:val="00695B3F"/>
    <w:rsid w:val="0069724A"/>
    <w:rsid w:val="006A211E"/>
    <w:rsid w:val="006A3D86"/>
    <w:rsid w:val="006A41D5"/>
    <w:rsid w:val="006A4CE7"/>
    <w:rsid w:val="006A506C"/>
    <w:rsid w:val="006A5564"/>
    <w:rsid w:val="006A683F"/>
    <w:rsid w:val="006A6BE2"/>
    <w:rsid w:val="006A6E95"/>
    <w:rsid w:val="006A76BA"/>
    <w:rsid w:val="006B084B"/>
    <w:rsid w:val="006B4FFA"/>
    <w:rsid w:val="006B569B"/>
    <w:rsid w:val="006B56B0"/>
    <w:rsid w:val="006B584E"/>
    <w:rsid w:val="006B5A40"/>
    <w:rsid w:val="006B61A1"/>
    <w:rsid w:val="006B63E4"/>
    <w:rsid w:val="006B7549"/>
    <w:rsid w:val="006C05E5"/>
    <w:rsid w:val="006C1962"/>
    <w:rsid w:val="006C2FF5"/>
    <w:rsid w:val="006C34D2"/>
    <w:rsid w:val="006C4836"/>
    <w:rsid w:val="006C54EE"/>
    <w:rsid w:val="006C5B81"/>
    <w:rsid w:val="006C5CF1"/>
    <w:rsid w:val="006C5F60"/>
    <w:rsid w:val="006C603F"/>
    <w:rsid w:val="006C6762"/>
    <w:rsid w:val="006C692D"/>
    <w:rsid w:val="006C7437"/>
    <w:rsid w:val="006C7B90"/>
    <w:rsid w:val="006C7EFC"/>
    <w:rsid w:val="006D0281"/>
    <w:rsid w:val="006D048B"/>
    <w:rsid w:val="006D073C"/>
    <w:rsid w:val="006D0C0A"/>
    <w:rsid w:val="006D146C"/>
    <w:rsid w:val="006D15C1"/>
    <w:rsid w:val="006D220E"/>
    <w:rsid w:val="006D316C"/>
    <w:rsid w:val="006D349C"/>
    <w:rsid w:val="006D36D7"/>
    <w:rsid w:val="006D4ADC"/>
    <w:rsid w:val="006D5544"/>
    <w:rsid w:val="006D6403"/>
    <w:rsid w:val="006D6E45"/>
    <w:rsid w:val="006D77F8"/>
    <w:rsid w:val="006E07B5"/>
    <w:rsid w:val="006E3AB7"/>
    <w:rsid w:val="006E48F2"/>
    <w:rsid w:val="006E5C6F"/>
    <w:rsid w:val="006E6345"/>
    <w:rsid w:val="006E6EDE"/>
    <w:rsid w:val="006E7450"/>
    <w:rsid w:val="006F0E29"/>
    <w:rsid w:val="006F13AD"/>
    <w:rsid w:val="006F1455"/>
    <w:rsid w:val="006F24E6"/>
    <w:rsid w:val="006F38FD"/>
    <w:rsid w:val="006F3FB7"/>
    <w:rsid w:val="006F4202"/>
    <w:rsid w:val="006F66F4"/>
    <w:rsid w:val="006F6761"/>
    <w:rsid w:val="006F6C37"/>
    <w:rsid w:val="0070065F"/>
    <w:rsid w:val="007008FB"/>
    <w:rsid w:val="00700BC0"/>
    <w:rsid w:val="00703870"/>
    <w:rsid w:val="00703F61"/>
    <w:rsid w:val="00704920"/>
    <w:rsid w:val="00704B01"/>
    <w:rsid w:val="00704CE8"/>
    <w:rsid w:val="00705937"/>
    <w:rsid w:val="0070732E"/>
    <w:rsid w:val="007073A6"/>
    <w:rsid w:val="00707BE3"/>
    <w:rsid w:val="00710221"/>
    <w:rsid w:val="00711F04"/>
    <w:rsid w:val="00711FD2"/>
    <w:rsid w:val="007130E7"/>
    <w:rsid w:val="0071362B"/>
    <w:rsid w:val="00714ADC"/>
    <w:rsid w:val="00715627"/>
    <w:rsid w:val="00715A61"/>
    <w:rsid w:val="00715CA7"/>
    <w:rsid w:val="00715D22"/>
    <w:rsid w:val="007168A1"/>
    <w:rsid w:val="00716DE4"/>
    <w:rsid w:val="00716E1A"/>
    <w:rsid w:val="00717033"/>
    <w:rsid w:val="007178EE"/>
    <w:rsid w:val="007202DA"/>
    <w:rsid w:val="00721A0A"/>
    <w:rsid w:val="00721D32"/>
    <w:rsid w:val="00722222"/>
    <w:rsid w:val="00722CF6"/>
    <w:rsid w:val="00722EAE"/>
    <w:rsid w:val="007232C5"/>
    <w:rsid w:val="00724ABB"/>
    <w:rsid w:val="00726097"/>
    <w:rsid w:val="007269CE"/>
    <w:rsid w:val="007274A7"/>
    <w:rsid w:val="00727A1A"/>
    <w:rsid w:val="007300B3"/>
    <w:rsid w:val="00732434"/>
    <w:rsid w:val="007333EA"/>
    <w:rsid w:val="00733FCA"/>
    <w:rsid w:val="007358E9"/>
    <w:rsid w:val="007362CD"/>
    <w:rsid w:val="0073702D"/>
    <w:rsid w:val="00737035"/>
    <w:rsid w:val="007373A3"/>
    <w:rsid w:val="00737C1F"/>
    <w:rsid w:val="00737D2E"/>
    <w:rsid w:val="007406AD"/>
    <w:rsid w:val="00741D57"/>
    <w:rsid w:val="00744D76"/>
    <w:rsid w:val="00744E56"/>
    <w:rsid w:val="007450B5"/>
    <w:rsid w:val="00747812"/>
    <w:rsid w:val="00747E39"/>
    <w:rsid w:val="007514C1"/>
    <w:rsid w:val="00751CDD"/>
    <w:rsid w:val="0075253A"/>
    <w:rsid w:val="0075327B"/>
    <w:rsid w:val="00753DAD"/>
    <w:rsid w:val="0075429E"/>
    <w:rsid w:val="00754BBF"/>
    <w:rsid w:val="00755574"/>
    <w:rsid w:val="00755606"/>
    <w:rsid w:val="00755B5B"/>
    <w:rsid w:val="00756586"/>
    <w:rsid w:val="00757D8D"/>
    <w:rsid w:val="00757F79"/>
    <w:rsid w:val="007613BC"/>
    <w:rsid w:val="0076143C"/>
    <w:rsid w:val="00761670"/>
    <w:rsid w:val="00762293"/>
    <w:rsid w:val="007635C3"/>
    <w:rsid w:val="0076446C"/>
    <w:rsid w:val="00764EBF"/>
    <w:rsid w:val="0076510C"/>
    <w:rsid w:val="00765F06"/>
    <w:rsid w:val="0077042D"/>
    <w:rsid w:val="007708AA"/>
    <w:rsid w:val="00774C81"/>
    <w:rsid w:val="00775D83"/>
    <w:rsid w:val="00775F05"/>
    <w:rsid w:val="007771E5"/>
    <w:rsid w:val="0078121F"/>
    <w:rsid w:val="007815ED"/>
    <w:rsid w:val="00781988"/>
    <w:rsid w:val="00781EC1"/>
    <w:rsid w:val="0078234D"/>
    <w:rsid w:val="00782DF2"/>
    <w:rsid w:val="00782E7E"/>
    <w:rsid w:val="00784BBE"/>
    <w:rsid w:val="00784DD6"/>
    <w:rsid w:val="007850F7"/>
    <w:rsid w:val="007864A0"/>
    <w:rsid w:val="007866AC"/>
    <w:rsid w:val="00787434"/>
    <w:rsid w:val="00787804"/>
    <w:rsid w:val="00790B93"/>
    <w:rsid w:val="00790C2D"/>
    <w:rsid w:val="00790FDA"/>
    <w:rsid w:val="00791509"/>
    <w:rsid w:val="0079288A"/>
    <w:rsid w:val="00794807"/>
    <w:rsid w:val="00795387"/>
    <w:rsid w:val="0079595A"/>
    <w:rsid w:val="0079661A"/>
    <w:rsid w:val="007968AA"/>
    <w:rsid w:val="0079705C"/>
    <w:rsid w:val="007A07CD"/>
    <w:rsid w:val="007A1E72"/>
    <w:rsid w:val="007A2303"/>
    <w:rsid w:val="007A2563"/>
    <w:rsid w:val="007A2DC3"/>
    <w:rsid w:val="007A36FF"/>
    <w:rsid w:val="007A3BDC"/>
    <w:rsid w:val="007A3D28"/>
    <w:rsid w:val="007A46D8"/>
    <w:rsid w:val="007A4E0C"/>
    <w:rsid w:val="007A5340"/>
    <w:rsid w:val="007A5D07"/>
    <w:rsid w:val="007B0457"/>
    <w:rsid w:val="007B05DC"/>
    <w:rsid w:val="007B0987"/>
    <w:rsid w:val="007B1B39"/>
    <w:rsid w:val="007B5270"/>
    <w:rsid w:val="007B5BD2"/>
    <w:rsid w:val="007B5D45"/>
    <w:rsid w:val="007B5DF9"/>
    <w:rsid w:val="007B6793"/>
    <w:rsid w:val="007B766C"/>
    <w:rsid w:val="007B7DFF"/>
    <w:rsid w:val="007C06C8"/>
    <w:rsid w:val="007C1D23"/>
    <w:rsid w:val="007C3BA4"/>
    <w:rsid w:val="007C401D"/>
    <w:rsid w:val="007C5C88"/>
    <w:rsid w:val="007C69C2"/>
    <w:rsid w:val="007C6C95"/>
    <w:rsid w:val="007C6CA0"/>
    <w:rsid w:val="007C7942"/>
    <w:rsid w:val="007D092F"/>
    <w:rsid w:val="007D0F87"/>
    <w:rsid w:val="007D1072"/>
    <w:rsid w:val="007D20C7"/>
    <w:rsid w:val="007D2492"/>
    <w:rsid w:val="007D2958"/>
    <w:rsid w:val="007D2DDD"/>
    <w:rsid w:val="007D2FB5"/>
    <w:rsid w:val="007D56CC"/>
    <w:rsid w:val="007D57B9"/>
    <w:rsid w:val="007D7AD6"/>
    <w:rsid w:val="007D7E2D"/>
    <w:rsid w:val="007E0813"/>
    <w:rsid w:val="007E37D2"/>
    <w:rsid w:val="007E51B1"/>
    <w:rsid w:val="007E6521"/>
    <w:rsid w:val="007E68A3"/>
    <w:rsid w:val="007E6A72"/>
    <w:rsid w:val="007E7464"/>
    <w:rsid w:val="007F00B9"/>
    <w:rsid w:val="007F0C71"/>
    <w:rsid w:val="007F0F28"/>
    <w:rsid w:val="007F1730"/>
    <w:rsid w:val="007F176B"/>
    <w:rsid w:val="007F1B14"/>
    <w:rsid w:val="007F1F09"/>
    <w:rsid w:val="007F2BFB"/>
    <w:rsid w:val="007F2E3C"/>
    <w:rsid w:val="007F3EFC"/>
    <w:rsid w:val="007F44ED"/>
    <w:rsid w:val="007F4517"/>
    <w:rsid w:val="007F49CB"/>
    <w:rsid w:val="007F5578"/>
    <w:rsid w:val="007F5860"/>
    <w:rsid w:val="007F6233"/>
    <w:rsid w:val="007F7526"/>
    <w:rsid w:val="007F7B44"/>
    <w:rsid w:val="008002B3"/>
    <w:rsid w:val="008015B5"/>
    <w:rsid w:val="00801C8D"/>
    <w:rsid w:val="00802334"/>
    <w:rsid w:val="00803DEA"/>
    <w:rsid w:val="008044BF"/>
    <w:rsid w:val="00806427"/>
    <w:rsid w:val="0080659F"/>
    <w:rsid w:val="0080663C"/>
    <w:rsid w:val="00806ED5"/>
    <w:rsid w:val="00807414"/>
    <w:rsid w:val="00810152"/>
    <w:rsid w:val="008116AE"/>
    <w:rsid w:val="00812290"/>
    <w:rsid w:val="00812992"/>
    <w:rsid w:val="0081483C"/>
    <w:rsid w:val="00816213"/>
    <w:rsid w:val="008164BA"/>
    <w:rsid w:val="00817809"/>
    <w:rsid w:val="00821449"/>
    <w:rsid w:val="00822F16"/>
    <w:rsid w:val="00822F26"/>
    <w:rsid w:val="00825FFD"/>
    <w:rsid w:val="00832CAE"/>
    <w:rsid w:val="008338F6"/>
    <w:rsid w:val="00833A1C"/>
    <w:rsid w:val="008341C7"/>
    <w:rsid w:val="008365C9"/>
    <w:rsid w:val="00836B16"/>
    <w:rsid w:val="00837B18"/>
    <w:rsid w:val="0084138D"/>
    <w:rsid w:val="0084189E"/>
    <w:rsid w:val="008419D9"/>
    <w:rsid w:val="008454E9"/>
    <w:rsid w:val="00845962"/>
    <w:rsid w:val="00845A08"/>
    <w:rsid w:val="0084625E"/>
    <w:rsid w:val="008465BF"/>
    <w:rsid w:val="00846CFC"/>
    <w:rsid w:val="0084707C"/>
    <w:rsid w:val="008475F1"/>
    <w:rsid w:val="00847AC7"/>
    <w:rsid w:val="00850090"/>
    <w:rsid w:val="00850F97"/>
    <w:rsid w:val="0085162B"/>
    <w:rsid w:val="00851AE7"/>
    <w:rsid w:val="00851E95"/>
    <w:rsid w:val="00852016"/>
    <w:rsid w:val="008520C3"/>
    <w:rsid w:val="00853913"/>
    <w:rsid w:val="00853C58"/>
    <w:rsid w:val="008566FC"/>
    <w:rsid w:val="00856FC5"/>
    <w:rsid w:val="00860052"/>
    <w:rsid w:val="00860A16"/>
    <w:rsid w:val="00861D16"/>
    <w:rsid w:val="00861F9B"/>
    <w:rsid w:val="008634EE"/>
    <w:rsid w:val="00863B23"/>
    <w:rsid w:val="00864B7D"/>
    <w:rsid w:val="00864DAC"/>
    <w:rsid w:val="00865CBE"/>
    <w:rsid w:val="00866AE0"/>
    <w:rsid w:val="00867016"/>
    <w:rsid w:val="008716C6"/>
    <w:rsid w:val="008716E3"/>
    <w:rsid w:val="00871AA0"/>
    <w:rsid w:val="00871C64"/>
    <w:rsid w:val="00871E44"/>
    <w:rsid w:val="008722FE"/>
    <w:rsid w:val="00873557"/>
    <w:rsid w:val="00873A26"/>
    <w:rsid w:val="00874E76"/>
    <w:rsid w:val="00876A29"/>
    <w:rsid w:val="00877511"/>
    <w:rsid w:val="00882D9C"/>
    <w:rsid w:val="0088557A"/>
    <w:rsid w:val="00887B64"/>
    <w:rsid w:val="00887BEB"/>
    <w:rsid w:val="00887C82"/>
    <w:rsid w:val="008905B3"/>
    <w:rsid w:val="00892934"/>
    <w:rsid w:val="0089441B"/>
    <w:rsid w:val="008948D9"/>
    <w:rsid w:val="00895197"/>
    <w:rsid w:val="00896140"/>
    <w:rsid w:val="00897750"/>
    <w:rsid w:val="008A0424"/>
    <w:rsid w:val="008A0CC7"/>
    <w:rsid w:val="008A14B3"/>
    <w:rsid w:val="008A34ED"/>
    <w:rsid w:val="008A392D"/>
    <w:rsid w:val="008A4AD2"/>
    <w:rsid w:val="008A4D3C"/>
    <w:rsid w:val="008A4E51"/>
    <w:rsid w:val="008A4F72"/>
    <w:rsid w:val="008A640F"/>
    <w:rsid w:val="008A6420"/>
    <w:rsid w:val="008A6577"/>
    <w:rsid w:val="008A7860"/>
    <w:rsid w:val="008B3FAB"/>
    <w:rsid w:val="008B7873"/>
    <w:rsid w:val="008B7C9C"/>
    <w:rsid w:val="008C02AF"/>
    <w:rsid w:val="008C0D0C"/>
    <w:rsid w:val="008C0D93"/>
    <w:rsid w:val="008C1A44"/>
    <w:rsid w:val="008C1AD1"/>
    <w:rsid w:val="008C1F64"/>
    <w:rsid w:val="008C244B"/>
    <w:rsid w:val="008C282A"/>
    <w:rsid w:val="008C5379"/>
    <w:rsid w:val="008C5755"/>
    <w:rsid w:val="008C59C6"/>
    <w:rsid w:val="008C657E"/>
    <w:rsid w:val="008C66E9"/>
    <w:rsid w:val="008C69A6"/>
    <w:rsid w:val="008D1D16"/>
    <w:rsid w:val="008D25AE"/>
    <w:rsid w:val="008D26E8"/>
    <w:rsid w:val="008D3311"/>
    <w:rsid w:val="008D3379"/>
    <w:rsid w:val="008D3F66"/>
    <w:rsid w:val="008D435E"/>
    <w:rsid w:val="008D604F"/>
    <w:rsid w:val="008D660E"/>
    <w:rsid w:val="008D7572"/>
    <w:rsid w:val="008E01B4"/>
    <w:rsid w:val="008E0815"/>
    <w:rsid w:val="008E0AE4"/>
    <w:rsid w:val="008E2411"/>
    <w:rsid w:val="008E3CDA"/>
    <w:rsid w:val="008E3D0A"/>
    <w:rsid w:val="008E4810"/>
    <w:rsid w:val="008E4FD0"/>
    <w:rsid w:val="008E64A0"/>
    <w:rsid w:val="008E6648"/>
    <w:rsid w:val="008E6C53"/>
    <w:rsid w:val="008E6E07"/>
    <w:rsid w:val="008E6EEF"/>
    <w:rsid w:val="008F01D1"/>
    <w:rsid w:val="008F04E9"/>
    <w:rsid w:val="008F0A65"/>
    <w:rsid w:val="008F15C1"/>
    <w:rsid w:val="008F18A4"/>
    <w:rsid w:val="008F1997"/>
    <w:rsid w:val="008F1C81"/>
    <w:rsid w:val="008F1C90"/>
    <w:rsid w:val="008F1E62"/>
    <w:rsid w:val="008F3632"/>
    <w:rsid w:val="008F36AB"/>
    <w:rsid w:val="008F4565"/>
    <w:rsid w:val="009000E9"/>
    <w:rsid w:val="00900EA5"/>
    <w:rsid w:val="00900F6A"/>
    <w:rsid w:val="00902B05"/>
    <w:rsid w:val="00902E60"/>
    <w:rsid w:val="0090324E"/>
    <w:rsid w:val="00903624"/>
    <w:rsid w:val="00904DA6"/>
    <w:rsid w:val="009050C1"/>
    <w:rsid w:val="00905C0F"/>
    <w:rsid w:val="00906F0B"/>
    <w:rsid w:val="009072E1"/>
    <w:rsid w:val="00907670"/>
    <w:rsid w:val="009100AF"/>
    <w:rsid w:val="009102DE"/>
    <w:rsid w:val="00910D9B"/>
    <w:rsid w:val="0091242E"/>
    <w:rsid w:val="00912468"/>
    <w:rsid w:val="009126FD"/>
    <w:rsid w:val="00912D66"/>
    <w:rsid w:val="00914F8E"/>
    <w:rsid w:val="0091546D"/>
    <w:rsid w:val="009164BD"/>
    <w:rsid w:val="0091736D"/>
    <w:rsid w:val="009203A6"/>
    <w:rsid w:val="0092126D"/>
    <w:rsid w:val="009216A0"/>
    <w:rsid w:val="00923ABA"/>
    <w:rsid w:val="00923E3E"/>
    <w:rsid w:val="00925E36"/>
    <w:rsid w:val="00925EA5"/>
    <w:rsid w:val="00926A22"/>
    <w:rsid w:val="00926F74"/>
    <w:rsid w:val="00927A1B"/>
    <w:rsid w:val="0093028A"/>
    <w:rsid w:val="009304B1"/>
    <w:rsid w:val="009306D2"/>
    <w:rsid w:val="00930A1F"/>
    <w:rsid w:val="0093187F"/>
    <w:rsid w:val="00933E14"/>
    <w:rsid w:val="0093457B"/>
    <w:rsid w:val="0093457D"/>
    <w:rsid w:val="0093489A"/>
    <w:rsid w:val="0093528E"/>
    <w:rsid w:val="0093597A"/>
    <w:rsid w:val="00935C8C"/>
    <w:rsid w:val="009364C7"/>
    <w:rsid w:val="0094111E"/>
    <w:rsid w:val="009418B1"/>
    <w:rsid w:val="009418E8"/>
    <w:rsid w:val="00941A26"/>
    <w:rsid w:val="009433E8"/>
    <w:rsid w:val="00943CD3"/>
    <w:rsid w:val="009441E7"/>
    <w:rsid w:val="00945376"/>
    <w:rsid w:val="00946DA4"/>
    <w:rsid w:val="00947126"/>
    <w:rsid w:val="00947521"/>
    <w:rsid w:val="00950F1B"/>
    <w:rsid w:val="00952824"/>
    <w:rsid w:val="009549CD"/>
    <w:rsid w:val="00956B11"/>
    <w:rsid w:val="009570EE"/>
    <w:rsid w:val="00957A18"/>
    <w:rsid w:val="009606D6"/>
    <w:rsid w:val="00961FC6"/>
    <w:rsid w:val="0096657C"/>
    <w:rsid w:val="009676CD"/>
    <w:rsid w:val="00967884"/>
    <w:rsid w:val="0096793A"/>
    <w:rsid w:val="00967F20"/>
    <w:rsid w:val="009700D3"/>
    <w:rsid w:val="00970FD5"/>
    <w:rsid w:val="009715BA"/>
    <w:rsid w:val="00971834"/>
    <w:rsid w:val="00972CEC"/>
    <w:rsid w:val="00973636"/>
    <w:rsid w:val="0097439F"/>
    <w:rsid w:val="0097618B"/>
    <w:rsid w:val="0097675C"/>
    <w:rsid w:val="00980D55"/>
    <w:rsid w:val="00983C13"/>
    <w:rsid w:val="00983EC4"/>
    <w:rsid w:val="00984C77"/>
    <w:rsid w:val="009850D4"/>
    <w:rsid w:val="00991A0F"/>
    <w:rsid w:val="00992EBA"/>
    <w:rsid w:val="00993C95"/>
    <w:rsid w:val="00993F9E"/>
    <w:rsid w:val="00995A0A"/>
    <w:rsid w:val="00995F1B"/>
    <w:rsid w:val="00995FEE"/>
    <w:rsid w:val="00996AB4"/>
    <w:rsid w:val="009A031D"/>
    <w:rsid w:val="009A19D0"/>
    <w:rsid w:val="009A1CC9"/>
    <w:rsid w:val="009A24BC"/>
    <w:rsid w:val="009A3248"/>
    <w:rsid w:val="009A3657"/>
    <w:rsid w:val="009A3BCB"/>
    <w:rsid w:val="009A6C20"/>
    <w:rsid w:val="009A6E91"/>
    <w:rsid w:val="009A6FC9"/>
    <w:rsid w:val="009A7917"/>
    <w:rsid w:val="009B0312"/>
    <w:rsid w:val="009B0728"/>
    <w:rsid w:val="009B0C3F"/>
    <w:rsid w:val="009B20F1"/>
    <w:rsid w:val="009B2576"/>
    <w:rsid w:val="009B2969"/>
    <w:rsid w:val="009B2B62"/>
    <w:rsid w:val="009B2C46"/>
    <w:rsid w:val="009B2E29"/>
    <w:rsid w:val="009B77B2"/>
    <w:rsid w:val="009B7FAD"/>
    <w:rsid w:val="009C0959"/>
    <w:rsid w:val="009C097F"/>
    <w:rsid w:val="009C1C26"/>
    <w:rsid w:val="009C2F8B"/>
    <w:rsid w:val="009C5AA3"/>
    <w:rsid w:val="009C6416"/>
    <w:rsid w:val="009C70C9"/>
    <w:rsid w:val="009D07D1"/>
    <w:rsid w:val="009D276C"/>
    <w:rsid w:val="009D2AA7"/>
    <w:rsid w:val="009D2DD6"/>
    <w:rsid w:val="009D2EB4"/>
    <w:rsid w:val="009D4317"/>
    <w:rsid w:val="009D4572"/>
    <w:rsid w:val="009D46A3"/>
    <w:rsid w:val="009D5EAD"/>
    <w:rsid w:val="009D6989"/>
    <w:rsid w:val="009E0C40"/>
    <w:rsid w:val="009E102E"/>
    <w:rsid w:val="009E227D"/>
    <w:rsid w:val="009E36A5"/>
    <w:rsid w:val="009E596F"/>
    <w:rsid w:val="009E5ED7"/>
    <w:rsid w:val="009E7056"/>
    <w:rsid w:val="009E7072"/>
    <w:rsid w:val="009E74C8"/>
    <w:rsid w:val="009F185C"/>
    <w:rsid w:val="009F23EA"/>
    <w:rsid w:val="009F40F2"/>
    <w:rsid w:val="009F4D21"/>
    <w:rsid w:val="009F6184"/>
    <w:rsid w:val="009F655C"/>
    <w:rsid w:val="009F7A45"/>
    <w:rsid w:val="00A00945"/>
    <w:rsid w:val="00A01E7D"/>
    <w:rsid w:val="00A03492"/>
    <w:rsid w:val="00A03A9F"/>
    <w:rsid w:val="00A043FE"/>
    <w:rsid w:val="00A04D01"/>
    <w:rsid w:val="00A04E41"/>
    <w:rsid w:val="00A06645"/>
    <w:rsid w:val="00A07B30"/>
    <w:rsid w:val="00A07F37"/>
    <w:rsid w:val="00A102F0"/>
    <w:rsid w:val="00A12178"/>
    <w:rsid w:val="00A13014"/>
    <w:rsid w:val="00A13FB3"/>
    <w:rsid w:val="00A148C8"/>
    <w:rsid w:val="00A15B66"/>
    <w:rsid w:val="00A15D10"/>
    <w:rsid w:val="00A16052"/>
    <w:rsid w:val="00A16365"/>
    <w:rsid w:val="00A1674E"/>
    <w:rsid w:val="00A1784C"/>
    <w:rsid w:val="00A179CE"/>
    <w:rsid w:val="00A17BA8"/>
    <w:rsid w:val="00A20251"/>
    <w:rsid w:val="00A20BAA"/>
    <w:rsid w:val="00A20CDD"/>
    <w:rsid w:val="00A215CE"/>
    <w:rsid w:val="00A2231F"/>
    <w:rsid w:val="00A22E47"/>
    <w:rsid w:val="00A22EF6"/>
    <w:rsid w:val="00A22F30"/>
    <w:rsid w:val="00A23423"/>
    <w:rsid w:val="00A24508"/>
    <w:rsid w:val="00A24CC5"/>
    <w:rsid w:val="00A253F1"/>
    <w:rsid w:val="00A257C3"/>
    <w:rsid w:val="00A260BB"/>
    <w:rsid w:val="00A264AE"/>
    <w:rsid w:val="00A26A58"/>
    <w:rsid w:val="00A27568"/>
    <w:rsid w:val="00A318DA"/>
    <w:rsid w:val="00A3221D"/>
    <w:rsid w:val="00A32B14"/>
    <w:rsid w:val="00A32E25"/>
    <w:rsid w:val="00A337E3"/>
    <w:rsid w:val="00A341D9"/>
    <w:rsid w:val="00A34F01"/>
    <w:rsid w:val="00A35B3F"/>
    <w:rsid w:val="00A3600E"/>
    <w:rsid w:val="00A36CD6"/>
    <w:rsid w:val="00A36DA0"/>
    <w:rsid w:val="00A36F1C"/>
    <w:rsid w:val="00A37839"/>
    <w:rsid w:val="00A37E86"/>
    <w:rsid w:val="00A40E15"/>
    <w:rsid w:val="00A41D7B"/>
    <w:rsid w:val="00A42EC6"/>
    <w:rsid w:val="00A430C7"/>
    <w:rsid w:val="00A435A2"/>
    <w:rsid w:val="00A45D80"/>
    <w:rsid w:val="00A467AD"/>
    <w:rsid w:val="00A46F1B"/>
    <w:rsid w:val="00A4709B"/>
    <w:rsid w:val="00A50782"/>
    <w:rsid w:val="00A52953"/>
    <w:rsid w:val="00A52DC2"/>
    <w:rsid w:val="00A54B1E"/>
    <w:rsid w:val="00A54C2F"/>
    <w:rsid w:val="00A550CE"/>
    <w:rsid w:val="00A57170"/>
    <w:rsid w:val="00A577A3"/>
    <w:rsid w:val="00A6073C"/>
    <w:rsid w:val="00A6111A"/>
    <w:rsid w:val="00A62DC7"/>
    <w:rsid w:val="00A644B4"/>
    <w:rsid w:val="00A6554A"/>
    <w:rsid w:val="00A6615E"/>
    <w:rsid w:val="00A66508"/>
    <w:rsid w:val="00A67154"/>
    <w:rsid w:val="00A6766F"/>
    <w:rsid w:val="00A719B1"/>
    <w:rsid w:val="00A71EEA"/>
    <w:rsid w:val="00A71F28"/>
    <w:rsid w:val="00A72434"/>
    <w:rsid w:val="00A729AC"/>
    <w:rsid w:val="00A74B49"/>
    <w:rsid w:val="00A75A72"/>
    <w:rsid w:val="00A77684"/>
    <w:rsid w:val="00A80091"/>
    <w:rsid w:val="00A81B40"/>
    <w:rsid w:val="00A82BEB"/>
    <w:rsid w:val="00A85D05"/>
    <w:rsid w:val="00A874B1"/>
    <w:rsid w:val="00A87EAF"/>
    <w:rsid w:val="00A91BC0"/>
    <w:rsid w:val="00A93B3C"/>
    <w:rsid w:val="00A93B6C"/>
    <w:rsid w:val="00A94B91"/>
    <w:rsid w:val="00A96871"/>
    <w:rsid w:val="00A97DA4"/>
    <w:rsid w:val="00AA1F02"/>
    <w:rsid w:val="00AA2211"/>
    <w:rsid w:val="00AA2275"/>
    <w:rsid w:val="00AA31A0"/>
    <w:rsid w:val="00AA341D"/>
    <w:rsid w:val="00AA3FC9"/>
    <w:rsid w:val="00AB135F"/>
    <w:rsid w:val="00AB1446"/>
    <w:rsid w:val="00AB21DB"/>
    <w:rsid w:val="00AB2BBD"/>
    <w:rsid w:val="00AB2DF6"/>
    <w:rsid w:val="00AB45F2"/>
    <w:rsid w:val="00AB4B1D"/>
    <w:rsid w:val="00AB5513"/>
    <w:rsid w:val="00AB582A"/>
    <w:rsid w:val="00AB70F8"/>
    <w:rsid w:val="00AB7BA4"/>
    <w:rsid w:val="00AB7FF4"/>
    <w:rsid w:val="00AC0340"/>
    <w:rsid w:val="00AC2111"/>
    <w:rsid w:val="00AC2B48"/>
    <w:rsid w:val="00AC3693"/>
    <w:rsid w:val="00AC5546"/>
    <w:rsid w:val="00AC5F0D"/>
    <w:rsid w:val="00AC60F4"/>
    <w:rsid w:val="00AC6B25"/>
    <w:rsid w:val="00AD10B1"/>
    <w:rsid w:val="00AD18C2"/>
    <w:rsid w:val="00AD27AB"/>
    <w:rsid w:val="00AD2CC1"/>
    <w:rsid w:val="00AD31E4"/>
    <w:rsid w:val="00AD3997"/>
    <w:rsid w:val="00AD50AD"/>
    <w:rsid w:val="00AD530B"/>
    <w:rsid w:val="00AD6423"/>
    <w:rsid w:val="00AD655D"/>
    <w:rsid w:val="00AD724E"/>
    <w:rsid w:val="00AD746B"/>
    <w:rsid w:val="00AE1119"/>
    <w:rsid w:val="00AE2070"/>
    <w:rsid w:val="00AE2CE9"/>
    <w:rsid w:val="00AE3552"/>
    <w:rsid w:val="00AE390C"/>
    <w:rsid w:val="00AE41C4"/>
    <w:rsid w:val="00AE422F"/>
    <w:rsid w:val="00AE51C9"/>
    <w:rsid w:val="00AE6B36"/>
    <w:rsid w:val="00AE78B8"/>
    <w:rsid w:val="00AF0AF6"/>
    <w:rsid w:val="00AF104E"/>
    <w:rsid w:val="00AF11A0"/>
    <w:rsid w:val="00AF1409"/>
    <w:rsid w:val="00AF1CAA"/>
    <w:rsid w:val="00AF2021"/>
    <w:rsid w:val="00AF2181"/>
    <w:rsid w:val="00AF2426"/>
    <w:rsid w:val="00AF4AE0"/>
    <w:rsid w:val="00AF4DF1"/>
    <w:rsid w:val="00B00B58"/>
    <w:rsid w:val="00B00B89"/>
    <w:rsid w:val="00B01BCB"/>
    <w:rsid w:val="00B01DAB"/>
    <w:rsid w:val="00B023F9"/>
    <w:rsid w:val="00B02BDF"/>
    <w:rsid w:val="00B04BB9"/>
    <w:rsid w:val="00B05AF9"/>
    <w:rsid w:val="00B06D1F"/>
    <w:rsid w:val="00B077E0"/>
    <w:rsid w:val="00B07A2F"/>
    <w:rsid w:val="00B10C00"/>
    <w:rsid w:val="00B10D8D"/>
    <w:rsid w:val="00B110BE"/>
    <w:rsid w:val="00B11CD5"/>
    <w:rsid w:val="00B12289"/>
    <w:rsid w:val="00B133D7"/>
    <w:rsid w:val="00B13AC1"/>
    <w:rsid w:val="00B1413A"/>
    <w:rsid w:val="00B164CE"/>
    <w:rsid w:val="00B16513"/>
    <w:rsid w:val="00B16616"/>
    <w:rsid w:val="00B1704D"/>
    <w:rsid w:val="00B1740E"/>
    <w:rsid w:val="00B20576"/>
    <w:rsid w:val="00B223DD"/>
    <w:rsid w:val="00B22B09"/>
    <w:rsid w:val="00B2345F"/>
    <w:rsid w:val="00B23C5C"/>
    <w:rsid w:val="00B24294"/>
    <w:rsid w:val="00B24E06"/>
    <w:rsid w:val="00B2598E"/>
    <w:rsid w:val="00B2668F"/>
    <w:rsid w:val="00B31965"/>
    <w:rsid w:val="00B3218E"/>
    <w:rsid w:val="00B32ADC"/>
    <w:rsid w:val="00B32BCD"/>
    <w:rsid w:val="00B32ED9"/>
    <w:rsid w:val="00B33155"/>
    <w:rsid w:val="00B36BEE"/>
    <w:rsid w:val="00B40018"/>
    <w:rsid w:val="00B4038C"/>
    <w:rsid w:val="00B407E2"/>
    <w:rsid w:val="00B41668"/>
    <w:rsid w:val="00B418DF"/>
    <w:rsid w:val="00B41C65"/>
    <w:rsid w:val="00B42199"/>
    <w:rsid w:val="00B44A01"/>
    <w:rsid w:val="00B46BC5"/>
    <w:rsid w:val="00B46F5E"/>
    <w:rsid w:val="00B47A48"/>
    <w:rsid w:val="00B507AF"/>
    <w:rsid w:val="00B50BA2"/>
    <w:rsid w:val="00B50D53"/>
    <w:rsid w:val="00B50EE2"/>
    <w:rsid w:val="00B51F83"/>
    <w:rsid w:val="00B52110"/>
    <w:rsid w:val="00B533C4"/>
    <w:rsid w:val="00B5363A"/>
    <w:rsid w:val="00B53E3E"/>
    <w:rsid w:val="00B54286"/>
    <w:rsid w:val="00B5466C"/>
    <w:rsid w:val="00B5533C"/>
    <w:rsid w:val="00B556C3"/>
    <w:rsid w:val="00B56B05"/>
    <w:rsid w:val="00B56D62"/>
    <w:rsid w:val="00B56F46"/>
    <w:rsid w:val="00B579F2"/>
    <w:rsid w:val="00B57F22"/>
    <w:rsid w:val="00B60345"/>
    <w:rsid w:val="00B65267"/>
    <w:rsid w:val="00B65881"/>
    <w:rsid w:val="00B65FCF"/>
    <w:rsid w:val="00B66213"/>
    <w:rsid w:val="00B66879"/>
    <w:rsid w:val="00B67AFF"/>
    <w:rsid w:val="00B67E12"/>
    <w:rsid w:val="00B72059"/>
    <w:rsid w:val="00B7298A"/>
    <w:rsid w:val="00B73391"/>
    <w:rsid w:val="00B73C23"/>
    <w:rsid w:val="00B74A47"/>
    <w:rsid w:val="00B74AF4"/>
    <w:rsid w:val="00B75422"/>
    <w:rsid w:val="00B767A9"/>
    <w:rsid w:val="00B772EB"/>
    <w:rsid w:val="00B77B58"/>
    <w:rsid w:val="00B80B65"/>
    <w:rsid w:val="00B82121"/>
    <w:rsid w:val="00B82EFF"/>
    <w:rsid w:val="00B83DDA"/>
    <w:rsid w:val="00B854A0"/>
    <w:rsid w:val="00B859EE"/>
    <w:rsid w:val="00B8686B"/>
    <w:rsid w:val="00B8726F"/>
    <w:rsid w:val="00B87FED"/>
    <w:rsid w:val="00B90F63"/>
    <w:rsid w:val="00B91497"/>
    <w:rsid w:val="00B92F83"/>
    <w:rsid w:val="00B93DB4"/>
    <w:rsid w:val="00B940EB"/>
    <w:rsid w:val="00B94242"/>
    <w:rsid w:val="00B952C0"/>
    <w:rsid w:val="00B954D3"/>
    <w:rsid w:val="00B95D74"/>
    <w:rsid w:val="00BA1084"/>
    <w:rsid w:val="00BA10DE"/>
    <w:rsid w:val="00BA1113"/>
    <w:rsid w:val="00BA1172"/>
    <w:rsid w:val="00BA1AC2"/>
    <w:rsid w:val="00BA246C"/>
    <w:rsid w:val="00BA2C62"/>
    <w:rsid w:val="00BA2D47"/>
    <w:rsid w:val="00BA39B4"/>
    <w:rsid w:val="00BA45F7"/>
    <w:rsid w:val="00BA5B1E"/>
    <w:rsid w:val="00BA7871"/>
    <w:rsid w:val="00BB0E58"/>
    <w:rsid w:val="00BB1610"/>
    <w:rsid w:val="00BB1A9E"/>
    <w:rsid w:val="00BB2A33"/>
    <w:rsid w:val="00BB36B0"/>
    <w:rsid w:val="00BB387C"/>
    <w:rsid w:val="00BB38BF"/>
    <w:rsid w:val="00BB413A"/>
    <w:rsid w:val="00BB54C0"/>
    <w:rsid w:val="00BB6231"/>
    <w:rsid w:val="00BB63A1"/>
    <w:rsid w:val="00BB70D4"/>
    <w:rsid w:val="00BB72CC"/>
    <w:rsid w:val="00BB7F55"/>
    <w:rsid w:val="00BC00FF"/>
    <w:rsid w:val="00BC120E"/>
    <w:rsid w:val="00BC1255"/>
    <w:rsid w:val="00BC3193"/>
    <w:rsid w:val="00BC60C2"/>
    <w:rsid w:val="00BC6310"/>
    <w:rsid w:val="00BC6B1D"/>
    <w:rsid w:val="00BC6B3D"/>
    <w:rsid w:val="00BC75CD"/>
    <w:rsid w:val="00BC7911"/>
    <w:rsid w:val="00BD1EFE"/>
    <w:rsid w:val="00BD2FB0"/>
    <w:rsid w:val="00BD55F2"/>
    <w:rsid w:val="00BD5B84"/>
    <w:rsid w:val="00BD5DDE"/>
    <w:rsid w:val="00BE0028"/>
    <w:rsid w:val="00BE1A09"/>
    <w:rsid w:val="00BE2E85"/>
    <w:rsid w:val="00BE446F"/>
    <w:rsid w:val="00BE46E2"/>
    <w:rsid w:val="00BE4D9E"/>
    <w:rsid w:val="00BE6590"/>
    <w:rsid w:val="00BF0082"/>
    <w:rsid w:val="00BF2513"/>
    <w:rsid w:val="00BF3D95"/>
    <w:rsid w:val="00BF51AA"/>
    <w:rsid w:val="00BF680B"/>
    <w:rsid w:val="00BF762B"/>
    <w:rsid w:val="00BF7CEE"/>
    <w:rsid w:val="00C008B0"/>
    <w:rsid w:val="00C02C27"/>
    <w:rsid w:val="00C037A3"/>
    <w:rsid w:val="00C04B3C"/>
    <w:rsid w:val="00C04EAF"/>
    <w:rsid w:val="00C06A45"/>
    <w:rsid w:val="00C07268"/>
    <w:rsid w:val="00C10555"/>
    <w:rsid w:val="00C123D9"/>
    <w:rsid w:val="00C12EE7"/>
    <w:rsid w:val="00C13907"/>
    <w:rsid w:val="00C139B3"/>
    <w:rsid w:val="00C144CA"/>
    <w:rsid w:val="00C147BC"/>
    <w:rsid w:val="00C15F11"/>
    <w:rsid w:val="00C16598"/>
    <w:rsid w:val="00C165C5"/>
    <w:rsid w:val="00C16DF0"/>
    <w:rsid w:val="00C1729A"/>
    <w:rsid w:val="00C1793A"/>
    <w:rsid w:val="00C20416"/>
    <w:rsid w:val="00C20C57"/>
    <w:rsid w:val="00C212D5"/>
    <w:rsid w:val="00C21A0F"/>
    <w:rsid w:val="00C21F15"/>
    <w:rsid w:val="00C2307E"/>
    <w:rsid w:val="00C23685"/>
    <w:rsid w:val="00C236A6"/>
    <w:rsid w:val="00C25E4E"/>
    <w:rsid w:val="00C25FA0"/>
    <w:rsid w:val="00C26A3E"/>
    <w:rsid w:val="00C273AF"/>
    <w:rsid w:val="00C27BF5"/>
    <w:rsid w:val="00C30322"/>
    <w:rsid w:val="00C30D2C"/>
    <w:rsid w:val="00C31C3D"/>
    <w:rsid w:val="00C32AC1"/>
    <w:rsid w:val="00C337DF"/>
    <w:rsid w:val="00C33968"/>
    <w:rsid w:val="00C33D75"/>
    <w:rsid w:val="00C3428F"/>
    <w:rsid w:val="00C34631"/>
    <w:rsid w:val="00C349AC"/>
    <w:rsid w:val="00C34BF9"/>
    <w:rsid w:val="00C34F8F"/>
    <w:rsid w:val="00C353E1"/>
    <w:rsid w:val="00C36C44"/>
    <w:rsid w:val="00C376B8"/>
    <w:rsid w:val="00C378C4"/>
    <w:rsid w:val="00C37E27"/>
    <w:rsid w:val="00C421C4"/>
    <w:rsid w:val="00C439DA"/>
    <w:rsid w:val="00C44426"/>
    <w:rsid w:val="00C44986"/>
    <w:rsid w:val="00C44B6E"/>
    <w:rsid w:val="00C45C2A"/>
    <w:rsid w:val="00C46321"/>
    <w:rsid w:val="00C46444"/>
    <w:rsid w:val="00C46A40"/>
    <w:rsid w:val="00C46DD0"/>
    <w:rsid w:val="00C47E88"/>
    <w:rsid w:val="00C51D8F"/>
    <w:rsid w:val="00C52424"/>
    <w:rsid w:val="00C527A8"/>
    <w:rsid w:val="00C52AD5"/>
    <w:rsid w:val="00C52E89"/>
    <w:rsid w:val="00C53979"/>
    <w:rsid w:val="00C54A9F"/>
    <w:rsid w:val="00C54EDA"/>
    <w:rsid w:val="00C55C39"/>
    <w:rsid w:val="00C5615C"/>
    <w:rsid w:val="00C57280"/>
    <w:rsid w:val="00C57342"/>
    <w:rsid w:val="00C611A0"/>
    <w:rsid w:val="00C61DB7"/>
    <w:rsid w:val="00C62D93"/>
    <w:rsid w:val="00C630ED"/>
    <w:rsid w:val="00C63B2A"/>
    <w:rsid w:val="00C64ABD"/>
    <w:rsid w:val="00C66F2B"/>
    <w:rsid w:val="00C70F79"/>
    <w:rsid w:val="00C723DD"/>
    <w:rsid w:val="00C725B9"/>
    <w:rsid w:val="00C72A19"/>
    <w:rsid w:val="00C73253"/>
    <w:rsid w:val="00C74FCA"/>
    <w:rsid w:val="00C775C8"/>
    <w:rsid w:val="00C8189B"/>
    <w:rsid w:val="00C81E23"/>
    <w:rsid w:val="00C82374"/>
    <w:rsid w:val="00C82999"/>
    <w:rsid w:val="00C82E48"/>
    <w:rsid w:val="00C834C4"/>
    <w:rsid w:val="00C83E16"/>
    <w:rsid w:val="00C85F6B"/>
    <w:rsid w:val="00C87956"/>
    <w:rsid w:val="00C87994"/>
    <w:rsid w:val="00C9027B"/>
    <w:rsid w:val="00C904A3"/>
    <w:rsid w:val="00C93112"/>
    <w:rsid w:val="00C9372B"/>
    <w:rsid w:val="00C9408B"/>
    <w:rsid w:val="00C949B5"/>
    <w:rsid w:val="00C953A3"/>
    <w:rsid w:val="00C97A41"/>
    <w:rsid w:val="00CA016A"/>
    <w:rsid w:val="00CA12F6"/>
    <w:rsid w:val="00CA3015"/>
    <w:rsid w:val="00CA394B"/>
    <w:rsid w:val="00CA6388"/>
    <w:rsid w:val="00CA6B57"/>
    <w:rsid w:val="00CA6C15"/>
    <w:rsid w:val="00CA7607"/>
    <w:rsid w:val="00CA7C07"/>
    <w:rsid w:val="00CB0D11"/>
    <w:rsid w:val="00CB0FA7"/>
    <w:rsid w:val="00CB1E58"/>
    <w:rsid w:val="00CB26CB"/>
    <w:rsid w:val="00CB393C"/>
    <w:rsid w:val="00CB440B"/>
    <w:rsid w:val="00CB5445"/>
    <w:rsid w:val="00CB5589"/>
    <w:rsid w:val="00CB5C1A"/>
    <w:rsid w:val="00CB5CC6"/>
    <w:rsid w:val="00CB5D2C"/>
    <w:rsid w:val="00CB627D"/>
    <w:rsid w:val="00CB6E7B"/>
    <w:rsid w:val="00CB76B3"/>
    <w:rsid w:val="00CB76CC"/>
    <w:rsid w:val="00CB78E9"/>
    <w:rsid w:val="00CC066B"/>
    <w:rsid w:val="00CC087F"/>
    <w:rsid w:val="00CC226B"/>
    <w:rsid w:val="00CC390E"/>
    <w:rsid w:val="00CC40DD"/>
    <w:rsid w:val="00CC4898"/>
    <w:rsid w:val="00CC5565"/>
    <w:rsid w:val="00CC7E48"/>
    <w:rsid w:val="00CD0558"/>
    <w:rsid w:val="00CD0DD3"/>
    <w:rsid w:val="00CD19AE"/>
    <w:rsid w:val="00CD1B7B"/>
    <w:rsid w:val="00CD1D90"/>
    <w:rsid w:val="00CD28C7"/>
    <w:rsid w:val="00CD2FBC"/>
    <w:rsid w:val="00CD38EC"/>
    <w:rsid w:val="00CD3DF5"/>
    <w:rsid w:val="00CD3EBD"/>
    <w:rsid w:val="00CD5DB8"/>
    <w:rsid w:val="00CD5FCD"/>
    <w:rsid w:val="00CD6501"/>
    <w:rsid w:val="00CD7E1A"/>
    <w:rsid w:val="00CE0A75"/>
    <w:rsid w:val="00CE0C5A"/>
    <w:rsid w:val="00CE0DF7"/>
    <w:rsid w:val="00CE0FC3"/>
    <w:rsid w:val="00CE2206"/>
    <w:rsid w:val="00CE2699"/>
    <w:rsid w:val="00CE2E31"/>
    <w:rsid w:val="00CE2EFA"/>
    <w:rsid w:val="00CE2FB4"/>
    <w:rsid w:val="00CE3150"/>
    <w:rsid w:val="00CE39CD"/>
    <w:rsid w:val="00CE3C13"/>
    <w:rsid w:val="00CE3F8E"/>
    <w:rsid w:val="00CE4BA5"/>
    <w:rsid w:val="00CE67E4"/>
    <w:rsid w:val="00CE68B8"/>
    <w:rsid w:val="00CF1053"/>
    <w:rsid w:val="00CF3CFE"/>
    <w:rsid w:val="00CF417C"/>
    <w:rsid w:val="00CF5353"/>
    <w:rsid w:val="00CF57F5"/>
    <w:rsid w:val="00CF7C59"/>
    <w:rsid w:val="00D00C14"/>
    <w:rsid w:val="00D00C6B"/>
    <w:rsid w:val="00D02517"/>
    <w:rsid w:val="00D032E5"/>
    <w:rsid w:val="00D038F6"/>
    <w:rsid w:val="00D03DB7"/>
    <w:rsid w:val="00D03F79"/>
    <w:rsid w:val="00D04F25"/>
    <w:rsid w:val="00D0541D"/>
    <w:rsid w:val="00D05691"/>
    <w:rsid w:val="00D05AF0"/>
    <w:rsid w:val="00D05F83"/>
    <w:rsid w:val="00D10C03"/>
    <w:rsid w:val="00D11172"/>
    <w:rsid w:val="00D11212"/>
    <w:rsid w:val="00D122C2"/>
    <w:rsid w:val="00D12A7B"/>
    <w:rsid w:val="00D15217"/>
    <w:rsid w:val="00D15566"/>
    <w:rsid w:val="00D16844"/>
    <w:rsid w:val="00D17064"/>
    <w:rsid w:val="00D170FB"/>
    <w:rsid w:val="00D2081A"/>
    <w:rsid w:val="00D21D94"/>
    <w:rsid w:val="00D224D2"/>
    <w:rsid w:val="00D23206"/>
    <w:rsid w:val="00D2344B"/>
    <w:rsid w:val="00D2548B"/>
    <w:rsid w:val="00D2584D"/>
    <w:rsid w:val="00D25D03"/>
    <w:rsid w:val="00D26515"/>
    <w:rsid w:val="00D27D9A"/>
    <w:rsid w:val="00D3041A"/>
    <w:rsid w:val="00D3146D"/>
    <w:rsid w:val="00D32A50"/>
    <w:rsid w:val="00D32D66"/>
    <w:rsid w:val="00D32E0D"/>
    <w:rsid w:val="00D3524B"/>
    <w:rsid w:val="00D35FC0"/>
    <w:rsid w:val="00D36209"/>
    <w:rsid w:val="00D37373"/>
    <w:rsid w:val="00D3775F"/>
    <w:rsid w:val="00D3791D"/>
    <w:rsid w:val="00D402E1"/>
    <w:rsid w:val="00D40589"/>
    <w:rsid w:val="00D408AE"/>
    <w:rsid w:val="00D4234F"/>
    <w:rsid w:val="00D44680"/>
    <w:rsid w:val="00D446EA"/>
    <w:rsid w:val="00D45B7B"/>
    <w:rsid w:val="00D45D0A"/>
    <w:rsid w:val="00D50A17"/>
    <w:rsid w:val="00D50DC0"/>
    <w:rsid w:val="00D52A0A"/>
    <w:rsid w:val="00D52A28"/>
    <w:rsid w:val="00D52EB9"/>
    <w:rsid w:val="00D53171"/>
    <w:rsid w:val="00D5381D"/>
    <w:rsid w:val="00D54907"/>
    <w:rsid w:val="00D55EE4"/>
    <w:rsid w:val="00D56726"/>
    <w:rsid w:val="00D56DF0"/>
    <w:rsid w:val="00D57605"/>
    <w:rsid w:val="00D60105"/>
    <w:rsid w:val="00D605B6"/>
    <w:rsid w:val="00D61621"/>
    <w:rsid w:val="00D618EC"/>
    <w:rsid w:val="00D63378"/>
    <w:rsid w:val="00D63725"/>
    <w:rsid w:val="00D63D5E"/>
    <w:rsid w:val="00D6482A"/>
    <w:rsid w:val="00D65197"/>
    <w:rsid w:val="00D6524E"/>
    <w:rsid w:val="00D65C1D"/>
    <w:rsid w:val="00D67819"/>
    <w:rsid w:val="00D67A36"/>
    <w:rsid w:val="00D70DCC"/>
    <w:rsid w:val="00D7109D"/>
    <w:rsid w:val="00D7173A"/>
    <w:rsid w:val="00D7173F"/>
    <w:rsid w:val="00D71900"/>
    <w:rsid w:val="00D71C6D"/>
    <w:rsid w:val="00D71E69"/>
    <w:rsid w:val="00D721D3"/>
    <w:rsid w:val="00D72618"/>
    <w:rsid w:val="00D72EAD"/>
    <w:rsid w:val="00D73048"/>
    <w:rsid w:val="00D7343E"/>
    <w:rsid w:val="00D739E0"/>
    <w:rsid w:val="00D73BDB"/>
    <w:rsid w:val="00D74A63"/>
    <w:rsid w:val="00D75928"/>
    <w:rsid w:val="00D77431"/>
    <w:rsid w:val="00D779BB"/>
    <w:rsid w:val="00D803B3"/>
    <w:rsid w:val="00D81D57"/>
    <w:rsid w:val="00D83E28"/>
    <w:rsid w:val="00D849CC"/>
    <w:rsid w:val="00D86CCC"/>
    <w:rsid w:val="00D870A8"/>
    <w:rsid w:val="00D870D3"/>
    <w:rsid w:val="00D87EDD"/>
    <w:rsid w:val="00D904A6"/>
    <w:rsid w:val="00D90C93"/>
    <w:rsid w:val="00D933F8"/>
    <w:rsid w:val="00D93E9E"/>
    <w:rsid w:val="00D93F49"/>
    <w:rsid w:val="00D942FC"/>
    <w:rsid w:val="00D94726"/>
    <w:rsid w:val="00D9476D"/>
    <w:rsid w:val="00D9658B"/>
    <w:rsid w:val="00DA1271"/>
    <w:rsid w:val="00DA1B24"/>
    <w:rsid w:val="00DA1BBC"/>
    <w:rsid w:val="00DA22A9"/>
    <w:rsid w:val="00DA2824"/>
    <w:rsid w:val="00DA2C9C"/>
    <w:rsid w:val="00DA2CA9"/>
    <w:rsid w:val="00DA34AF"/>
    <w:rsid w:val="00DA523A"/>
    <w:rsid w:val="00DA53B1"/>
    <w:rsid w:val="00DA5A09"/>
    <w:rsid w:val="00DA5E3F"/>
    <w:rsid w:val="00DA6A0A"/>
    <w:rsid w:val="00DB0167"/>
    <w:rsid w:val="00DB20FE"/>
    <w:rsid w:val="00DB26CB"/>
    <w:rsid w:val="00DB27CE"/>
    <w:rsid w:val="00DB38C1"/>
    <w:rsid w:val="00DB4A0A"/>
    <w:rsid w:val="00DB4EE6"/>
    <w:rsid w:val="00DB54DB"/>
    <w:rsid w:val="00DB6DB3"/>
    <w:rsid w:val="00DB7750"/>
    <w:rsid w:val="00DC041A"/>
    <w:rsid w:val="00DC17F1"/>
    <w:rsid w:val="00DC209D"/>
    <w:rsid w:val="00DC24A9"/>
    <w:rsid w:val="00DC2629"/>
    <w:rsid w:val="00DC2CE6"/>
    <w:rsid w:val="00DC53E1"/>
    <w:rsid w:val="00DC5B62"/>
    <w:rsid w:val="00DC6869"/>
    <w:rsid w:val="00DC6A1E"/>
    <w:rsid w:val="00DC776F"/>
    <w:rsid w:val="00DD04A1"/>
    <w:rsid w:val="00DD0575"/>
    <w:rsid w:val="00DD0911"/>
    <w:rsid w:val="00DD0F5D"/>
    <w:rsid w:val="00DD3875"/>
    <w:rsid w:val="00DD426F"/>
    <w:rsid w:val="00DD468B"/>
    <w:rsid w:val="00DD533C"/>
    <w:rsid w:val="00DD5DF5"/>
    <w:rsid w:val="00DE0470"/>
    <w:rsid w:val="00DE1205"/>
    <w:rsid w:val="00DE1E03"/>
    <w:rsid w:val="00DE260F"/>
    <w:rsid w:val="00DE267C"/>
    <w:rsid w:val="00DE309F"/>
    <w:rsid w:val="00DE38D7"/>
    <w:rsid w:val="00DE55CC"/>
    <w:rsid w:val="00DE611F"/>
    <w:rsid w:val="00DF2561"/>
    <w:rsid w:val="00DF434C"/>
    <w:rsid w:val="00DF4720"/>
    <w:rsid w:val="00DF472D"/>
    <w:rsid w:val="00DF4DC4"/>
    <w:rsid w:val="00DF52F7"/>
    <w:rsid w:val="00DF5582"/>
    <w:rsid w:val="00DF599E"/>
    <w:rsid w:val="00DF6A45"/>
    <w:rsid w:val="00E00247"/>
    <w:rsid w:val="00E01D62"/>
    <w:rsid w:val="00E028F7"/>
    <w:rsid w:val="00E0292A"/>
    <w:rsid w:val="00E02FB5"/>
    <w:rsid w:val="00E03C68"/>
    <w:rsid w:val="00E04375"/>
    <w:rsid w:val="00E04965"/>
    <w:rsid w:val="00E04AA8"/>
    <w:rsid w:val="00E04C53"/>
    <w:rsid w:val="00E06136"/>
    <w:rsid w:val="00E07D9B"/>
    <w:rsid w:val="00E07F99"/>
    <w:rsid w:val="00E102AC"/>
    <w:rsid w:val="00E10548"/>
    <w:rsid w:val="00E1063F"/>
    <w:rsid w:val="00E10AD6"/>
    <w:rsid w:val="00E129D1"/>
    <w:rsid w:val="00E12E66"/>
    <w:rsid w:val="00E13BB4"/>
    <w:rsid w:val="00E140A6"/>
    <w:rsid w:val="00E14668"/>
    <w:rsid w:val="00E146A2"/>
    <w:rsid w:val="00E14F99"/>
    <w:rsid w:val="00E2027E"/>
    <w:rsid w:val="00E20415"/>
    <w:rsid w:val="00E21112"/>
    <w:rsid w:val="00E226A2"/>
    <w:rsid w:val="00E23C29"/>
    <w:rsid w:val="00E25514"/>
    <w:rsid w:val="00E26CFF"/>
    <w:rsid w:val="00E26DAC"/>
    <w:rsid w:val="00E27166"/>
    <w:rsid w:val="00E3177D"/>
    <w:rsid w:val="00E32902"/>
    <w:rsid w:val="00E329B8"/>
    <w:rsid w:val="00E33E7D"/>
    <w:rsid w:val="00E34584"/>
    <w:rsid w:val="00E35FBA"/>
    <w:rsid w:val="00E360C1"/>
    <w:rsid w:val="00E366A3"/>
    <w:rsid w:val="00E36716"/>
    <w:rsid w:val="00E36C5E"/>
    <w:rsid w:val="00E37626"/>
    <w:rsid w:val="00E37AFF"/>
    <w:rsid w:val="00E4020B"/>
    <w:rsid w:val="00E41AC7"/>
    <w:rsid w:val="00E41B6A"/>
    <w:rsid w:val="00E42043"/>
    <w:rsid w:val="00E436A3"/>
    <w:rsid w:val="00E440BE"/>
    <w:rsid w:val="00E44167"/>
    <w:rsid w:val="00E44201"/>
    <w:rsid w:val="00E463D4"/>
    <w:rsid w:val="00E5047D"/>
    <w:rsid w:val="00E528A6"/>
    <w:rsid w:val="00E53B7A"/>
    <w:rsid w:val="00E543EA"/>
    <w:rsid w:val="00E5497C"/>
    <w:rsid w:val="00E5546D"/>
    <w:rsid w:val="00E5723A"/>
    <w:rsid w:val="00E57552"/>
    <w:rsid w:val="00E63C60"/>
    <w:rsid w:val="00E648B7"/>
    <w:rsid w:val="00E64B27"/>
    <w:rsid w:val="00E64C91"/>
    <w:rsid w:val="00E653DD"/>
    <w:rsid w:val="00E65626"/>
    <w:rsid w:val="00E65959"/>
    <w:rsid w:val="00E65D5E"/>
    <w:rsid w:val="00E6744E"/>
    <w:rsid w:val="00E67708"/>
    <w:rsid w:val="00E67D19"/>
    <w:rsid w:val="00E70821"/>
    <w:rsid w:val="00E71FD2"/>
    <w:rsid w:val="00E72E2F"/>
    <w:rsid w:val="00E7377A"/>
    <w:rsid w:val="00E7483F"/>
    <w:rsid w:val="00E748FE"/>
    <w:rsid w:val="00E74E99"/>
    <w:rsid w:val="00E7636D"/>
    <w:rsid w:val="00E76836"/>
    <w:rsid w:val="00E82086"/>
    <w:rsid w:val="00E820DC"/>
    <w:rsid w:val="00E84213"/>
    <w:rsid w:val="00E853CC"/>
    <w:rsid w:val="00E85E7B"/>
    <w:rsid w:val="00E865AD"/>
    <w:rsid w:val="00E87072"/>
    <w:rsid w:val="00E916E4"/>
    <w:rsid w:val="00E91CA3"/>
    <w:rsid w:val="00E91F20"/>
    <w:rsid w:val="00E933AE"/>
    <w:rsid w:val="00E93B59"/>
    <w:rsid w:val="00E95011"/>
    <w:rsid w:val="00E958D3"/>
    <w:rsid w:val="00E964C5"/>
    <w:rsid w:val="00E97DBF"/>
    <w:rsid w:val="00EA1298"/>
    <w:rsid w:val="00EA15A8"/>
    <w:rsid w:val="00EA2BDB"/>
    <w:rsid w:val="00EA56E3"/>
    <w:rsid w:val="00EA5EEF"/>
    <w:rsid w:val="00EA5F97"/>
    <w:rsid w:val="00EA6D13"/>
    <w:rsid w:val="00EA7BB4"/>
    <w:rsid w:val="00EB11B8"/>
    <w:rsid w:val="00EB1E87"/>
    <w:rsid w:val="00EB2C18"/>
    <w:rsid w:val="00EB4132"/>
    <w:rsid w:val="00EB44D1"/>
    <w:rsid w:val="00EB4E32"/>
    <w:rsid w:val="00EB5BA1"/>
    <w:rsid w:val="00EB602B"/>
    <w:rsid w:val="00EC000A"/>
    <w:rsid w:val="00EC0035"/>
    <w:rsid w:val="00EC070C"/>
    <w:rsid w:val="00EC4A5A"/>
    <w:rsid w:val="00EC4AA0"/>
    <w:rsid w:val="00EC5A2F"/>
    <w:rsid w:val="00EC7737"/>
    <w:rsid w:val="00ED11BC"/>
    <w:rsid w:val="00ED2D76"/>
    <w:rsid w:val="00ED3A93"/>
    <w:rsid w:val="00ED3E97"/>
    <w:rsid w:val="00ED448E"/>
    <w:rsid w:val="00ED7681"/>
    <w:rsid w:val="00EE0060"/>
    <w:rsid w:val="00EE0439"/>
    <w:rsid w:val="00EE0A4B"/>
    <w:rsid w:val="00EE0B69"/>
    <w:rsid w:val="00EE1993"/>
    <w:rsid w:val="00EE2BD3"/>
    <w:rsid w:val="00EE4704"/>
    <w:rsid w:val="00EE4BCB"/>
    <w:rsid w:val="00EE4DAC"/>
    <w:rsid w:val="00EE6241"/>
    <w:rsid w:val="00EE6830"/>
    <w:rsid w:val="00EE6AFA"/>
    <w:rsid w:val="00EF0648"/>
    <w:rsid w:val="00EF0B56"/>
    <w:rsid w:val="00EF1956"/>
    <w:rsid w:val="00EF196D"/>
    <w:rsid w:val="00EF21C8"/>
    <w:rsid w:val="00EF22EF"/>
    <w:rsid w:val="00EF2529"/>
    <w:rsid w:val="00EF3D2B"/>
    <w:rsid w:val="00EF4565"/>
    <w:rsid w:val="00EF6001"/>
    <w:rsid w:val="00EF60D3"/>
    <w:rsid w:val="00EF6524"/>
    <w:rsid w:val="00EF6C0E"/>
    <w:rsid w:val="00EF6C51"/>
    <w:rsid w:val="00EF7978"/>
    <w:rsid w:val="00EF79E0"/>
    <w:rsid w:val="00F003FE"/>
    <w:rsid w:val="00F00E9A"/>
    <w:rsid w:val="00F01F87"/>
    <w:rsid w:val="00F0364F"/>
    <w:rsid w:val="00F0390B"/>
    <w:rsid w:val="00F03CEC"/>
    <w:rsid w:val="00F07B1A"/>
    <w:rsid w:val="00F1016A"/>
    <w:rsid w:val="00F11079"/>
    <w:rsid w:val="00F11719"/>
    <w:rsid w:val="00F11D76"/>
    <w:rsid w:val="00F13528"/>
    <w:rsid w:val="00F13736"/>
    <w:rsid w:val="00F14571"/>
    <w:rsid w:val="00F14A28"/>
    <w:rsid w:val="00F1578E"/>
    <w:rsid w:val="00F15B9D"/>
    <w:rsid w:val="00F16193"/>
    <w:rsid w:val="00F1630F"/>
    <w:rsid w:val="00F1681D"/>
    <w:rsid w:val="00F17C4E"/>
    <w:rsid w:val="00F20A65"/>
    <w:rsid w:val="00F20B52"/>
    <w:rsid w:val="00F210AC"/>
    <w:rsid w:val="00F21871"/>
    <w:rsid w:val="00F219F0"/>
    <w:rsid w:val="00F2287C"/>
    <w:rsid w:val="00F22C9D"/>
    <w:rsid w:val="00F23020"/>
    <w:rsid w:val="00F2496B"/>
    <w:rsid w:val="00F251D5"/>
    <w:rsid w:val="00F25C6F"/>
    <w:rsid w:val="00F26834"/>
    <w:rsid w:val="00F26BE9"/>
    <w:rsid w:val="00F30296"/>
    <w:rsid w:val="00F307B6"/>
    <w:rsid w:val="00F32562"/>
    <w:rsid w:val="00F32745"/>
    <w:rsid w:val="00F32847"/>
    <w:rsid w:val="00F33B67"/>
    <w:rsid w:val="00F33D8E"/>
    <w:rsid w:val="00F34E39"/>
    <w:rsid w:val="00F35834"/>
    <w:rsid w:val="00F35E5D"/>
    <w:rsid w:val="00F35EAA"/>
    <w:rsid w:val="00F371FA"/>
    <w:rsid w:val="00F37E5E"/>
    <w:rsid w:val="00F40A3A"/>
    <w:rsid w:val="00F422F7"/>
    <w:rsid w:val="00F42FF8"/>
    <w:rsid w:val="00F43C4B"/>
    <w:rsid w:val="00F43CCA"/>
    <w:rsid w:val="00F45E2E"/>
    <w:rsid w:val="00F4617F"/>
    <w:rsid w:val="00F5094B"/>
    <w:rsid w:val="00F50D33"/>
    <w:rsid w:val="00F50FED"/>
    <w:rsid w:val="00F51F18"/>
    <w:rsid w:val="00F524C2"/>
    <w:rsid w:val="00F541A0"/>
    <w:rsid w:val="00F549A1"/>
    <w:rsid w:val="00F57F2A"/>
    <w:rsid w:val="00F601CE"/>
    <w:rsid w:val="00F63516"/>
    <w:rsid w:val="00F63552"/>
    <w:rsid w:val="00F6684E"/>
    <w:rsid w:val="00F66BCF"/>
    <w:rsid w:val="00F67AC4"/>
    <w:rsid w:val="00F72B78"/>
    <w:rsid w:val="00F72BAF"/>
    <w:rsid w:val="00F74A9F"/>
    <w:rsid w:val="00F74AF4"/>
    <w:rsid w:val="00F7509A"/>
    <w:rsid w:val="00F75A72"/>
    <w:rsid w:val="00F75AD5"/>
    <w:rsid w:val="00F76901"/>
    <w:rsid w:val="00F80564"/>
    <w:rsid w:val="00F80DD7"/>
    <w:rsid w:val="00F81020"/>
    <w:rsid w:val="00F82FBD"/>
    <w:rsid w:val="00F843C5"/>
    <w:rsid w:val="00F910CC"/>
    <w:rsid w:val="00F91353"/>
    <w:rsid w:val="00F91573"/>
    <w:rsid w:val="00F91C77"/>
    <w:rsid w:val="00F92F3A"/>
    <w:rsid w:val="00F931C7"/>
    <w:rsid w:val="00F93A13"/>
    <w:rsid w:val="00F94432"/>
    <w:rsid w:val="00F96E8E"/>
    <w:rsid w:val="00FA0527"/>
    <w:rsid w:val="00FA1E5D"/>
    <w:rsid w:val="00FA20E9"/>
    <w:rsid w:val="00FA22FC"/>
    <w:rsid w:val="00FA35BC"/>
    <w:rsid w:val="00FA3A58"/>
    <w:rsid w:val="00FA478B"/>
    <w:rsid w:val="00FA588D"/>
    <w:rsid w:val="00FA59DD"/>
    <w:rsid w:val="00FA738B"/>
    <w:rsid w:val="00FA7477"/>
    <w:rsid w:val="00FB18B6"/>
    <w:rsid w:val="00FB3A6A"/>
    <w:rsid w:val="00FB45A9"/>
    <w:rsid w:val="00FB5B85"/>
    <w:rsid w:val="00FC09A5"/>
    <w:rsid w:val="00FC18F9"/>
    <w:rsid w:val="00FC1A5F"/>
    <w:rsid w:val="00FC27E1"/>
    <w:rsid w:val="00FC2970"/>
    <w:rsid w:val="00FC6D57"/>
    <w:rsid w:val="00FC7B88"/>
    <w:rsid w:val="00FD010B"/>
    <w:rsid w:val="00FD112D"/>
    <w:rsid w:val="00FD3095"/>
    <w:rsid w:val="00FD3EC1"/>
    <w:rsid w:val="00FD68CF"/>
    <w:rsid w:val="00FD6C5C"/>
    <w:rsid w:val="00FD6FDA"/>
    <w:rsid w:val="00FD75E2"/>
    <w:rsid w:val="00FE0420"/>
    <w:rsid w:val="00FE0435"/>
    <w:rsid w:val="00FE1959"/>
    <w:rsid w:val="00FE21C5"/>
    <w:rsid w:val="00FE5244"/>
    <w:rsid w:val="00FE5280"/>
    <w:rsid w:val="00FE53CB"/>
    <w:rsid w:val="00FE70BB"/>
    <w:rsid w:val="00FE7325"/>
    <w:rsid w:val="00FE7AF3"/>
    <w:rsid w:val="00FE7CA6"/>
    <w:rsid w:val="00FF06AF"/>
    <w:rsid w:val="00FF070B"/>
    <w:rsid w:val="00FF0EB4"/>
    <w:rsid w:val="00FF1AAF"/>
    <w:rsid w:val="00FF2027"/>
    <w:rsid w:val="00FF2623"/>
    <w:rsid w:val="00FF31AA"/>
    <w:rsid w:val="00FF3239"/>
    <w:rsid w:val="00FF3281"/>
    <w:rsid w:val="00FF33B1"/>
    <w:rsid w:val="00FF3984"/>
    <w:rsid w:val="00FF5000"/>
    <w:rsid w:val="00FF57A4"/>
    <w:rsid w:val="00FF71CE"/>
    <w:rsid w:val="00FF72F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62DB5"/>
  <w15:docId w15:val="{7833B275-69A8-4273-A1DB-A00A46EA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76BA"/>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94752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sz w:val="16"/>
      <w:szCs w:val="16"/>
    </w:rPr>
  </w:style>
  <w:style w:type="character" w:customStyle="1" w:styleId="BesedilooblakaZnak">
    <w:name w:val="Besedilo oblačka Znak"/>
    <w:link w:val="Besedilooblaka"/>
    <w:uiPriority w:val="99"/>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uiPriority w:val="9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qFormat/>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uiPriority w:val="99"/>
    <w:rsid w:val="003B1CF7"/>
    <w:pPr>
      <w:spacing w:after="120"/>
      <w:ind w:left="283"/>
    </w:pPr>
    <w:rPr>
      <w:sz w:val="16"/>
      <w:szCs w:val="16"/>
    </w:rPr>
  </w:style>
  <w:style w:type="character" w:customStyle="1" w:styleId="Telobesedila-zamik3Znak">
    <w:name w:val="Telo besedila - zamik 3 Znak"/>
    <w:link w:val="Telobesedila-zamik3"/>
    <w:uiPriority w:val="99"/>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Pripombabesedilo">
    <w:name w:val="annotation text"/>
    <w:basedOn w:val="Navaden"/>
    <w:link w:val="PripombabesediloZnak2"/>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uiPriority w:val="99"/>
    <w:rsid w:val="003B1CF7"/>
    <w:pPr>
      <w:spacing w:after="120"/>
    </w:pPr>
    <w:rPr>
      <w:sz w:val="16"/>
      <w:szCs w:val="16"/>
    </w:rPr>
  </w:style>
  <w:style w:type="character" w:customStyle="1" w:styleId="Telobesedila3Znak">
    <w:name w:val="Telo besedila 3 Znak"/>
    <w:link w:val="Telobesedila3"/>
    <w:uiPriority w:val="99"/>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NoSpacing1">
    <w:name w:val="No Spacing1"/>
    <w:qFormat/>
    <w:rsid w:val="003B1CF7"/>
    <w:rPr>
      <w:rFonts w:ascii="Calibri" w:eastAsia="Calibri" w:hAnsi="Calibri"/>
      <w:sz w:val="22"/>
      <w:szCs w:val="22"/>
      <w:lang w:val="en-US" w:eastAsia="en-US"/>
    </w:rPr>
  </w:style>
  <w:style w:type="paragraph" w:styleId="Navadensplet">
    <w:name w:val="Normal (Web)"/>
    <w:basedOn w:val="Navaden"/>
    <w:uiPriority w:val="99"/>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uiPriority w:val="99"/>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99"/>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aliases w:val="IFZ f,Footnote,Fußnote,-E Fußnotentext,Fußnotentext Ursprung"/>
    <w:basedOn w:val="Navaden"/>
    <w:link w:val="Sprotnaopomba-besediloZnak"/>
    <w:uiPriority w:val="99"/>
    <w:rsid w:val="003B1CF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ListParagraph1">
    <w:name w:val="List Paragraph1"/>
    <w:basedOn w:val="Navaden"/>
    <w:qFormat/>
    <w:rsid w:val="003B1CF7"/>
    <w:pPr>
      <w:ind w:left="708"/>
    </w:pPr>
  </w:style>
  <w:style w:type="paragraph" w:customStyle="1" w:styleId="BodyText31">
    <w:name w:val="Body Text 31"/>
    <w:basedOn w:val="Navaden"/>
    <w:uiPriority w:val="99"/>
    <w:rsid w:val="003B1CF7"/>
    <w:pPr>
      <w:jc w:val="both"/>
    </w:pPr>
    <w:rPr>
      <w:rFonts w:ascii="Arial" w:hAnsi="Arial"/>
      <w:sz w:val="22"/>
      <w:szCs w:val="20"/>
    </w:rPr>
  </w:style>
  <w:style w:type="paragraph" w:customStyle="1" w:styleId="Odstavekseznama1">
    <w:name w:val="Odstavek seznama1"/>
    <w:basedOn w:val="Navaden"/>
    <w:uiPriority w:val="99"/>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Pripombabesedilo"/>
    <w:link w:val="PripombabesediloZnak"/>
    <w:rsid w:val="003B1CF7"/>
    <w:rPr>
      <w:sz w:val="20"/>
      <w:szCs w:val="20"/>
    </w:rPr>
  </w:style>
  <w:style w:type="character" w:styleId="Pripombasklic">
    <w:name w:val="annotation reference"/>
    <w:uiPriority w:val="99"/>
    <w:unhideWhenUsed/>
    <w:rsid w:val="003B1CF7"/>
    <w:rPr>
      <w:sz w:val="16"/>
      <w:szCs w:val="16"/>
    </w:rPr>
  </w:style>
  <w:style w:type="paragraph" w:styleId="Zadevapripombe">
    <w:name w:val="annotation subject"/>
    <w:basedOn w:val="Pripombabesedilo"/>
    <w:next w:val="Pripombabesedilo"/>
    <w:link w:val="ZadevapripombeZnak"/>
    <w:uiPriority w:val="99"/>
    <w:unhideWhenUsed/>
    <w:rsid w:val="003B1CF7"/>
    <w:rPr>
      <w:b/>
      <w:bCs/>
    </w:rPr>
  </w:style>
  <w:style w:type="character" w:customStyle="1" w:styleId="ZadevapripombeZnak">
    <w:name w:val="Zadeva pripombe Znak"/>
    <w:link w:val="Zadevapripombe"/>
    <w:uiPriority w:val="99"/>
    <w:rsid w:val="003B1CF7"/>
    <w:rPr>
      <w:b/>
      <w:bCs/>
    </w:rPr>
  </w:style>
  <w:style w:type="character" w:customStyle="1" w:styleId="PripombabesediloZnak2">
    <w:name w:val="Pripomba – besedilo Znak2"/>
    <w:basedOn w:val="Privzetapisavaodstavka"/>
    <w:link w:val="Pripomba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uiPriority w:val="59"/>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Tabelle">
    <w:name w:val="Tabelle"/>
    <w:basedOn w:val="Navaden"/>
    <w:rsid w:val="00B7298A"/>
    <w:pPr>
      <w:keepNext/>
      <w:keepLines/>
      <w:tabs>
        <w:tab w:val="center" w:pos="4536"/>
        <w:tab w:val="right" w:pos="9072"/>
      </w:tabs>
      <w:snapToGrid w:val="0"/>
      <w:spacing w:before="60" w:after="60" w:line="240" w:lineRule="atLeast"/>
    </w:pPr>
    <w:rPr>
      <w:rFonts w:ascii="Arial" w:hAnsi="Arial" w:cs="Arial"/>
      <w:sz w:val="20"/>
      <w:szCs w:val="20"/>
      <w:lang w:val="de-DE"/>
    </w:rPr>
  </w:style>
  <w:style w:type="paragraph" w:styleId="Brezrazmikov">
    <w:name w:val="No Spacing"/>
    <w:basedOn w:val="Navaden"/>
    <w:link w:val="BrezrazmikovZnak"/>
    <w:uiPriority w:val="1"/>
    <w:qFormat/>
    <w:rsid w:val="00160E68"/>
    <w:rPr>
      <w:rFonts w:ascii="Calibri" w:eastAsia="Calibri" w:hAnsi="Calibri"/>
      <w:sz w:val="22"/>
      <w:szCs w:val="22"/>
      <w:lang w:val="en-US" w:eastAsia="en-US" w:bidi="en-US"/>
    </w:rPr>
  </w:style>
  <w:style w:type="character" w:customStyle="1" w:styleId="Naslov6Znak">
    <w:name w:val="Naslov 6 Znak"/>
    <w:link w:val="Naslov6"/>
    <w:semiHidden/>
    <w:rsid w:val="00947521"/>
    <w:rPr>
      <w:rFonts w:ascii="Calibri" w:hAnsi="Calibri"/>
      <w:b/>
      <w:bCs/>
      <w:sz w:val="22"/>
      <w:szCs w:val="22"/>
    </w:rPr>
  </w:style>
  <w:style w:type="paragraph" w:customStyle="1" w:styleId="NavadenLevo1">
    <w:name w:val="Navaden + Levo:  1"/>
    <w:aliases w:val="27 cm"/>
    <w:basedOn w:val="Navaden"/>
    <w:link w:val="NavadenLevo127cmZnak"/>
    <w:rsid w:val="00947521"/>
    <w:pPr>
      <w:ind w:left="1440"/>
    </w:pPr>
  </w:style>
  <w:style w:type="character" w:customStyle="1" w:styleId="NavadenLevo127cmZnak">
    <w:name w:val="Navaden + Levo:  1;27 cm Znak"/>
    <w:link w:val="NavadenLevo1"/>
    <w:rsid w:val="00947521"/>
    <w:rPr>
      <w:sz w:val="24"/>
      <w:szCs w:val="24"/>
    </w:rPr>
  </w:style>
  <w:style w:type="paragraph" w:customStyle="1" w:styleId="NavadenKrepko">
    <w:name w:val="Navaden + Krepko"/>
    <w:basedOn w:val="Navaden"/>
    <w:uiPriority w:val="99"/>
    <w:rsid w:val="00947521"/>
    <w:pPr>
      <w:ind w:left="1890"/>
    </w:pPr>
    <w:rPr>
      <w:b/>
    </w:rPr>
  </w:style>
  <w:style w:type="paragraph" w:styleId="HTML-oblikovano">
    <w:name w:val="HTML Preformatted"/>
    <w:basedOn w:val="Navaden"/>
    <w:link w:val="HTML-oblikovanoZnak"/>
    <w:rsid w:val="00947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link w:val="HTML-oblikovano"/>
    <w:rsid w:val="00947521"/>
    <w:rPr>
      <w:rFonts w:ascii="Courier New" w:hAnsi="Courier New" w:cs="Courier New"/>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947521"/>
    <w:pPr>
      <w:widowControl w:val="0"/>
      <w:spacing w:after="160" w:line="240" w:lineRule="exact"/>
    </w:pPr>
    <w:rPr>
      <w:rFonts w:ascii="Tahoma" w:hAnsi="Tahoma"/>
      <w:sz w:val="20"/>
      <w:szCs w:val="20"/>
      <w:lang w:val="en-US" w:eastAsia="en-US"/>
    </w:rPr>
  </w:style>
  <w:style w:type="character" w:styleId="Sprotnaopomba-sklic">
    <w:name w:val="footnote reference"/>
    <w:aliases w:val="Footnote number,-E Fußnotenzeichen"/>
    <w:rsid w:val="00947521"/>
    <w:rPr>
      <w:vertAlign w:val="superscript"/>
    </w:rPr>
  </w:style>
  <w:style w:type="paragraph" w:customStyle="1" w:styleId="CharChar1">
    <w:name w:val="Char Char1"/>
    <w:basedOn w:val="Navaden"/>
    <w:uiPriority w:val="99"/>
    <w:rsid w:val="0094752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947521"/>
    <w:pPr>
      <w:spacing w:after="200" w:line="276" w:lineRule="auto"/>
    </w:pPr>
    <w:rPr>
      <w:rFonts w:ascii="Calibri" w:hAnsi="Calibri"/>
      <w:sz w:val="22"/>
      <w:szCs w:val="22"/>
      <w:lang w:val="en-US" w:eastAsia="en-US"/>
    </w:rPr>
  </w:style>
  <w:style w:type="paragraph" w:styleId="Konnaopomba-besedilo">
    <w:name w:val="endnote text"/>
    <w:basedOn w:val="Navaden"/>
    <w:link w:val="Konnaopomba-besediloZnak1"/>
    <w:uiPriority w:val="99"/>
    <w:unhideWhenUsed/>
    <w:rsid w:val="00947521"/>
    <w:rPr>
      <w:rFonts w:eastAsia="Calibri"/>
      <w:sz w:val="20"/>
      <w:szCs w:val="20"/>
    </w:rPr>
  </w:style>
  <w:style w:type="character" w:customStyle="1" w:styleId="Konnaopomba-besediloZnak">
    <w:name w:val="Končna opomba - besedilo Znak"/>
    <w:basedOn w:val="Privzetapisavaodstavka"/>
    <w:uiPriority w:val="99"/>
    <w:rsid w:val="00947521"/>
  </w:style>
  <w:style w:type="character" w:customStyle="1" w:styleId="Konnaopomba-besediloZnak1">
    <w:name w:val="Končna opomba - besedilo Znak1"/>
    <w:link w:val="Konnaopomba-besedilo"/>
    <w:uiPriority w:val="99"/>
    <w:locked/>
    <w:rsid w:val="00947521"/>
    <w:rPr>
      <w:rFonts w:eastAsia="Calibri"/>
    </w:rPr>
  </w:style>
  <w:style w:type="character" w:styleId="SledenaHiperpovezava">
    <w:name w:val="FollowedHyperlink"/>
    <w:uiPriority w:val="99"/>
    <w:unhideWhenUsed/>
    <w:rsid w:val="00947521"/>
    <w:rPr>
      <w:color w:val="800080"/>
      <w:u w:val="single"/>
    </w:rPr>
  </w:style>
  <w:style w:type="character" w:customStyle="1" w:styleId="27cmZnak">
    <w:name w:val="27 cm Znak"/>
    <w:link w:val="NavadenLevo11"/>
    <w:locked/>
    <w:rsid w:val="00947521"/>
    <w:rPr>
      <w:sz w:val="24"/>
      <w:szCs w:val="24"/>
    </w:rPr>
  </w:style>
  <w:style w:type="paragraph" w:customStyle="1" w:styleId="NavadenLevo11">
    <w:name w:val="Navaden + Levo:  11"/>
    <w:aliases w:val="27 cm1"/>
    <w:basedOn w:val="Navaden"/>
    <w:link w:val="27cmZnak"/>
    <w:rsid w:val="00947521"/>
    <w:pPr>
      <w:ind w:left="1440"/>
    </w:pPr>
  </w:style>
  <w:style w:type="paragraph" w:customStyle="1" w:styleId="align-justify">
    <w:name w:val="align-justify"/>
    <w:basedOn w:val="Navaden"/>
    <w:rsid w:val="00947521"/>
    <w:pPr>
      <w:spacing w:before="100" w:beforeAutospacing="1" w:after="100" w:afterAutospacing="1"/>
    </w:pPr>
  </w:style>
  <w:style w:type="character" w:customStyle="1" w:styleId="graytext">
    <w:name w:val="graytext"/>
    <w:basedOn w:val="Privzetapisavaodstavka"/>
    <w:rsid w:val="00947521"/>
  </w:style>
  <w:style w:type="paragraph" w:customStyle="1" w:styleId="Slog1">
    <w:name w:val="Slog1"/>
    <w:basedOn w:val="Navaden"/>
    <w:link w:val="Slog1Znak"/>
    <w:qFormat/>
    <w:rsid w:val="00947521"/>
    <w:pPr>
      <w:numPr>
        <w:numId w:val="9"/>
      </w:numPr>
    </w:pPr>
    <w:rPr>
      <w:rFonts w:ascii="Arial Narrow" w:hAnsi="Arial Narrow"/>
      <w:b/>
      <w:sz w:val="22"/>
      <w:szCs w:val="22"/>
    </w:rPr>
  </w:style>
  <w:style w:type="paragraph" w:customStyle="1" w:styleId="Slog2">
    <w:name w:val="Slog2"/>
    <w:basedOn w:val="Navaden"/>
    <w:link w:val="Slog2Znak"/>
    <w:qFormat/>
    <w:rsid w:val="00947521"/>
    <w:pPr>
      <w:numPr>
        <w:ilvl w:val="1"/>
        <w:numId w:val="9"/>
      </w:numPr>
    </w:pPr>
    <w:rPr>
      <w:rFonts w:ascii="Arial Narrow" w:hAnsi="Arial Narrow"/>
      <w:sz w:val="20"/>
      <w:szCs w:val="20"/>
    </w:rPr>
  </w:style>
  <w:style w:type="character" w:customStyle="1" w:styleId="Slog1Znak">
    <w:name w:val="Slog1 Znak"/>
    <w:link w:val="Slog1"/>
    <w:rsid w:val="00947521"/>
    <w:rPr>
      <w:rFonts w:ascii="Arial Narrow" w:hAnsi="Arial Narrow"/>
      <w:b/>
      <w:sz w:val="22"/>
      <w:szCs w:val="22"/>
    </w:rPr>
  </w:style>
  <w:style w:type="paragraph" w:customStyle="1" w:styleId="Slog3">
    <w:name w:val="Slog3"/>
    <w:basedOn w:val="Navaden"/>
    <w:link w:val="Slog3Znak"/>
    <w:qFormat/>
    <w:rsid w:val="00947521"/>
    <w:pPr>
      <w:numPr>
        <w:ilvl w:val="2"/>
        <w:numId w:val="9"/>
      </w:numPr>
    </w:pPr>
    <w:rPr>
      <w:rFonts w:ascii="Arial Narrow" w:hAnsi="Arial Narrow"/>
      <w:sz w:val="20"/>
      <w:szCs w:val="20"/>
    </w:rPr>
  </w:style>
  <w:style w:type="character" w:customStyle="1" w:styleId="Slog2Znak">
    <w:name w:val="Slog2 Znak"/>
    <w:link w:val="Slog2"/>
    <w:rsid w:val="00947521"/>
    <w:rPr>
      <w:rFonts w:ascii="Arial Narrow" w:hAnsi="Arial Narrow"/>
    </w:rPr>
  </w:style>
  <w:style w:type="character" w:customStyle="1" w:styleId="Slog3Znak">
    <w:name w:val="Slog3 Znak"/>
    <w:link w:val="Slog3"/>
    <w:rsid w:val="00947521"/>
    <w:rPr>
      <w:rFonts w:ascii="Arial Narrow" w:hAnsi="Arial Narrow"/>
    </w:rPr>
  </w:style>
  <w:style w:type="numbering" w:customStyle="1" w:styleId="SlogVrstinaoznaka">
    <w:name w:val="Slog Vrstična oznaka"/>
    <w:rsid w:val="00947521"/>
    <w:pPr>
      <w:numPr>
        <w:numId w:val="10"/>
      </w:numPr>
    </w:pPr>
  </w:style>
  <w:style w:type="character" w:customStyle="1" w:styleId="BrezrazmikovZnak">
    <w:name w:val="Brez razmikov Znak"/>
    <w:link w:val="Brezrazmikov"/>
    <w:uiPriority w:val="1"/>
    <w:locked/>
    <w:rsid w:val="00947521"/>
    <w:rPr>
      <w:rFonts w:ascii="Calibri" w:eastAsia="Calibri" w:hAnsi="Calibri"/>
      <w:sz w:val="22"/>
      <w:szCs w:val="22"/>
      <w:lang w:val="en-US" w:eastAsia="en-US" w:bidi="en-US"/>
    </w:rPr>
  </w:style>
  <w:style w:type="character" w:styleId="Poudarek">
    <w:name w:val="Emphasis"/>
    <w:uiPriority w:val="20"/>
    <w:qFormat/>
    <w:rsid w:val="00D23206"/>
    <w:rPr>
      <w:i/>
      <w:iCs/>
    </w:rPr>
  </w:style>
  <w:style w:type="character" w:customStyle="1" w:styleId="apple-converted-space">
    <w:name w:val="apple-converted-space"/>
    <w:basedOn w:val="Privzetapisavaodstavka"/>
    <w:rsid w:val="00D23206"/>
  </w:style>
  <w:style w:type="paragraph" w:styleId="Revizija">
    <w:name w:val="Revision"/>
    <w:hidden/>
    <w:uiPriority w:val="99"/>
    <w:semiHidden/>
    <w:rsid w:val="001B0A6A"/>
    <w:rPr>
      <w:sz w:val="24"/>
      <w:szCs w:val="24"/>
    </w:rPr>
  </w:style>
  <w:style w:type="paragraph" w:customStyle="1" w:styleId="normal">
    <w:name w:val="///normal///"/>
    <w:basedOn w:val="Navaden"/>
    <w:link w:val="normalChar"/>
    <w:qFormat/>
    <w:rsid w:val="000563F5"/>
    <w:pPr>
      <w:jc w:val="both"/>
    </w:pPr>
    <w:rPr>
      <w:rFonts w:ascii="Arial Narrow" w:hAnsi="Arial Narrow"/>
      <w:sz w:val="20"/>
    </w:rPr>
  </w:style>
  <w:style w:type="character" w:customStyle="1" w:styleId="normalChar">
    <w:name w:val="///normal/// Char"/>
    <w:link w:val="normal"/>
    <w:rsid w:val="000563F5"/>
    <w:rPr>
      <w:rFonts w:ascii="Arial Narrow" w:hAnsi="Arial Narrow"/>
      <w:szCs w:val="24"/>
    </w:rPr>
  </w:style>
  <w:style w:type="character" w:customStyle="1" w:styleId="PripombabesediloZnak1">
    <w:name w:val="Pripomba – besedilo Znak1"/>
    <w:rsid w:val="00C36C44"/>
  </w:style>
  <w:style w:type="character" w:customStyle="1" w:styleId="Barvniseznampoudarek1Znak">
    <w:name w:val="Barvni seznam – poudarek 1 Znak"/>
    <w:link w:val="Barvniseznampoudarek1"/>
    <w:uiPriority w:val="34"/>
    <w:rsid w:val="00D3524B"/>
    <w:rPr>
      <w:rFonts w:ascii="Calibri" w:eastAsia="Calibri" w:hAnsi="Calibri" w:cs="Calibri"/>
      <w:sz w:val="22"/>
      <w:szCs w:val="22"/>
      <w:lang w:eastAsia="en-US"/>
    </w:rPr>
  </w:style>
  <w:style w:type="table" w:styleId="Barvniseznampoudarek1">
    <w:name w:val="Colorful List Accent 1"/>
    <w:basedOn w:val="Navadnatabela"/>
    <w:link w:val="Barvniseznampoudarek1Znak"/>
    <w:uiPriority w:val="34"/>
    <w:rsid w:val="00D3524B"/>
    <w:rPr>
      <w:rFonts w:ascii="Calibri" w:eastAsia="Calibri" w:hAnsi="Calibri" w:cs="Calibri"/>
      <w:sz w:val="22"/>
      <w:szCs w:val="22"/>
      <w:lang w:eastAsia="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styleId="Besedilooznabemesta">
    <w:name w:val="Placeholder Text"/>
    <w:basedOn w:val="Privzetapisavaodstavka"/>
    <w:uiPriority w:val="99"/>
    <w:semiHidden/>
    <w:rsid w:val="00EC4A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670227">
      <w:bodyDiv w:val="1"/>
      <w:marLeft w:val="0"/>
      <w:marRight w:val="0"/>
      <w:marTop w:val="0"/>
      <w:marBottom w:val="0"/>
      <w:divBdr>
        <w:top w:val="none" w:sz="0" w:space="0" w:color="auto"/>
        <w:left w:val="none" w:sz="0" w:space="0" w:color="auto"/>
        <w:bottom w:val="none" w:sz="0" w:space="0" w:color="auto"/>
        <w:right w:val="none" w:sz="0" w:space="0" w:color="auto"/>
      </w:divBdr>
    </w:div>
    <w:div w:id="1208182831">
      <w:bodyDiv w:val="1"/>
      <w:marLeft w:val="0"/>
      <w:marRight w:val="0"/>
      <w:marTop w:val="0"/>
      <w:marBottom w:val="0"/>
      <w:divBdr>
        <w:top w:val="none" w:sz="0" w:space="0" w:color="auto"/>
        <w:left w:val="none" w:sz="0" w:space="0" w:color="auto"/>
        <w:bottom w:val="none" w:sz="0" w:space="0" w:color="auto"/>
        <w:right w:val="none" w:sz="0" w:space="0" w:color="auto"/>
      </w:divBdr>
    </w:div>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392116257">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25862837">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4.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4.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AAF2A-6F40-494F-9A63-DE763E190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6</TotalTime>
  <Pages>54</Pages>
  <Words>17815</Words>
  <Characters>101548</Characters>
  <Application>Microsoft Office Word</Application>
  <DocSecurity>0</DocSecurity>
  <Lines>846</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RD</vt:lpstr>
      <vt:lpstr>RD</vt:lpstr>
    </vt:vector>
  </TitlesOfParts>
  <Company>Home</Company>
  <LinksUpToDate>false</LinksUpToDate>
  <CharactersWithSpaces>119125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dc:title>
  <dc:subject>laboratorijska oprema</dc:subject>
  <dc:creator>ES</dc:creator>
  <cp:lastModifiedBy>Barbara Cerkvenik</cp:lastModifiedBy>
  <cp:revision>3</cp:revision>
  <cp:lastPrinted>2022-02-25T16:55:00Z</cp:lastPrinted>
  <dcterms:created xsi:type="dcterms:W3CDTF">2022-02-25T17:00:00Z</dcterms:created>
  <dcterms:modified xsi:type="dcterms:W3CDTF">2022-03-01T08:30:00Z</dcterms:modified>
</cp:coreProperties>
</file>